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c3e3" w14:paraId="09dc3e3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C58D7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</w:p>
    <w:p w:rsidRDefault="00520CA4" w:rsidP="000F60FD" w:rsidR="00520CA4" w:rsidRPr="001D63A9"/>
    <w:p w:rsidRDefault="00955759" w:rsidP="000F60FD" w:rsidR="00955759">
      <w:pPr>
        <w:rPr>
          <w:b/>
        </w:rPr>
      </w:pPr>
    </w:p>
    <w:p w:rsidRDefault="000F60FD" w:rsidP="000F60FD" w:rsidR="000F60FD" w:rsidRPr="00825201">
      <w:pPr>
        <w:rPr>
          <w:b/>
        </w:rPr>
      </w:pPr>
      <w:r w:rsidRPr="00825201">
        <w:rPr>
          <w:b/>
        </w:rPr>
        <w:t>REPUBLIKA HRVATSKA</w:t>
      </w:r>
    </w:p>
    <w:p w:rsidRDefault="000F60FD" w:rsidP="000F60FD" w:rsidR="003D72BA" w:rsidRPr="00825201">
      <w:pPr>
        <w:rPr>
          <w:b/>
        </w:rPr>
      </w:pPr>
      <w:r w:rsidRPr="00825201">
        <w:rPr>
          <w:b/>
        </w:rPr>
        <w:t>TRGOVAČKI SUD U</w:t>
      </w:r>
      <w:r w:rsidR="00D024BA" w:rsidRPr="00825201">
        <w:rPr>
          <w:b/>
        </w:rPr>
        <w:t xml:space="preserve"> ZADRU</w:t>
      </w:r>
    </w:p>
    <w:p w:rsidRDefault="003D72BA" w:rsidP="000F60FD" w:rsidR="00825201">
      <w:r>
        <w:t>Dr. Franje Tuđmana 35</w:t>
      </w:r>
    </w:p>
    <w:p w:rsidRDefault="00825201" w:rsidP="000F60FD" w:rsidR="000F60FD" w:rsidRPr="001D63A9">
      <w:r>
        <w:t>Zadar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6C4213">
      <w:pPr>
        <w:jc w:val="center"/>
        <w:rPr>
          <w:b/>
          <w:bCs/>
        </w:rPr>
      </w:pPr>
      <w:r w:rsidRPr="006C4213">
        <w:rPr>
          <w:b/>
          <w:bCs/>
        </w:rPr>
        <w:t>R E P U B L I KA   H R V A T S K A</w:t>
      </w:r>
    </w:p>
    <w:p w:rsidRDefault="001F3EEE" w:rsidP="000F60FD" w:rsidR="001F3EEE" w:rsidRPr="006C4213">
      <w:pPr>
        <w:jc w:val="center"/>
        <w:rPr>
          <w:b/>
          <w:bCs/>
        </w:rPr>
      </w:pPr>
    </w:p>
    <w:p w:rsidRDefault="000F60FD" w:rsidP="000F60FD" w:rsidR="000F60FD" w:rsidRPr="006C4213">
      <w:pPr>
        <w:jc w:val="center"/>
        <w:rPr>
          <w:b/>
          <w:bCs/>
        </w:rPr>
      </w:pPr>
      <w:r w:rsidRPr="006C4213">
        <w:rPr>
          <w:b/>
          <w:bCs/>
        </w:rPr>
        <w:t>R J E Š E N J E</w:t>
      </w:r>
    </w:p>
    <w:p w:rsidRDefault="000F60FD" w:rsidP="000F60FD" w:rsidR="000F60FD" w:rsidRPr="007E0FEA"/>
    <w:p w:rsidRDefault="0068406C" w:rsidP="00BD05B2" w:rsidR="00BD05B2" w:rsidRPr="00681869">
      <w:pPr>
        <w:ind w:firstLine="708"/>
        <w:jc w:val="both"/>
      </w:pPr>
      <w:r w:rsidRPr="007E0FEA">
        <w:t>Trgovački sud u Zadru</w:t>
      </w:r>
      <w:r w:rsidR="00BD05B2">
        <w:t xml:space="preserve"> </w:t>
      </w:r>
      <w:r w:rsidR="00BD05B2" w:rsidRPr="00234FCA">
        <w:t>OIB:39670464653</w:t>
      </w:r>
      <w:r w:rsidR="001D70CF" w:rsidRPr="007E0FEA">
        <w:t xml:space="preserve">, </w:t>
      </w:r>
      <w:r w:rsidR="001B3070" w:rsidRPr="007E0FEA">
        <w:t>po su</w:t>
      </w:r>
      <w:r w:rsidR="006C4213">
        <w:t xml:space="preserve">tkinji </w:t>
      </w:r>
      <w:r w:rsidR="003E5B53">
        <w:t>Ani Markač,</w:t>
      </w:r>
      <w:r w:rsidR="00BC28B6">
        <w:t xml:space="preserve"> </w:t>
      </w:r>
      <w:r w:rsidR="00BD05B2">
        <w:t>u predstečajnom postupku nad dužnikom BADIS</w:t>
      </w:r>
      <w:r w:rsidR="000D588C">
        <w:t>,</w:t>
      </w:r>
      <w:r w:rsidR="00BD05B2">
        <w:t xml:space="preserve"> d.o.o. Šibenik, Industrijska zona Podi, Dolačka 4, OIB:56388704925, </w:t>
      </w:r>
      <w:r w:rsidR="00BD05B2" w:rsidRPr="007E0FEA">
        <w:t xml:space="preserve">dana </w:t>
      </w:r>
      <w:r w:rsidR="00BD05B2">
        <w:t xml:space="preserve">13. siječanja 2016., 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A644B9">
      <w:pPr>
        <w:jc w:val="center"/>
        <w:rPr>
          <w:b/>
        </w:rPr>
      </w:pPr>
      <w:r w:rsidRPr="00A644B9">
        <w:rPr>
          <w:b/>
        </w:rPr>
        <w:t>r i j e š i o  j e</w:t>
      </w:r>
    </w:p>
    <w:p w:rsidRDefault="005C5F9E" w:rsidP="00300FA1" w:rsidR="005C5F9E">
      <w:pPr>
        <w:jc w:val="both"/>
        <w:rPr>
          <w:b/>
        </w:rPr>
      </w:pPr>
    </w:p>
    <w:p w:rsidRDefault="00BD05B2" w:rsidP="000D588C" w:rsidR="00BD05B2">
      <w:pPr>
        <w:jc w:val="both"/>
      </w:pPr>
      <w:r>
        <w:t>Utvrđene tražbine vjerovnika:</w:t>
      </w:r>
    </w:p>
    <w:tbl>
      <w:tblPr>
        <w:tblW w:type="pct" w:w="5400"/>
        <w:tblLayout w:type="fixed"/>
        <w:tblLook w:val="04A0" w:noVBand="1" w:noHBand="0" w:lastColumn="0" w:firstColumn="1" w:lastRow="0" w:firstRow="1"/>
      </w:tblPr>
      <w:tblGrid>
        <w:gridCol w:w="1241"/>
        <w:gridCol w:w="3442"/>
        <w:gridCol w:w="1733"/>
        <w:gridCol w:w="2337"/>
        <w:gridCol w:w="1276"/>
      </w:tblGrid>
      <w:tr w:rsidTr="00244B8E" w:rsidR="00BD05B2" w:rsidRPr="0010012A">
        <w:trPr>
          <w:trHeight w:val="300"/>
        </w:trPr>
        <w:tc>
          <w:tcPr>
            <w:tcW w:type="pct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5B2" w:rsidP="00244B8E" w:rsidR="00BD05B2">
            <w:pPr>
              <w:rPr>
                <w:rFonts w:cstheme="majorBidi" w:hAnsiTheme="majorBidi" w:asciiTheme="majorBidi"/>
                <w:color w:val="000000"/>
              </w:rPr>
            </w:pPr>
          </w:p>
          <w:p w:rsidRDefault="00955759" w:rsidP="00244B8E" w:rsidR="00955759" w:rsidRPr="0010012A">
            <w:pPr>
              <w:rPr>
                <w:rFonts w:cstheme="majorBidi" w:hAnsiTheme="majorBidi" w:asciiTheme="majorBidi"/>
                <w:color w:val="000000"/>
              </w:rPr>
            </w:pPr>
          </w:p>
        </w:tc>
        <w:tc>
          <w:tcPr>
            <w:tcW w:type="pct" w:w="1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</w:p>
        </w:tc>
        <w:tc>
          <w:tcPr>
            <w:tcW w:type="pct" w:w="8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</w:p>
        </w:tc>
        <w:tc>
          <w:tcPr>
            <w:tcW w:type="pct" w:w="11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</w:p>
        </w:tc>
        <w:tc>
          <w:tcPr>
            <w:tcW w:type="pct" w:w="6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</w:p>
        </w:tc>
      </w:tr>
      <w:tr w:rsidTr="00244B8E" w:rsidR="00BD05B2" w:rsidRPr="0010012A">
        <w:trPr>
          <w:trHeight w:val="850"/>
        </w:trPr>
        <w:tc>
          <w:tcPr>
            <w:tcW w:type="pct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b/>
                <w:bCs/>
              </w:rPr>
            </w:pPr>
            <w:r w:rsidRPr="0010012A">
              <w:rPr>
                <w:rFonts w:cstheme="majorBidi" w:hAnsiTheme="majorBidi" w:asciiTheme="majorBidi"/>
                <w:b/>
                <w:bCs/>
              </w:rPr>
              <w:t xml:space="preserve">Redni broj </w:t>
            </w:r>
          </w:p>
        </w:tc>
        <w:tc>
          <w:tcPr>
            <w:tcW w:type="pct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D05B2" w:rsidP="00244B8E" w:rsidR="00BD05B2" w:rsidRPr="0010012A">
            <w:pPr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0012A">
              <w:rPr>
                <w:rFonts w:cstheme="majorBidi" w:hAnsiTheme="majorBidi" w:asciiTheme="majorBidi"/>
                <w:b/>
                <w:bCs/>
              </w:rPr>
              <w:t>Ime i prezime / Naziv vjerovnika</w:t>
            </w:r>
          </w:p>
        </w:tc>
        <w:tc>
          <w:tcPr>
            <w:tcW w:type="pct" w:w="8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D05B2" w:rsidP="00244B8E" w:rsidR="00BD05B2" w:rsidRPr="0010012A">
            <w:pPr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0012A">
              <w:rPr>
                <w:rFonts w:cstheme="majorBidi" w:hAnsiTheme="majorBidi" w:asciiTheme="majorBidi"/>
                <w:b/>
                <w:bCs/>
              </w:rPr>
              <w:t>OIB vjerovnika</w:t>
            </w:r>
          </w:p>
        </w:tc>
        <w:tc>
          <w:tcPr>
            <w:tcW w:type="pct" w:w="11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D05B2" w:rsidP="00244B8E" w:rsidR="00BD05B2" w:rsidRPr="0010012A">
            <w:pPr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0012A">
              <w:rPr>
                <w:rFonts w:cstheme="majorBidi" w:hAnsiTheme="majorBidi" w:asciiTheme="majorBidi"/>
                <w:b/>
                <w:bCs/>
              </w:rPr>
              <w:t>Adresa vjerovnika</w:t>
            </w:r>
          </w:p>
        </w:tc>
        <w:tc>
          <w:tcPr>
            <w:tcW w:type="pct" w:w="6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D05B2" w:rsidP="00244B8E" w:rsidR="00BD05B2" w:rsidRPr="0010012A">
            <w:pPr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0012A">
              <w:rPr>
                <w:rFonts w:cstheme="majorBidi" w:hAnsiTheme="majorBidi" w:asciiTheme="majorBidi"/>
                <w:b/>
                <w:bCs/>
              </w:rPr>
              <w:t xml:space="preserve">Utvrđene tražbine 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Algoritam Profil Mozaik d.o.o. za trgovinu i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52176099308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Bužanova 20a,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2.138,70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AUTO CENTAR ŠIBENIK d.o.o. za trgovinu i održavanje motornih vozila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54775089237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Put Bioca 15b,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2.095,96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3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BIRO STAN - UPRAVLJANJE, d.o.o. za upravljanje nekretninama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02636451071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Obala Hrvatske mornarice 2,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1.973,22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4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CHECK UP PRODUCTS</w:t>
            </w:r>
            <w:r>
              <w:rPr>
                <w:rFonts w:cstheme="majorBidi" w:hAnsiTheme="majorBidi" w:asciiTheme="majorBidi"/>
                <w:color w:val="000000"/>
              </w:rPr>
              <w:t xml:space="preserve"> GmbH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 xml:space="preserve">           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Njemačka</w:t>
            </w:r>
            <w:r>
              <w:rPr>
                <w:rFonts w:cstheme="majorBidi" w:hAnsiTheme="majorBidi" w:asciiTheme="majorBidi"/>
                <w:color w:val="000000"/>
              </w:rPr>
              <w:t>, Schalkhaeuser str. 114, 91522 Ansbach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26.411,52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5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COMPCO SYSTEMS d.o.o. za informatičku tehnologiju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31446299627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Nikole Tesle 77,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3.300,00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244B8E" w:rsidR="00BD05B2" w:rsidRPr="0010012A">
            <w:pPr>
              <w:jc w:val="right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6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CROATIA osiguranje d.d.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26187994862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Miramarska 22,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75.436,85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7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EDUCA d.o.o. za trgovinu i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64606800724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Šibenskih vatrogasaca 14,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1.359,38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8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FOST NOVI d.o.o. za proizvodnju i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59430537110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Harambašićeva 7</w:t>
            </w:r>
            <w:r>
              <w:rPr>
                <w:rFonts w:cstheme="majorBidi" w:hAnsiTheme="majorBidi" w:asciiTheme="majorBidi"/>
                <w:color w:val="000000"/>
              </w:rPr>
              <w:t>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9.701,96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9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FRAG d.o.o. za proizvodnju, usluge i trgovinu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05794439091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Samoborska cesta 236</w:t>
            </w:r>
            <w:r>
              <w:rPr>
                <w:rFonts w:cstheme="majorBidi" w:hAnsiTheme="majorBidi" w:asciiTheme="majorBidi"/>
                <w:color w:val="000000"/>
              </w:rPr>
              <w:t>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1.250,00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</w:t>
            </w:r>
            <w:r w:rsidR="00E86232">
              <w:rPr>
                <w:rFonts w:cstheme="majorBidi" w:hAnsiTheme="majorBidi" w:asciiTheme="majorBidi"/>
                <w:color w:val="000000"/>
              </w:rPr>
              <w:t>0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FRIPAC</w:t>
            </w:r>
            <w:r>
              <w:rPr>
                <w:rFonts w:cstheme="majorBidi" w:hAnsiTheme="majorBidi" w:asciiTheme="majorBidi"/>
                <w:color w:val="000000"/>
              </w:rPr>
              <w:t>-</w:t>
            </w:r>
            <w:r w:rsidRPr="0010012A">
              <w:rPr>
                <w:rFonts w:cstheme="majorBidi" w:hAnsiTheme="majorBidi" w:asciiTheme="majorBidi"/>
                <w:color w:val="000000"/>
              </w:rPr>
              <w:t>MEDIS</w:t>
            </w:r>
            <w:r>
              <w:rPr>
                <w:rFonts w:cstheme="majorBidi" w:hAnsiTheme="majorBidi" w:asciiTheme="majorBidi"/>
                <w:color w:val="000000"/>
              </w:rPr>
              <w:t xml:space="preserve"> GmbH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DE144939057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Njemačka</w:t>
            </w:r>
            <w:r>
              <w:rPr>
                <w:rFonts w:cstheme="majorBidi" w:hAnsiTheme="majorBidi" w:asciiTheme="majorBidi"/>
                <w:color w:val="000000"/>
              </w:rPr>
              <w:t xml:space="preserve">, Frankenberg str. 37, </w:t>
            </w:r>
            <w:r>
              <w:rPr>
                <w:rFonts w:cstheme="majorBidi" w:hAnsiTheme="majorBidi" w:asciiTheme="majorBidi"/>
                <w:color w:val="000000"/>
              </w:rPr>
              <w:lastRenderedPageBreak/>
              <w:t>D-71579, Spiegelberg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lastRenderedPageBreak/>
              <w:t>837.459,20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lastRenderedPageBreak/>
              <w:t>1</w:t>
            </w:r>
            <w:r w:rsidR="00E86232">
              <w:rPr>
                <w:rFonts w:cstheme="majorBidi" w:hAnsiTheme="majorBidi" w:asciiTheme="majorBidi"/>
                <w:color w:val="000000"/>
              </w:rPr>
              <w:t>1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G.I.M. GASE, d.o.o. za usluge, trgovinu i ugostiteljstvo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75784153366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Ul.Ivana Meštrovića 68,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1.261,73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</w:t>
            </w:r>
            <w:r w:rsidR="00E86232">
              <w:rPr>
                <w:rFonts w:cstheme="majorBidi" w:hAnsiTheme="majorBidi" w:asciiTheme="majorBidi"/>
                <w:color w:val="000000"/>
              </w:rPr>
              <w:t>2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MARIO GARMA I SINIŠA GARMA "MG" obrt za centralna grijanja i vodoinstalaciju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55403926279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ALEKSANDRA CURAVIĆA 21, Brodarica,Šibenik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875,00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</w:t>
            </w:r>
            <w:r w:rsidR="00E86232">
              <w:rPr>
                <w:rFonts w:cstheme="majorBidi" w:hAnsiTheme="majorBidi" w:asciiTheme="majorBidi"/>
                <w:color w:val="000000"/>
              </w:rPr>
              <w:t>3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GLUIĆ-BARUN, d.o.o. za ugostiteljstvo, turizam i trgovinu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69647433422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Podsolarsko 24,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1.557,99</w:t>
            </w:r>
          </w:p>
        </w:tc>
      </w:tr>
      <w:tr w:rsidTr="00244B8E" w:rsidR="00BD05B2" w:rsidRPr="0010012A">
        <w:trPr>
          <w:trHeight w:val="567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</w:t>
            </w:r>
            <w:r w:rsidR="00E86232">
              <w:rPr>
                <w:rFonts w:cstheme="majorBidi" w:hAnsiTheme="majorBidi" w:asciiTheme="majorBidi"/>
                <w:color w:val="000000"/>
              </w:rPr>
              <w:t>4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GRAD ŠIBENIK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55644094063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 xml:space="preserve">Trg palih branitelja Domovinskog rata 1, </w:t>
            </w:r>
            <w:r>
              <w:rPr>
                <w:rFonts w:cstheme="majorBidi" w:hAnsiTheme="majorBidi" w:asciiTheme="majorBidi"/>
                <w:color w:val="000000"/>
              </w:rPr>
              <w:t>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16.288,86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</w:t>
            </w:r>
            <w:r w:rsidR="00E86232">
              <w:rPr>
                <w:rFonts w:cstheme="majorBidi" w:hAnsiTheme="majorBidi" w:asciiTheme="majorBidi"/>
                <w:color w:val="000000"/>
              </w:rPr>
              <w:t>5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GRADSKA ČISTOĆA d.o.o. za održavanje čistoće i odlaganje komunalnog otpada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54873130289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Stjepana Radića 100,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7.484,91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</w:t>
            </w:r>
            <w:r w:rsidR="00E86232">
              <w:rPr>
                <w:rFonts w:cstheme="majorBidi" w:hAnsiTheme="majorBidi" w:asciiTheme="majorBidi"/>
                <w:color w:val="000000"/>
              </w:rPr>
              <w:t>6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KREŠIMIR GRUBIĆ i ZDRAVKO BOGDAN, KREATOR obrt-agencija za tržišno komuniciranje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50505626065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BANA JOSIPA JELAČIĆA 28,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3.750,00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17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GS1 CROATI</w:t>
            </w:r>
            <w:r>
              <w:rPr>
                <w:rFonts w:cstheme="majorBidi" w:hAnsiTheme="majorBidi" w:asciiTheme="majorBidi"/>
              </w:rPr>
              <w:t xml:space="preserve">A - HRVATSKO UDRUŽENJE ZA AUTOMATSKU INDENTIFIKACIJU, ELEKTRONIČKU </w:t>
            </w:r>
            <w:r w:rsidRPr="0010012A">
              <w:rPr>
                <w:rFonts w:cstheme="majorBidi" w:hAnsiTheme="majorBidi" w:asciiTheme="majorBidi"/>
              </w:rPr>
              <w:t>RAZMJENU PODATAKA I UPRAV</w:t>
            </w:r>
            <w:r>
              <w:rPr>
                <w:rFonts w:cstheme="majorBidi" w:hAnsiTheme="majorBidi" w:asciiTheme="majorBidi"/>
              </w:rPr>
              <w:t>LJANJE</w:t>
            </w:r>
            <w:r w:rsidRPr="0010012A">
              <w:rPr>
                <w:rFonts w:cstheme="majorBidi" w:hAnsiTheme="majorBidi" w:asciiTheme="majorBidi"/>
              </w:rPr>
              <w:t xml:space="preserve"> POSL</w:t>
            </w:r>
            <w:r>
              <w:rPr>
                <w:rFonts w:cstheme="majorBidi" w:hAnsiTheme="majorBidi" w:asciiTheme="majorBidi"/>
              </w:rPr>
              <w:t>OVNIM</w:t>
            </w:r>
            <w:r w:rsidRPr="0010012A">
              <w:rPr>
                <w:rFonts w:cstheme="majorBidi" w:hAnsiTheme="majorBidi" w:asciiTheme="majorBidi"/>
              </w:rPr>
              <w:t xml:space="preserve"> PROCESIMA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03365973101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Tuškanac 14,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2.384,89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18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HEP-Operator distribucijskog sustava d.o.o. za distribuciju i opskrbu električne energije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46830600751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Ulica grada Vukovara 37,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11.565,48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19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Hrvatska radiotelevizija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68419124305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Prisavlje 3,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483,06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</w:t>
            </w:r>
            <w:r w:rsidR="00E86232">
              <w:rPr>
                <w:rFonts w:cstheme="majorBidi" w:hAnsiTheme="majorBidi" w:asciiTheme="majorBidi"/>
                <w:color w:val="000000"/>
              </w:rPr>
              <w:t>0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Hrvatski Telekom d.d.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81793146560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Roberta Frangeša Mihanovića 9,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5.744,40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</w:t>
            </w:r>
            <w:r w:rsidR="00E86232">
              <w:rPr>
                <w:rFonts w:cstheme="majorBidi" w:hAnsiTheme="majorBidi" w:asciiTheme="majorBidi"/>
                <w:color w:val="000000"/>
              </w:rPr>
              <w:t>1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HRVATSKA AGENCIJA ZA MALO GOSPODARSTVO, INOVACIJE I INVESTICIJE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25609559342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Prilaz Gjure Deželića 7,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4.455.759,64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</w:t>
            </w:r>
            <w:r w:rsidR="00E86232">
              <w:rPr>
                <w:rFonts w:cstheme="majorBidi" w:hAnsiTheme="majorBidi" w:asciiTheme="majorBidi"/>
                <w:color w:val="000000"/>
              </w:rPr>
              <w:t>2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HRVATSKI ZAVOD ZA JAVNO ZDRAVSTVO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75297532041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Rockefellerova 7,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2.412,50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2</w:t>
            </w:r>
            <w:r w:rsidR="00E86232">
              <w:rPr>
                <w:rFonts w:cstheme="majorBidi" w:hAnsiTheme="majorBidi" w:asciiTheme="majorBidi"/>
              </w:rPr>
              <w:t>3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HYPO ALPE-ADRIA-LEASING d.o.o. za leasing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03153152979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Slavonska avenija 6a,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73.830,11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2</w:t>
            </w:r>
            <w:r w:rsidR="00E86232">
              <w:rPr>
                <w:rFonts w:cstheme="majorBidi" w:hAnsiTheme="majorBidi" w:asciiTheme="majorBidi"/>
              </w:rPr>
              <w:t>4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 xml:space="preserve">ISTRAGRAFIKA dioničko društvo za proizvodnju papira i kartona, proizvoda od papira i kartona te izdavačku i tiskarsku djelatnost 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51000304358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Vladimira Nazora 1, Rovinj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41.893,32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2</w:t>
            </w:r>
            <w:r w:rsidR="00E86232">
              <w:rPr>
                <w:rFonts w:cstheme="majorBidi" w:hAnsiTheme="majorBidi" w:asciiTheme="majorBidi"/>
              </w:rPr>
              <w:t>5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ITERAFIC d. o. o. za međunarodnu špediciju i prijevoz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43487832137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Rastočine, Š 4, Rijeka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24.425,26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lastRenderedPageBreak/>
              <w:t>2</w:t>
            </w:r>
            <w:r w:rsidR="00E86232">
              <w:rPr>
                <w:rFonts w:cstheme="majorBidi" w:hAnsiTheme="majorBidi" w:asciiTheme="majorBidi"/>
              </w:rPr>
              <w:t>6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JADRANSKA BANKA dioničko društvo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02899494784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Ante Starčevića 4,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 xml:space="preserve"> 9.031.213,42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27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JAM-PAK d.o.o. za proizvodnju i trgovinu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59911112078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Velika cesta 33,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49.535,42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28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JURANKO S.M. d.o.o. za proizvodnju, trgovinu i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24626850319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Strmec Samoborski,I.G.Kovačića 10, Sveta Nedjelja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7.437,50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29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K &amp; G s.n.c.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IT02479610046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Italija</w:t>
            </w:r>
            <w:r>
              <w:rPr>
                <w:rFonts w:cstheme="majorBidi" w:hAnsiTheme="majorBidi" w:asciiTheme="majorBidi"/>
                <w:color w:val="000000"/>
              </w:rPr>
              <w:t>, Via Comba Fontana 2/a, 12036 Revello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625.578,00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3</w:t>
            </w:r>
            <w:r w:rsidR="00E86232">
              <w:rPr>
                <w:rFonts w:cstheme="majorBidi" w:hAnsiTheme="majorBidi" w:asciiTheme="majorBidi"/>
              </w:rPr>
              <w:t>0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LAGERMAX AED Croatia, d.o.o. za međunarodno otpremništvo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06465158978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</w:rPr>
            </w:pPr>
            <w:r w:rsidRPr="0010012A">
              <w:rPr>
                <w:rFonts w:cstheme="majorBidi" w:hAnsiTheme="majorBidi" w:asciiTheme="majorBidi"/>
              </w:rPr>
              <w:t>Zagorske magistrale 16, Luka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75.098,43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</w:t>
            </w:r>
            <w:r w:rsidR="00E86232">
              <w:rPr>
                <w:rFonts w:cstheme="majorBidi" w:hAnsiTheme="majorBidi" w:asciiTheme="majorBidi"/>
                <w:color w:val="000000"/>
              </w:rPr>
              <w:t>1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LOGISTIKA d.o.o. za skladištenje i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50842883072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Kralja Dmitra Zvonimira 63, Knin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3.125,00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</w:t>
            </w:r>
            <w:r w:rsidR="00E86232">
              <w:rPr>
                <w:rFonts w:cstheme="majorBidi" w:hAnsiTheme="majorBidi" w:asciiTheme="majorBidi"/>
                <w:color w:val="000000"/>
              </w:rPr>
              <w:t>2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LOGOSI-UNI-IMPEX, d.o.o. za prijevoz roba u cestovnom prometu, špediciju i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06666324486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Kopilica 62, Split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92.243,78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</w:t>
            </w:r>
            <w:r w:rsidR="00E86232">
              <w:rPr>
                <w:rFonts w:cstheme="majorBidi" w:hAnsiTheme="majorBidi" w:asciiTheme="majorBidi"/>
                <w:color w:val="000000"/>
              </w:rPr>
              <w:t>3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LJILJANKA MALENICA JAVNI BILJEŽNIK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22412377462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VELEBITSKA 13,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13.028,75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</w:t>
            </w:r>
            <w:r w:rsidR="00E86232">
              <w:rPr>
                <w:rFonts w:cstheme="majorBidi" w:hAnsiTheme="majorBidi" w:asciiTheme="majorBidi"/>
                <w:color w:val="000000"/>
              </w:rPr>
              <w:t>4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 xml:space="preserve">NIKOLA MARCIUŠ, vl. obrta "MARNIK" alati i strojni dijelovi 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33693878125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JELAŠIĆKA 18,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21.416,25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</w:t>
            </w:r>
            <w:r w:rsidR="00E86232">
              <w:rPr>
                <w:rFonts w:cstheme="majorBidi" w:hAnsiTheme="majorBidi" w:asciiTheme="majorBidi"/>
                <w:color w:val="000000"/>
              </w:rPr>
              <w:t>5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OTP Leasing dioničko društvo za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23780250353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Avenue Center, Avenija Dubrovnik 16V</w:t>
            </w:r>
            <w:r>
              <w:rPr>
                <w:rFonts w:cstheme="majorBidi" w:hAnsiTheme="majorBidi" w:asciiTheme="majorBidi"/>
                <w:color w:val="000000"/>
              </w:rPr>
              <w:t xml:space="preserve">, Zagreb 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4.248,02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36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ROBE I MIMA j.d.o.o. za proizvodnju i trgovinu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46459546363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Rakovo selo 100 A, Dubrava,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562,50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37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MARKO SLAMIĆ, VL. PRO-WEB obrt za računalne djelatnosti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75850679491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PUT GIMNAZIJE 42,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400,00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38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ŠI-ŠPED d.o.o za domaću i međunarodnu špediciju, turizam i trgovinu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04261888013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Obala hrvatske mornarice 1,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562,50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39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Teran grafika d.o.o. za trgovinu i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79208616297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Fallerovo šetalište 39,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29.511,80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</w:t>
            </w:r>
            <w:r w:rsidR="00E86232">
              <w:rPr>
                <w:rFonts w:cstheme="majorBidi" w:hAnsiTheme="majorBidi" w:asciiTheme="majorBidi"/>
                <w:color w:val="000000"/>
              </w:rPr>
              <w:t>0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TLM Aluminium d.d. industrija aluminijskih proizvoda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82733440679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Ulica Narodnog preporoda 12,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238.669,54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</w:t>
            </w:r>
            <w:r w:rsidR="00E86232">
              <w:rPr>
                <w:rFonts w:cstheme="majorBidi" w:hAnsiTheme="majorBidi" w:asciiTheme="majorBidi"/>
                <w:color w:val="000000"/>
              </w:rPr>
              <w:t>1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TRAST međunarodno otpremništvo, d.d.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93225891495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Gat Sv.Duje 4, Split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48.109,91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</w:t>
            </w:r>
            <w:r w:rsidR="00E86232">
              <w:rPr>
                <w:rFonts w:cstheme="majorBidi" w:hAnsiTheme="majorBidi" w:asciiTheme="majorBidi"/>
                <w:color w:val="000000"/>
              </w:rPr>
              <w:t>2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TÜV Croatia d.o.o. za usluge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64520989853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Savska 41,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5.509,05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43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 xml:space="preserve">VALOVITI PAPIR - DUNAPACK d.o.o. za proizvodnju i trgovinu valovitim </w:t>
            </w:r>
            <w:r w:rsidRPr="0010012A">
              <w:rPr>
                <w:rFonts w:cstheme="majorBidi" w:hAnsiTheme="majorBidi" w:asciiTheme="majorBidi"/>
                <w:color w:val="000000"/>
              </w:rPr>
              <w:lastRenderedPageBreak/>
              <w:t>papirom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lastRenderedPageBreak/>
              <w:t>96648829623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Trebež 2, Zabok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72.952,80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lastRenderedPageBreak/>
              <w:t>44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VODOVOD I ODVODNJA d.o.o. za vodoopskrbu, te odvodnju i pročišćavanje otpadnih voda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26251326399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Kralja Zvonimira 50, Šibenik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3.647,45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45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VRCIĆ-DRVO d.o.o. za proizvodnju i trgovinu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95666141849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Cesta Šibenik-Split 37, Donje Polje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151.000,03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</w:t>
            </w:r>
            <w:r w:rsidR="00E86232">
              <w:rPr>
                <w:rFonts w:cstheme="majorBidi" w:hAnsiTheme="majorBidi" w:asciiTheme="majorBidi"/>
                <w:color w:val="000000"/>
              </w:rPr>
              <w:t>6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ZAGREBINSPEKT d.o.o. za kontrolu i inženjering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82752153530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Draškovićeva 29, Zagreb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11.854,10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6232" w:rsidP="00E86232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>
              <w:rPr>
                <w:rFonts w:cstheme="majorBidi" w:hAnsiTheme="majorBidi" w:asciiTheme="majorBidi"/>
                <w:color w:val="000000"/>
              </w:rPr>
              <w:t>47</w:t>
            </w: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EUROFOIL Luxembourg SA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 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ZI de Riedgen - B.P. 91, L-3401 Dudelange</w:t>
            </w: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  <w:r w:rsidRPr="0010012A">
              <w:rPr>
                <w:rFonts w:cstheme="majorBidi" w:hAnsiTheme="majorBidi" w:asciiTheme="majorBidi"/>
                <w:color w:val="000000"/>
              </w:rPr>
              <w:t>450.550,93</w:t>
            </w:r>
          </w:p>
        </w:tc>
      </w:tr>
      <w:tr w:rsidTr="00244B8E" w:rsidR="00BD05B2" w:rsidRPr="0010012A">
        <w:trPr>
          <w:trHeight w:val="600"/>
        </w:trPr>
        <w:tc>
          <w:tcPr>
            <w:tcW w:type="pct" w:w="6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5B2" w:rsidP="00244B8E" w:rsidR="00BD05B2" w:rsidRPr="0010012A">
            <w:pPr>
              <w:jc w:val="right"/>
              <w:rPr>
                <w:rFonts w:cstheme="majorBidi" w:hAnsiTheme="majorBidi" w:asciiTheme="majorBidi"/>
                <w:color w:val="000000"/>
              </w:rPr>
            </w:pPr>
          </w:p>
        </w:tc>
        <w:tc>
          <w:tcPr>
            <w:tcW w:type="pct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b/>
                <w:bCs/>
                <w:color w:val="000000"/>
              </w:rPr>
            </w:pPr>
            <w:r w:rsidRPr="0010012A">
              <w:rPr>
                <w:rFonts w:cstheme="majorBidi" w:hAnsiTheme="majorBidi" w:asciiTheme="majorBidi"/>
                <w:b/>
                <w:bCs/>
                <w:color w:val="000000"/>
              </w:rPr>
              <w:t>UKUPNO</w:t>
            </w:r>
          </w:p>
        </w:tc>
        <w:tc>
          <w:tcPr>
            <w:tcW w:type="pct" w:w="8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b/>
                <w:bCs/>
                <w:color w:val="000000"/>
              </w:rPr>
            </w:pPr>
            <w:r w:rsidRPr="0010012A">
              <w:rPr>
                <w:rFonts w:cstheme="majorBidi" w:hAnsiTheme="majorBidi" w:asciiTheme="majorBidi"/>
                <w:b/>
                <w:bCs/>
                <w:color w:val="000000"/>
              </w:rPr>
              <w:t> </w:t>
            </w:r>
          </w:p>
        </w:tc>
        <w:tc>
          <w:tcPr>
            <w:tcW w:type="pct" w:w="1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244B8E" w:rsidR="00BD05B2" w:rsidRPr="0010012A">
            <w:pPr>
              <w:rPr>
                <w:rFonts w:cstheme="majorBidi" w:hAnsiTheme="majorBidi" w:asciiTheme="majorBidi"/>
                <w:b/>
                <w:bCs/>
                <w:color w:val="000000"/>
              </w:rPr>
            </w:pPr>
          </w:p>
        </w:tc>
        <w:tc>
          <w:tcPr>
            <w:tcW w:type="pct" w:w="6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05B2" w:rsidP="00300FA1" w:rsidR="00BD05B2" w:rsidRPr="0010012A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</w:rPr>
            </w:pPr>
            <w:r w:rsidRPr="0010012A">
              <w:rPr>
                <w:rFonts w:cstheme="majorBidi" w:hAnsiTheme="majorBidi" w:asciiTheme="majorBidi"/>
                <w:b/>
                <w:bCs/>
                <w:color w:val="000000"/>
              </w:rPr>
              <w:t>16.547.099,12</w:t>
            </w:r>
          </w:p>
        </w:tc>
      </w:tr>
    </w:tbl>
    <w:p w:rsidRDefault="00BD05B2" w:rsidP="00BD05B2" w:rsidR="00BD05B2" w:rsidRPr="0010012A">
      <w:pPr>
        <w:jc w:val="both"/>
        <w:rPr>
          <w:rFonts w:cstheme="majorBidi" w:hAnsiTheme="majorBidi" w:asciiTheme="majorBidi"/>
        </w:rPr>
      </w:pPr>
    </w:p>
    <w:p w:rsidRDefault="00BD05B2" w:rsidP="003E5B53" w:rsidR="00BD05B2">
      <w:pPr>
        <w:jc w:val="both"/>
      </w:pPr>
    </w:p>
    <w:p w:rsidRDefault="00955759" w:rsidP="003E5B53" w:rsidR="00955759">
      <w:pPr>
        <w:jc w:val="both"/>
      </w:pPr>
    </w:p>
    <w:p w:rsidRDefault="00C32B51" w:rsidP="00CC3B7D" w:rsidR="00BD05B2">
      <w:pPr>
        <w:jc w:val="center"/>
      </w:pPr>
      <w:r>
        <w:t xml:space="preserve">Obrazloženje </w:t>
      </w:r>
    </w:p>
    <w:p w:rsidRDefault="00C32B51" w:rsidP="00CC3B7D" w:rsidR="00C32B51">
      <w:pPr>
        <w:jc w:val="center"/>
      </w:pPr>
    </w:p>
    <w:p w:rsidRDefault="00C32B51" w:rsidP="00C32B51" w:rsidR="00C32B51">
      <w:pPr>
        <w:ind w:firstLine="708"/>
        <w:jc w:val="both"/>
      </w:pPr>
      <w:r>
        <w:t xml:space="preserve">Dana 11. siječnja 2016. održano je ročište radi ispitivanja tražbina na kojem su ispitane sve prijavljene tražbine. </w:t>
      </w:r>
    </w:p>
    <w:p w:rsidRDefault="006C05CD" w:rsidP="00C32B51" w:rsidR="006C05CD">
      <w:pPr>
        <w:ind w:firstLine="708"/>
        <w:jc w:val="both"/>
      </w:pPr>
    </w:p>
    <w:p w:rsidRDefault="005C5F9E" w:rsidP="000D588C" w:rsidR="006C05CD">
      <w:pPr>
        <w:ind w:firstLine="708"/>
        <w:jc w:val="both"/>
      </w:pPr>
      <w:r>
        <w:t xml:space="preserve">Na navedenom ročištu dužnik se očitovao da je u odnosu na tražbine određenih vjerovnika, a koje je naveo u svom prijedlogu nekim u cijelosti, a nekim djelomično podmirio dug, i to u razdoblju do otvaranja predstečajnog </w:t>
      </w:r>
      <w:r w:rsidR="00D81F38">
        <w:t xml:space="preserve">postupka koji je otvoren dana </w:t>
      </w:r>
      <w:r>
        <w:t xml:space="preserve">19. studenog 2015. jer se radilo o tražbinama </w:t>
      </w:r>
      <w:r w:rsidR="000D588C">
        <w:t xml:space="preserve">vjerovnika </w:t>
      </w:r>
      <w:r>
        <w:t xml:space="preserve">koje su bile navedene u prijedlogu istoga, ali sa stanjem duga </w:t>
      </w:r>
      <w:r w:rsidR="00D81F38">
        <w:t xml:space="preserve">tj. obveza </w:t>
      </w:r>
      <w:r>
        <w:t xml:space="preserve">na dan 30. rujna 2015., </w:t>
      </w:r>
      <w:r w:rsidR="000D588C">
        <w:t xml:space="preserve">te da mu je tu </w:t>
      </w:r>
      <w:r>
        <w:t xml:space="preserve">u tom razdoblju bio i deblokiran račun. Slijedom navedenog isti je naveo da je u odnosu na slijedeće vjerovnike podmirio </w:t>
      </w:r>
      <w:r w:rsidR="00D81F38">
        <w:t>svoje obveze i to:</w:t>
      </w:r>
      <w:r>
        <w:t xml:space="preserve"> 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 xml:space="preserve">- </w:t>
      </w:r>
      <w:r>
        <w:rPr>
          <w:rFonts w:cstheme="majorBidi" w:hAnsiTheme="majorBidi" w:asciiTheme="majorBidi"/>
        </w:rPr>
        <w:t>vjerovniku AUTO</w:t>
      </w:r>
      <w:r w:rsidRPr="0010012A">
        <w:rPr>
          <w:rFonts w:cstheme="majorBidi" w:hAnsiTheme="majorBidi" w:asciiTheme="majorBidi"/>
        </w:rPr>
        <w:t>KUĆA LONGIN d.o.o., za trgovinu, ribarstvo, turizam i promet, OIB:83028443506</w:t>
      </w:r>
      <w:r w:rsidR="00D81F38">
        <w:rPr>
          <w:rFonts w:cstheme="majorBidi" w:hAnsiTheme="majorBidi" w:asciiTheme="majorBidi"/>
        </w:rPr>
        <w:t>, Zadar, Franka Lisice, tražbinu</w:t>
      </w:r>
      <w:r w:rsidRPr="0010012A">
        <w:rPr>
          <w:rFonts w:cstheme="majorBidi" w:hAnsiTheme="majorBidi" w:asciiTheme="majorBidi"/>
        </w:rPr>
        <w:t xml:space="preserve"> u iznosu od 2.090,14 kn </w:t>
      </w:r>
      <w:r w:rsidR="00D81F38">
        <w:rPr>
          <w:rFonts w:cstheme="majorBidi" w:hAnsiTheme="majorBidi" w:asciiTheme="majorBidi"/>
        </w:rPr>
        <w:t xml:space="preserve">je </w:t>
      </w:r>
      <w:r w:rsidRPr="0010012A">
        <w:rPr>
          <w:rFonts w:cstheme="majorBidi" w:hAnsiTheme="majorBidi" w:asciiTheme="majorBidi"/>
        </w:rPr>
        <w:t>podmir</w:t>
      </w:r>
      <w:r w:rsidR="00D81F38">
        <w:rPr>
          <w:rFonts w:cstheme="majorBidi" w:hAnsiTheme="majorBidi" w:asciiTheme="majorBidi"/>
        </w:rPr>
        <w:t xml:space="preserve">io </w:t>
      </w:r>
      <w:r w:rsidRPr="0010012A">
        <w:rPr>
          <w:rFonts w:cstheme="majorBidi" w:hAnsiTheme="majorBidi" w:asciiTheme="majorBidi"/>
        </w:rPr>
        <w:t>u cijelosti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 xml:space="preserve">- vjerovniku DHL International d.o.o., hitna dostava širom svijeta OIB:79069474349, Zagreb, Utinjska 40,  </w:t>
      </w:r>
      <w:r w:rsidR="00D81F38">
        <w:rPr>
          <w:rFonts w:cstheme="majorBidi" w:hAnsiTheme="majorBidi" w:asciiTheme="majorBidi"/>
        </w:rPr>
        <w:t>tražbinu</w:t>
      </w:r>
      <w:r w:rsidRPr="0010012A">
        <w:rPr>
          <w:rFonts w:cstheme="majorBidi" w:hAnsiTheme="majorBidi" w:asciiTheme="majorBidi"/>
        </w:rPr>
        <w:t xml:space="preserve"> u iznosu od 1.906,34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>u cijelosti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DRNIŠCOMMERCE d.o.o. za proizvodnju, trgovinu i prijevoz, OIB:32600143578, Drniš, Zagrebačka 6, tražbin</w:t>
      </w:r>
      <w:r w:rsidR="00D81F38">
        <w:rPr>
          <w:rFonts w:cstheme="majorBidi" w:hAnsiTheme="majorBidi" w:asciiTheme="majorBidi"/>
        </w:rPr>
        <w:t>u</w:t>
      </w:r>
      <w:r w:rsidRPr="0010012A">
        <w:rPr>
          <w:rFonts w:cstheme="majorBidi" w:hAnsiTheme="majorBidi" w:asciiTheme="majorBidi"/>
        </w:rPr>
        <w:t xml:space="preserve"> u iznosu od 30.591,79 kn podmir</w:t>
      </w:r>
      <w:r w:rsidR="00D81F38">
        <w:rPr>
          <w:rFonts w:cstheme="majorBidi" w:hAnsiTheme="majorBidi" w:asciiTheme="majorBidi"/>
        </w:rPr>
        <w:t>io je u cijelosti,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FOST NOVI d.o.o. za proizvodnju i usluge, OIB:59430537110, Z</w:t>
      </w:r>
      <w:r w:rsidR="00D81F38">
        <w:rPr>
          <w:rFonts w:cstheme="majorBidi" w:hAnsiTheme="majorBidi" w:asciiTheme="majorBidi"/>
        </w:rPr>
        <w:t>agreb, Harambašićeva 7, tražbinu</w:t>
      </w:r>
      <w:r w:rsidRPr="0010012A">
        <w:rPr>
          <w:rFonts w:cstheme="majorBidi" w:hAnsiTheme="majorBidi" w:asciiTheme="majorBidi"/>
        </w:rPr>
        <w:t xml:space="preserve"> u iznosu od 23.635,16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 xml:space="preserve">djelomično, tako da </w:t>
      </w:r>
      <w:r w:rsidR="00D81F38">
        <w:rPr>
          <w:rFonts w:cstheme="majorBidi" w:hAnsiTheme="majorBidi" w:asciiTheme="majorBidi"/>
        </w:rPr>
        <w:t xml:space="preserve">mu je ostalo </w:t>
      </w:r>
      <w:r w:rsidRPr="0010012A">
        <w:rPr>
          <w:rFonts w:cstheme="majorBidi" w:hAnsiTheme="majorBidi" w:asciiTheme="majorBidi"/>
        </w:rPr>
        <w:t xml:space="preserve">još namiriti </w:t>
      </w:r>
      <w:r w:rsidR="00D81F38">
        <w:rPr>
          <w:rFonts w:cstheme="majorBidi" w:hAnsiTheme="majorBidi" w:asciiTheme="majorBidi"/>
        </w:rPr>
        <w:t xml:space="preserve">istome </w:t>
      </w:r>
      <w:r w:rsidRPr="0010012A">
        <w:rPr>
          <w:rFonts w:cstheme="majorBidi" w:hAnsiTheme="majorBidi" w:asciiTheme="majorBidi"/>
        </w:rPr>
        <w:t>iznos od 9.701,96 kn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PRAMAT d.o.o. za proizvodnju i promet roba, OIB:52513935681, Zagreb, Ulica Savica I. 115, tražbin</w:t>
      </w:r>
      <w:r w:rsidR="00D81F38">
        <w:rPr>
          <w:rFonts w:cstheme="majorBidi" w:hAnsiTheme="majorBidi" w:asciiTheme="majorBidi"/>
        </w:rPr>
        <w:t>u</w:t>
      </w:r>
      <w:r w:rsidRPr="0010012A">
        <w:rPr>
          <w:rFonts w:cstheme="majorBidi" w:hAnsiTheme="majorBidi" w:asciiTheme="majorBidi"/>
        </w:rPr>
        <w:t xml:space="preserve"> u iznosu od 302,50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>u cijelosti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ROBE I MIMA j.d.o.o. za proizvodnju i trgovinu, OIB:46459546363, Šibenik, Rakovo selo 100 A, Dubrava, tražbin</w:t>
      </w:r>
      <w:r w:rsidR="00D81F38">
        <w:rPr>
          <w:rFonts w:cstheme="majorBidi" w:hAnsiTheme="majorBidi" w:asciiTheme="majorBidi"/>
        </w:rPr>
        <w:t>u</w:t>
      </w:r>
      <w:r w:rsidRPr="0010012A">
        <w:rPr>
          <w:rFonts w:cstheme="majorBidi" w:hAnsiTheme="majorBidi" w:asciiTheme="majorBidi"/>
        </w:rPr>
        <w:t xml:space="preserve"> u iznosu od 1.472,50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>djelomično, tako da</w:t>
      </w:r>
      <w:r w:rsidR="00D81F38">
        <w:rPr>
          <w:rFonts w:cstheme="majorBidi" w:hAnsiTheme="majorBidi" w:asciiTheme="majorBidi"/>
        </w:rPr>
        <w:t xml:space="preserve"> mu je ostalo još </w:t>
      </w:r>
      <w:r w:rsidRPr="0010012A">
        <w:rPr>
          <w:rFonts w:cstheme="majorBidi" w:hAnsiTheme="majorBidi" w:asciiTheme="majorBidi"/>
        </w:rPr>
        <w:t>za namiriti iznos od 562,50 kn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SOLARIS d.d. za hotelijerstvo, ugostiteljstvo i turizam, OIB:26217708909, Šibenik, Hoteli Solaris 86, tražbin</w:t>
      </w:r>
      <w:r w:rsidR="00D81F38">
        <w:rPr>
          <w:rFonts w:cstheme="majorBidi" w:hAnsiTheme="majorBidi" w:asciiTheme="majorBidi"/>
        </w:rPr>
        <w:t>u</w:t>
      </w:r>
      <w:r w:rsidRPr="0010012A">
        <w:rPr>
          <w:rFonts w:cstheme="majorBidi" w:hAnsiTheme="majorBidi" w:asciiTheme="majorBidi"/>
        </w:rPr>
        <w:t xml:space="preserve"> u iznosu od 5.649,13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>u cijelosti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lastRenderedPageBreak/>
        <w:t>- vjerovniku ŠI-ŠPED d.o.o. za domaću i međ. špediciju, turizam i trgovinu, OIB:04261888013, Šibenik, Obal</w:t>
      </w:r>
      <w:r w:rsidR="00D81F38">
        <w:rPr>
          <w:rFonts w:cstheme="majorBidi" w:hAnsiTheme="majorBidi" w:asciiTheme="majorBidi"/>
        </w:rPr>
        <w:t>a hrvatske mornarice 1, tražbinu</w:t>
      </w:r>
      <w:r w:rsidRPr="0010012A">
        <w:rPr>
          <w:rFonts w:cstheme="majorBidi" w:hAnsiTheme="majorBidi" w:asciiTheme="majorBidi"/>
        </w:rPr>
        <w:t xml:space="preserve"> u iznosu od 10.113,90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 xml:space="preserve">djelomično, tako </w:t>
      </w:r>
      <w:r w:rsidR="00D81F38">
        <w:rPr>
          <w:rFonts w:cstheme="majorBidi" w:hAnsiTheme="majorBidi" w:asciiTheme="majorBidi"/>
        </w:rPr>
        <w:t xml:space="preserve">da mu je ostalo još </w:t>
      </w:r>
      <w:r w:rsidRPr="0010012A">
        <w:rPr>
          <w:rFonts w:cstheme="majorBidi" w:hAnsiTheme="majorBidi" w:asciiTheme="majorBidi"/>
        </w:rPr>
        <w:t>za namiriti iznos od 562,50 kn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ANTE ŠUPE, vl. "ELEKTROINSTALATERSKA RADNJA", OIB:57142952090</w:t>
      </w:r>
      <w:r w:rsidR="00D81F38">
        <w:rPr>
          <w:rFonts w:cstheme="majorBidi" w:hAnsiTheme="majorBidi" w:asciiTheme="majorBidi"/>
        </w:rPr>
        <w:t>, Šibenik, Nova VIII 4, tražbinu</w:t>
      </w:r>
      <w:r w:rsidRPr="0010012A">
        <w:rPr>
          <w:rFonts w:cstheme="majorBidi" w:hAnsiTheme="majorBidi" w:asciiTheme="majorBidi"/>
        </w:rPr>
        <w:t xml:space="preserve"> u iznosu od 2.686,88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>u cijelosti</w:t>
      </w:r>
      <w:r w:rsidR="00D81F38">
        <w:rPr>
          <w:rFonts w:cstheme="majorBidi" w:hAnsiTheme="majorBidi" w:asciiTheme="majorBidi"/>
        </w:rPr>
        <w:t>,</w:t>
      </w:r>
    </w:p>
    <w:p w:rsidRDefault="00E86232" w:rsidP="00D81F38" w:rsidR="00E86232" w:rsidRPr="0010012A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ULTRA GROS d.o.o. za trgovinu, OIB:50266527938, Zagreb, Rudeška cesta 14, traž</w:t>
      </w:r>
      <w:r w:rsidR="00D81F38">
        <w:rPr>
          <w:rFonts w:cstheme="majorBidi" w:hAnsiTheme="majorBidi" w:asciiTheme="majorBidi"/>
        </w:rPr>
        <w:t>binu</w:t>
      </w:r>
      <w:r w:rsidRPr="0010012A">
        <w:rPr>
          <w:rFonts w:cstheme="majorBidi" w:hAnsiTheme="majorBidi" w:asciiTheme="majorBidi"/>
        </w:rPr>
        <w:t xml:space="preserve"> u iznosu od 4.134,26 kn podmir</w:t>
      </w:r>
      <w:r w:rsidR="00D81F38">
        <w:rPr>
          <w:rFonts w:cstheme="majorBidi" w:hAnsiTheme="majorBidi" w:asciiTheme="majorBidi"/>
        </w:rPr>
        <w:t>io je u</w:t>
      </w:r>
      <w:r w:rsidRPr="0010012A">
        <w:rPr>
          <w:rFonts w:cstheme="majorBidi" w:hAnsiTheme="majorBidi" w:asciiTheme="majorBidi"/>
        </w:rPr>
        <w:t xml:space="preserve"> cijelosti</w:t>
      </w:r>
      <w:r w:rsidR="00D81F38">
        <w:rPr>
          <w:rFonts w:cstheme="majorBidi" w:hAnsiTheme="majorBidi" w:asciiTheme="majorBidi"/>
        </w:rPr>
        <w:t>,</w:t>
      </w:r>
      <w:r w:rsidRPr="0010012A">
        <w:rPr>
          <w:rFonts w:cstheme="majorBidi" w:hAnsiTheme="majorBidi" w:asciiTheme="majorBidi"/>
        </w:rPr>
        <w:t xml:space="preserve"> </w:t>
      </w:r>
    </w:p>
    <w:p w:rsidRDefault="00E86232" w:rsidP="00D81F38" w:rsidR="00E86232">
      <w:pPr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>- vjerovniku VIPLAST d.o.o. za proizvodnju i prodaju metalnih i plastičnih proizvoda, OIB:04926114228, Varaždin, Kučanska 22, tražbin</w:t>
      </w:r>
      <w:r w:rsidR="00D81F38">
        <w:rPr>
          <w:rFonts w:cstheme="majorBidi" w:hAnsiTheme="majorBidi" w:asciiTheme="majorBidi"/>
        </w:rPr>
        <w:t>u</w:t>
      </w:r>
      <w:r w:rsidRPr="0010012A">
        <w:rPr>
          <w:rFonts w:cstheme="majorBidi" w:hAnsiTheme="majorBidi" w:asciiTheme="majorBidi"/>
        </w:rPr>
        <w:t xml:space="preserve"> u iznosu od 11.250,00 kn podmir</w:t>
      </w:r>
      <w:r w:rsidR="00D81F38">
        <w:rPr>
          <w:rFonts w:cstheme="majorBidi" w:hAnsiTheme="majorBidi" w:asciiTheme="majorBidi"/>
        </w:rPr>
        <w:t xml:space="preserve">io je </w:t>
      </w:r>
      <w:r w:rsidRPr="0010012A">
        <w:rPr>
          <w:rFonts w:cstheme="majorBidi" w:hAnsiTheme="majorBidi" w:asciiTheme="majorBidi"/>
        </w:rPr>
        <w:t>u cijelosti</w:t>
      </w:r>
      <w:r w:rsidR="00D81F38">
        <w:rPr>
          <w:rFonts w:cstheme="majorBidi" w:hAnsiTheme="majorBidi" w:asciiTheme="majorBidi"/>
        </w:rPr>
        <w:t>.</w:t>
      </w:r>
    </w:p>
    <w:p w:rsidRDefault="000D588C" w:rsidP="00D81F38" w:rsidR="000D588C" w:rsidRPr="0010012A">
      <w:pPr>
        <w:jc w:val="both"/>
        <w:rPr>
          <w:rFonts w:cstheme="majorBidi" w:hAnsiTheme="majorBidi" w:asciiTheme="majorBidi"/>
        </w:rPr>
      </w:pPr>
    </w:p>
    <w:p w:rsidRDefault="00E86232" w:rsidP="00D81F38" w:rsidR="00D81F38">
      <w:pPr>
        <w:ind w:firstLine="708"/>
        <w:jc w:val="both"/>
        <w:rPr>
          <w:rFonts w:cstheme="majorBidi" w:hAnsiTheme="majorBidi" w:asciiTheme="majorBidi"/>
        </w:rPr>
      </w:pPr>
      <w:r w:rsidRPr="0010012A">
        <w:rPr>
          <w:rFonts w:cstheme="majorBidi" w:hAnsiTheme="majorBidi" w:asciiTheme="majorBidi"/>
        </w:rPr>
        <w:t xml:space="preserve">Povjerenik Branko Morić </w:t>
      </w:r>
      <w:r w:rsidR="00D81F38">
        <w:rPr>
          <w:rFonts w:cstheme="majorBidi" w:hAnsiTheme="majorBidi" w:asciiTheme="majorBidi"/>
        </w:rPr>
        <w:t xml:space="preserve">na istom ročištu potvrdio je navode dužnika odnosno provjerom </w:t>
      </w:r>
      <w:r w:rsidR="0034723A">
        <w:rPr>
          <w:rFonts w:cstheme="majorBidi" w:hAnsiTheme="majorBidi" w:asciiTheme="majorBidi"/>
        </w:rPr>
        <w:t xml:space="preserve">knjigovodstvenog stanja dužnika </w:t>
      </w:r>
      <w:r w:rsidR="000D588C">
        <w:rPr>
          <w:rFonts w:cstheme="majorBidi" w:hAnsiTheme="majorBidi" w:asciiTheme="majorBidi"/>
        </w:rPr>
        <w:t>isti</w:t>
      </w:r>
      <w:r w:rsidR="00D81F38">
        <w:rPr>
          <w:rFonts w:cstheme="majorBidi" w:hAnsiTheme="majorBidi" w:asciiTheme="majorBidi"/>
        </w:rPr>
        <w:t xml:space="preserve"> je </w:t>
      </w:r>
      <w:r w:rsidR="0034723A">
        <w:rPr>
          <w:rFonts w:cstheme="majorBidi" w:hAnsiTheme="majorBidi" w:asciiTheme="majorBidi"/>
        </w:rPr>
        <w:t xml:space="preserve">utvrdio </w:t>
      </w:r>
      <w:r w:rsidR="00D81F38">
        <w:rPr>
          <w:rFonts w:cstheme="majorBidi" w:hAnsiTheme="majorBidi" w:asciiTheme="majorBidi"/>
        </w:rPr>
        <w:t xml:space="preserve">kako je dužnik naprijed navedenom vjerovnicima podmirio tražbine u iznosu kako je to naveo i sam dužnik i to do otvaranje predstečajnog postupka </w:t>
      </w:r>
      <w:r>
        <w:rPr>
          <w:rFonts w:cstheme="majorBidi" w:hAnsiTheme="majorBidi" w:asciiTheme="majorBidi"/>
        </w:rPr>
        <w:t xml:space="preserve">s obzirom da je dužnik u svom prijedlogu naveo stanje </w:t>
      </w:r>
      <w:r w:rsidR="00D81F38">
        <w:rPr>
          <w:rFonts w:cstheme="majorBidi" w:hAnsiTheme="majorBidi" w:asciiTheme="majorBidi"/>
        </w:rPr>
        <w:t xml:space="preserve">svojih obveza </w:t>
      </w:r>
      <w:r>
        <w:rPr>
          <w:rFonts w:cstheme="majorBidi" w:hAnsiTheme="majorBidi" w:asciiTheme="majorBidi"/>
        </w:rPr>
        <w:t>tj. dugova</w:t>
      </w:r>
      <w:r w:rsidR="00D81F38">
        <w:rPr>
          <w:rFonts w:cstheme="majorBidi" w:hAnsiTheme="majorBidi" w:asciiTheme="majorBidi"/>
        </w:rPr>
        <w:t>nja</w:t>
      </w:r>
      <w:r>
        <w:rPr>
          <w:rFonts w:cstheme="majorBidi" w:hAnsiTheme="majorBidi" w:asciiTheme="majorBidi"/>
        </w:rPr>
        <w:t xml:space="preserve"> na dan 30. rujna 2015. </w:t>
      </w:r>
    </w:p>
    <w:p w:rsidRDefault="00C32B51" w:rsidP="006C05CD" w:rsidR="00C32B51">
      <w:pPr>
        <w:jc w:val="both"/>
      </w:pPr>
    </w:p>
    <w:p w:rsidRDefault="00C32B51" w:rsidP="00D81F38" w:rsidR="00C32B51">
      <w:pPr>
        <w:ind w:firstLine="708"/>
        <w:jc w:val="both"/>
      </w:pPr>
      <w:r>
        <w:t xml:space="preserve">Na ročištu </w:t>
      </w:r>
      <w:r w:rsidR="00D81F38">
        <w:t xml:space="preserve">održanom 11. siječnja 2016. </w:t>
      </w:r>
      <w:r>
        <w:t xml:space="preserve">sud </w:t>
      </w:r>
      <w:r w:rsidR="00D81F38">
        <w:t xml:space="preserve">je </w:t>
      </w:r>
      <w:r>
        <w:t xml:space="preserve">sastavio tablicu ispitanih tražbina i tablicu razlučnih prava u skladu s odredbom članka 49. Stečajnog zakona (Narodne novine broj 71/2015, nadalje SZ). </w:t>
      </w:r>
    </w:p>
    <w:p w:rsidRDefault="00C32B51" w:rsidP="00C32B51" w:rsidR="00C32B51">
      <w:pPr>
        <w:ind w:firstLine="708"/>
        <w:jc w:val="both"/>
      </w:pPr>
    </w:p>
    <w:p w:rsidRDefault="00C32B51" w:rsidP="00C32B51" w:rsidR="00300FA1">
      <w:pPr>
        <w:ind w:firstLine="708"/>
        <w:jc w:val="both"/>
      </w:pPr>
      <w:r w:rsidRPr="00D32E12">
        <w:t xml:space="preserve">Tražbine navedene u </w:t>
      </w:r>
      <w:r w:rsidR="00300FA1">
        <w:t xml:space="preserve">izreci ovog rješenja </w:t>
      </w:r>
      <w:r>
        <w:t>priznao je dužnik i povjerenik</w:t>
      </w:r>
      <w:r w:rsidR="00300FA1">
        <w:t>, dok osporavanja prijavljenih tražbina nije bilo niti od strane dužnika, niti povjerenika, a niti od strane samih vjerovnika</w:t>
      </w:r>
      <w:r w:rsidR="000D588C">
        <w:t>, slijedom čega se na temelju odluke čl. 47. SZ iste smatraju utvrđenim</w:t>
      </w:r>
      <w:r w:rsidR="00300FA1">
        <w:t xml:space="preserve">. </w:t>
      </w:r>
    </w:p>
    <w:p w:rsidRDefault="0034723A" w:rsidP="00C32B51" w:rsidR="0034723A">
      <w:pPr>
        <w:ind w:firstLine="708"/>
        <w:jc w:val="both"/>
      </w:pPr>
    </w:p>
    <w:p w:rsidRDefault="0034723A" w:rsidP="00831067" w:rsidR="0034723A">
      <w:pPr>
        <w:ind w:firstLine="708"/>
        <w:jc w:val="both"/>
      </w:pPr>
      <w:r>
        <w:t xml:space="preserve">Za napomenuti je da je u odnosu na prijavu tražbine vjerovnika FOST NOVI d.o.o. Zagreb i HRVATSKOG ZAVODA ZA JAVNO ZDRAVSTVO, Zagreb, a uvidom u dostavljenu dokumentaciju od strane Financijske agencije te u tablice naknadno prijavljenih tražbina koje je Financijska agencija objavila na mrežnoj e-oglasnoj ploči utvrdio da se radi o prijavama </w:t>
      </w:r>
      <w:r w:rsidR="00244B8E">
        <w:t xml:space="preserve">tražbina </w:t>
      </w:r>
      <w:r>
        <w:t>vjerovnika koje su zaprimljene kod Financijske agencije nakon proteka roka propisanog odredbom čl. 34. st. 1. podstavka 2. SZ-a s obzirom da je zadnji dan roka za prijavu tražbine vjerovnika nadležn</w:t>
      </w:r>
      <w:r w:rsidR="00831067">
        <w:t>oj</w:t>
      </w:r>
      <w:r>
        <w:t xml:space="preserve"> jedinice Financijske agencije istekao dana 4. prosinca 2015. uzimajući u obzir da je rješenje o otvaranju predstečajnog postupka nad dužnikom BADIS d.o.o. Šibenik </w:t>
      </w:r>
      <w:r w:rsidR="00831067">
        <w:t xml:space="preserve">od </w:t>
      </w:r>
      <w:r>
        <w:t>1</w:t>
      </w:r>
      <w:r w:rsidR="00831067">
        <w:t>9. studenog 2015.</w:t>
      </w:r>
      <w:r>
        <w:t xml:space="preserve"> javno objavljeno na e-oglasnoj ploči</w:t>
      </w:r>
      <w:r w:rsidR="00831067">
        <w:t xml:space="preserve"> sudova</w:t>
      </w:r>
      <w:r>
        <w:t xml:space="preserve">, a kojim su ujedno i pozvani vjerovnici na prijavu tražbina u roku 15 dana od dana objave tog rješenja. </w:t>
      </w:r>
    </w:p>
    <w:p w:rsidRDefault="0034723A" w:rsidP="0034723A" w:rsidR="0034723A">
      <w:pPr>
        <w:ind w:firstLine="708"/>
        <w:jc w:val="both"/>
      </w:pPr>
    </w:p>
    <w:p w:rsidRDefault="0034723A" w:rsidP="00831067" w:rsidR="0034723A">
      <w:pPr>
        <w:ind w:firstLine="708"/>
        <w:jc w:val="both"/>
      </w:pPr>
      <w:r>
        <w:t>U konkretnom slučaju prijava tražbine FOST NOVI d.o.o. Zagreb zaprimljena je od strane Financijske agencije dana 1</w:t>
      </w:r>
      <w:r w:rsidR="00244B8E">
        <w:t>6</w:t>
      </w:r>
      <w:r>
        <w:t>. prosinca 2015.</w:t>
      </w:r>
      <w:r w:rsidR="00244B8E">
        <w:t>, dok je na pošti predana preporučen</w:t>
      </w:r>
      <w:r w:rsidR="00831067">
        <w:t xml:space="preserve">om pošiljkom </w:t>
      </w:r>
      <w:r w:rsidR="00244B8E">
        <w:t xml:space="preserve">dana 14. prosinca 2015., a prijava tražbine HRVATSKOG ZAVODA ZA JAVNO ZDRAVSTVO, Zagreb </w:t>
      </w:r>
      <w:r w:rsidR="00831067">
        <w:t xml:space="preserve">kod Financijske agencije zaprimljena je </w:t>
      </w:r>
      <w:r>
        <w:t xml:space="preserve">dana </w:t>
      </w:r>
      <w:r w:rsidR="00244B8E">
        <w:t>17. prosinca 2015. dok je na pošti predana preporučen</w:t>
      </w:r>
      <w:r w:rsidR="00831067">
        <w:t xml:space="preserve">om pošiljkom </w:t>
      </w:r>
      <w:r w:rsidR="00244B8E">
        <w:t xml:space="preserve">dana 14. prosinca 2015. Međutim, iako se radi o </w:t>
      </w:r>
      <w:r>
        <w:t xml:space="preserve">tražbinama prijavljenim </w:t>
      </w:r>
      <w:r w:rsidR="00831067">
        <w:t>nakon isteka roka, no k</w:t>
      </w:r>
      <w:r>
        <w:t xml:space="preserve">ako je </w:t>
      </w:r>
      <w:r w:rsidR="00831067">
        <w:t xml:space="preserve">sam </w:t>
      </w:r>
      <w:r>
        <w:t>dužnik u odnosu na</w:t>
      </w:r>
      <w:r w:rsidR="00831067">
        <w:t xml:space="preserve"> naprijed navedene vjerovnike i njihove tražbine, </w:t>
      </w:r>
      <w:r>
        <w:t>iste naveo u svom prijedlogu u odnosu na te tražbine, a sukladno čl. 39. SZ-a iste se smatraju prijavljenim tražbinama</w:t>
      </w:r>
      <w:r w:rsidR="00831067">
        <w:t xml:space="preserve"> u iznosu navedenom u prijedlogu dužnika</w:t>
      </w:r>
      <w:r>
        <w:t xml:space="preserve">. </w:t>
      </w:r>
    </w:p>
    <w:p w:rsidRDefault="00831067" w:rsidP="00831067" w:rsidR="00831067">
      <w:pPr>
        <w:ind w:firstLine="708"/>
        <w:jc w:val="both"/>
      </w:pPr>
    </w:p>
    <w:p w:rsidRDefault="00831067" w:rsidP="00831067" w:rsidR="00831067">
      <w:pPr>
        <w:ind w:firstLine="708"/>
        <w:jc w:val="both"/>
        <w:rPr>
          <w:rFonts w:cstheme="majorBidi" w:hAnsiTheme="majorBidi" w:asciiTheme="majorBidi"/>
        </w:rPr>
      </w:pPr>
      <w:r>
        <w:lastRenderedPageBreak/>
        <w:t xml:space="preserve">Nadalje, u odnosu na tražbine vjerovnika </w:t>
      </w:r>
      <w:r>
        <w:rPr>
          <w:rFonts w:cstheme="majorBidi" w:hAnsiTheme="majorBidi" w:asciiTheme="majorBidi"/>
        </w:rPr>
        <w:t xml:space="preserve">Odvjetničkog društva Rude i partneri j.t.d., Šibenik i Sakpak d.o.o., Šibenik za navesti je da iste nisu bile predmetom ispitivanje jer tražbine navedenih vjerovnika dužnik </w:t>
      </w:r>
      <w:r w:rsidR="00955759">
        <w:rPr>
          <w:rFonts w:cstheme="majorBidi" w:hAnsiTheme="majorBidi" w:asciiTheme="majorBidi"/>
        </w:rPr>
        <w:t xml:space="preserve">nije naveo u svom prijedlogu, </w:t>
      </w:r>
      <w:r>
        <w:rPr>
          <w:rFonts w:cstheme="majorBidi" w:hAnsiTheme="majorBidi" w:asciiTheme="majorBidi"/>
        </w:rPr>
        <w:t>niti su navedeni vjerovnici iste prijavili nadležnoj jedinici Financijske agencije u zakonom propisanom roku</w:t>
      </w:r>
      <w:r w:rsidR="00955759">
        <w:rPr>
          <w:rFonts w:cstheme="majorBidi" w:hAnsiTheme="majorBidi" w:asciiTheme="majorBidi"/>
        </w:rPr>
        <w:t>, slijedom čega ih</w:t>
      </w:r>
      <w:r>
        <w:rPr>
          <w:rFonts w:cstheme="majorBidi" w:hAnsiTheme="majorBidi" w:asciiTheme="majorBidi"/>
        </w:rPr>
        <w:t xml:space="preserve"> Financijska agencija i nije mogla uvrstiti u tablicu prijavljenih tražbina</w:t>
      </w:r>
      <w:r w:rsidR="00955759">
        <w:rPr>
          <w:rFonts w:cstheme="majorBidi" w:hAnsiTheme="majorBidi" w:asciiTheme="majorBidi"/>
        </w:rPr>
        <w:t>, a u kojim tražbinama vjerovnika se na ispitnom ročištu održanom dana 11. siječnja 2016. očitovao povjerenik Branko Morić</w:t>
      </w:r>
      <w:r>
        <w:rPr>
          <w:rFonts w:cstheme="majorBidi" w:hAnsiTheme="majorBidi" w:asciiTheme="majorBidi"/>
        </w:rPr>
        <w:t xml:space="preserve">. </w:t>
      </w:r>
    </w:p>
    <w:p w:rsidRDefault="006C05CD" w:rsidP="00C32B51" w:rsidR="006C05CD">
      <w:pPr>
        <w:numPr>
          <w:ilvl w:val="12"/>
          <w:numId w:val="0"/>
        </w:numPr>
        <w:jc w:val="both"/>
        <w:rPr>
          <w:bCs/>
        </w:rPr>
      </w:pPr>
    </w:p>
    <w:p w:rsidRDefault="00C32B51" w:rsidP="0034723A" w:rsidR="00C32B51">
      <w:pPr>
        <w:numPr>
          <w:ilvl w:val="12"/>
          <w:numId w:val="0"/>
        </w:numPr>
        <w:ind w:firstLine="708"/>
        <w:jc w:val="both"/>
      </w:pPr>
      <w:r>
        <w:rPr>
          <w:bCs/>
        </w:rPr>
        <w:t xml:space="preserve">Slijedom svega naprijed navedenoga, </w:t>
      </w:r>
      <w:r w:rsidRPr="00D32E12">
        <w:t>odluč</w:t>
      </w:r>
      <w:r>
        <w:t xml:space="preserve">eno je </w:t>
      </w:r>
      <w:r w:rsidRPr="00D32E12">
        <w:t>kao u izreci ovog rješenja.</w:t>
      </w:r>
    </w:p>
    <w:p w:rsidRDefault="00C32B51" w:rsidP="00C32B51" w:rsidR="00C32B51">
      <w:pPr>
        <w:jc w:val="center"/>
      </w:pPr>
    </w:p>
    <w:p w:rsidRDefault="00C32B51" w:rsidP="000D588C" w:rsidR="00955759">
      <w:pPr>
        <w:jc w:val="center"/>
      </w:pPr>
      <w:r w:rsidRPr="00D32E12">
        <w:t>U Z</w:t>
      </w:r>
      <w:r>
        <w:t>adru 13. siječnja 2016.</w:t>
      </w:r>
    </w:p>
    <w:p w:rsidRDefault="00C32B51" w:rsidP="000D588C" w:rsidR="00C32B51" w:rsidRPr="00D32E12">
      <w:pPr>
        <w:jc w:val="center"/>
      </w:pPr>
      <w:r>
        <w:t xml:space="preserve"> </w:t>
      </w:r>
      <w:r w:rsidRPr="00D32E12">
        <w:t xml:space="preserve"> </w:t>
      </w:r>
    </w:p>
    <w:p w:rsidRDefault="00C32B51" w:rsidP="00C32B51" w:rsidR="00C32B51" w:rsidRPr="00D32E12">
      <w:pPr>
        <w:ind w:firstLine="720" w:left="5040"/>
        <w:jc w:val="right"/>
      </w:pPr>
      <w:r w:rsidRPr="00D32E12">
        <w:t xml:space="preserve">          S</w:t>
      </w:r>
      <w:r>
        <w:t xml:space="preserve">utkinja </w:t>
      </w:r>
      <w:r w:rsidRPr="00D32E12">
        <w:t xml:space="preserve">  </w:t>
      </w:r>
    </w:p>
    <w:p w:rsidRDefault="00C32B51" w:rsidP="00C32B51" w:rsidR="00C32B51" w:rsidRPr="00D32E12">
      <w:pPr>
        <w:jc w:val="right"/>
      </w:pPr>
      <w:r w:rsidRPr="00D32E12">
        <w:t xml:space="preserve">               </w:t>
      </w:r>
      <w:r w:rsidRPr="00D32E12">
        <w:tab/>
      </w:r>
      <w:r w:rsidRPr="00D32E12">
        <w:tab/>
      </w:r>
      <w:r w:rsidRPr="00D32E12">
        <w:tab/>
      </w:r>
      <w:r w:rsidRPr="00D32E12">
        <w:tab/>
      </w:r>
      <w:r w:rsidRPr="00D32E12">
        <w:tab/>
      </w:r>
      <w:r w:rsidRPr="00D32E12">
        <w:tab/>
      </w:r>
      <w:r w:rsidRPr="00D32E12">
        <w:tab/>
        <w:t xml:space="preserve">     </w:t>
      </w:r>
      <w:r>
        <w:t>Ana Markač</w:t>
      </w:r>
    </w:p>
    <w:p w:rsidRDefault="000D588C" w:rsidP="000D588C" w:rsidR="000D588C">
      <w:pPr>
        <w:jc w:val="both"/>
      </w:pPr>
    </w:p>
    <w:p w:rsidRDefault="00955759" w:rsidP="000D588C" w:rsidR="00955759">
      <w:pPr>
        <w:jc w:val="both"/>
      </w:pPr>
    </w:p>
    <w:p w:rsidRDefault="00C32B51" w:rsidP="000D588C" w:rsidR="00C32B51" w:rsidRPr="00D14334">
      <w:pPr>
        <w:jc w:val="both"/>
      </w:pPr>
      <w:r w:rsidRPr="00D14334">
        <w:t>UPUTA  O PRAVNOM LIJEKU:</w:t>
      </w:r>
    </w:p>
    <w:p w:rsidRDefault="00C32B51" w:rsidP="000D588C" w:rsidR="00C32B51" w:rsidRPr="00D14334">
      <w:pPr>
        <w:jc w:val="both"/>
      </w:pPr>
      <w:r w:rsidRPr="00D14334">
        <w:t xml:space="preserve">Protiv ovog rješenja pravo na žalbu ima </w:t>
      </w:r>
      <w:r>
        <w:t>dužnik</w:t>
      </w:r>
      <w:r w:rsidRPr="00D14334">
        <w:t xml:space="preserve"> i svaki vjerovnik u dijelu koji se </w:t>
      </w:r>
      <w:r w:rsidR="0034723A">
        <w:t xml:space="preserve">odnosi na </w:t>
      </w:r>
      <w:r w:rsidRPr="00D14334">
        <w:t xml:space="preserve"> njegov</w:t>
      </w:r>
      <w:r w:rsidR="0034723A">
        <w:t>u</w:t>
      </w:r>
      <w:r w:rsidRPr="00D14334">
        <w:t xml:space="preserve"> prijavljen</w:t>
      </w:r>
      <w:r w:rsidR="0034723A">
        <w:t>u tražbinu</w:t>
      </w:r>
      <w:r>
        <w:t xml:space="preserve"> i tražbin</w:t>
      </w:r>
      <w:r w:rsidR="0034723A">
        <w:t>u</w:t>
      </w:r>
      <w:r>
        <w:t xml:space="preserve"> koju je osporio (</w:t>
      </w:r>
      <w:r w:rsidRPr="00D14334">
        <w:t xml:space="preserve">čl. </w:t>
      </w:r>
      <w:r>
        <w:t xml:space="preserve">51. </w:t>
      </w:r>
      <w:r w:rsidR="0034723A">
        <w:t xml:space="preserve">st. 1. </w:t>
      </w:r>
      <w:r>
        <w:t>SZ-</w:t>
      </w:r>
      <w:r w:rsidRPr="00D14334">
        <w:t xml:space="preserve">a). </w:t>
      </w:r>
      <w:r w:rsidRPr="000D588C">
        <w:rPr>
          <w:bCs/>
        </w:rPr>
        <w:t>Rok za žalbu iznosi 8 dana</w:t>
      </w:r>
      <w:r w:rsidR="00955759">
        <w:rPr>
          <w:bCs/>
        </w:rPr>
        <w:t>, a</w:t>
      </w:r>
      <w:r w:rsidRPr="000D588C">
        <w:rPr>
          <w:bCs/>
        </w:rPr>
        <w:t xml:space="preserve"> </w:t>
      </w:r>
      <w:r w:rsidR="000D588C" w:rsidRPr="000D588C">
        <w:rPr>
          <w:bCs/>
        </w:rPr>
        <w:t>koji rok počinje teći istekom osmog dana od dana objave rješenja na mrežnoj stranici e-Oglasna ploča sudova</w:t>
      </w:r>
      <w:r w:rsidRPr="000D588C">
        <w:rPr>
          <w:bCs/>
        </w:rPr>
        <w:t>.</w:t>
      </w:r>
      <w:r w:rsidRPr="00D14334">
        <w:t xml:space="preserve"> Žalba se podnosi u 2 </w:t>
      </w:r>
      <w:r w:rsidR="000D588C">
        <w:t xml:space="preserve">istovjerna </w:t>
      </w:r>
      <w:r w:rsidRPr="00D14334">
        <w:t>primjerka putem ovog suda</w:t>
      </w:r>
      <w:r w:rsidR="000D588C">
        <w:t>, a o istoj odlučuje</w:t>
      </w:r>
      <w:r w:rsidRPr="00D14334">
        <w:t xml:space="preserve"> Visok</w:t>
      </w:r>
      <w:r w:rsidR="000D588C">
        <w:t>i</w:t>
      </w:r>
      <w:r w:rsidRPr="00D14334">
        <w:t xml:space="preserve"> trgovačk</w:t>
      </w:r>
      <w:r w:rsidR="000D588C">
        <w:t>i sud</w:t>
      </w:r>
      <w:r w:rsidRPr="00D14334">
        <w:t xml:space="preserve"> Republike Hrvatske.</w:t>
      </w:r>
    </w:p>
    <w:p w:rsidRDefault="00C32B51" w:rsidP="00C32B51" w:rsidR="00C32B51">
      <w:pPr>
        <w:jc w:val="both"/>
      </w:pPr>
    </w:p>
    <w:p w:rsidRDefault="0034723A" w:rsidP="00C32B51" w:rsidR="0034723A">
      <w:pPr>
        <w:jc w:val="both"/>
      </w:pPr>
    </w:p>
    <w:p w:rsidRDefault="00C32B51" w:rsidP="00C32B51" w:rsidR="00C32B51" w:rsidRPr="00D14334">
      <w:pPr>
        <w:jc w:val="both"/>
      </w:pPr>
      <w:r w:rsidRPr="00D14334">
        <w:t>DNA:</w:t>
      </w:r>
    </w:p>
    <w:p w:rsidRDefault="0034723A" w:rsidP="00C32B51" w:rsidR="00C32B51" w:rsidRPr="00D14334">
      <w:pPr>
        <w:pStyle w:val="Odlomakpopisa"/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e-oglasna ploča suda, rok 8 dana </w:t>
      </w: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D05B2" w:rsidP="00CC3B7D" w:rsidR="00BD05B2">
      <w:pPr>
        <w:jc w:val="center"/>
      </w:pPr>
    </w:p>
    <w:p w:rsidRDefault="00BA2F83" w:rsidP="00D31C92" w:rsidR="00BA2F83" w:rsidRPr="007E0FEA">
      <w:pPr>
        <w:ind w:left="708"/>
        <w:jc w:val="both"/>
      </w:pPr>
    </w:p>
    <w:p w:rsidRDefault="00A644B9" w:rsidP="006C05CD" w:rsidR="00A644B9">
      <w:pPr>
        <w:ind w:firstLine="708"/>
        <w:jc w:val="center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A37FB5" w:rsidP="003A199E" w:rsidR="00A37FB5">
      <w:pPr>
        <w:ind w:hanging="705" w:left="705"/>
        <w:rPr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955759" w:rsidR="003A19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560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B8E" w:rsidR="00244B8E">
      <w:r>
        <w:separator/>
      </w:r>
    </w:p>
  </w:endnote>
  <w:endnote w:id="0" w:type="continuationSeparator">
    <w:p w:rsidRDefault="00244B8E" w:rsidR="0024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226C22" w:rsidR="00244B8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4B8E" w:rsidP="00226C22" w:rsidR="00244B8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226C22" w:rsidR="00244B8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B8E" w:rsidR="00244B8E">
      <w:r>
        <w:separator/>
      </w:r>
    </w:p>
  </w:footnote>
  <w:footnote w:id="0" w:type="continuationSeparator">
    <w:p w:rsidRDefault="00244B8E" w:rsidR="00244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D83596" w:rsidR="00244B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4B8E" w:rsidR="00244B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D83596" w:rsidR="00244B8E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26F27">
      <w:rPr>
        <w:rStyle w:val="Brojstranice"/>
        <w:noProof/>
      </w:rPr>
      <w:t>6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44B8E" w:rsidP="00BC58D7" w:rsidR="00244B8E" w:rsidRPr="001D63A9">
    <w:pPr>
      <w:jc w:val="right"/>
    </w:pPr>
    <w:r>
      <w:t xml:space="preserve">  </w:t>
    </w:r>
    <w:r w:rsidRPr="001D63A9">
      <w:t xml:space="preserve">Poslovni broj </w:t>
    </w:r>
    <w:r>
      <w:t>2</w:t>
    </w:r>
    <w:r w:rsidRPr="001D63A9">
      <w:t xml:space="preserve"> St-</w:t>
    </w:r>
    <w:r>
      <w:t>550/15-33</w:t>
    </w:r>
  </w:p>
  <w:p w:rsidRDefault="00244B8E" w:rsidP="00C61A2E" w:rsidR="00244B8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B8E" w:rsidP="00BC58D7" w:rsidR="00244B8E" w:rsidRPr="001D63A9">
    <w:pPr>
      <w:jc w:val="right"/>
    </w:pPr>
    <w:r w:rsidRPr="001D63A9">
      <w:t xml:space="preserve">Poslovni broj </w:t>
    </w:r>
    <w:r>
      <w:t>2</w:t>
    </w:r>
    <w:r w:rsidRPr="001D63A9">
      <w:t xml:space="preserve"> St-</w:t>
    </w:r>
    <w:r>
      <w:t>550/15-33</w:t>
    </w:r>
  </w:p>
  <w:p w:rsidRDefault="00244B8E" w:rsidP="00BC58D7" w:rsidR="00244B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D588C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6F27"/>
    <w:rsid w:val="00240A10"/>
    <w:rsid w:val="00243A47"/>
    <w:rsid w:val="00244B8E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20E6"/>
    <w:rsid w:val="0030348E"/>
    <w:rsid w:val="00306523"/>
    <w:rsid w:val="003066F8"/>
    <w:rsid w:val="00307DF0"/>
    <w:rsid w:val="00312078"/>
    <w:rsid w:val="0034723A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C1AA1"/>
    <w:rsid w:val="005C5F9E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40F79"/>
    <w:rsid w:val="00947308"/>
    <w:rsid w:val="00955759"/>
    <w:rsid w:val="00955F60"/>
    <w:rsid w:val="00960241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72854"/>
    <w:rsid w:val="00A7416F"/>
    <w:rsid w:val="00A7442C"/>
    <w:rsid w:val="00A74885"/>
    <w:rsid w:val="00A7702A"/>
    <w:rsid w:val="00A96EC5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2F83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2B51"/>
    <w:rsid w:val="00C36847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1F38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BADIS, društvo s ograničenom odgovornošću za trgovinu</izvorni_sadrzaj>
    <derivirana_varijabla naziv="DomainObject.Predmet.StrankaFormated_1">  BADIS, društvo s ograničenom odgovornošću za trgovinu</derivirana_varijabla>
  </DomainObject.Predmet.StrankaFormated>
  <DomainObject.Predmet.StrankaFormatedOIB>
    <izvorni_sadrzaj>  BADIS, društvo s ograničenom odgovornošću za trgovinu, OIB 56388704925</izvorni_sadrzaj>
    <derivirana_varijabla naziv="DomainObject.Predmet.StrankaFormatedOIB_1">  BADIS, društvo s ograničenom odgovornošću za trgovinu, OIB 56388704925</derivirana_varijabla>
  </DomainObject.Predmet.StrankaFormatedOIB>
  <DomainObject.Predmet.StrankaFormatedWithAdress>
    <izvorni_sadrzaj> BADIS, društvo s ograničenom odgovornošću za trgovinu, Industrijska zona Podi, Dolačka 4 , 22000 Šibenik</izvorni_sadrzaj>
    <derivirana_varijabla naziv="DomainObject.Predmet.StrankaFormatedWithAdress_1"> BADIS, društvo s ograničenom odgovornošću za trgovinu, Industrijska zona Podi, Dolačka 4 , 22000 Šibenik</derivirana_varijabla>
  </DomainObject.Predmet.StrankaFormatedWithAdress>
  <DomainObject.Predmet.StrankaFormatedWithAdressOIB>
    <izvorni_sadrzaj> BADIS, društvo s ograničenom odgovornošću za trgovinu, OIB 56388704925, Industrijska zona Podi, Dolačka 4 , 22000 Šibenik</izvorni_sadrzaj>
    <derivirana_varijabla naziv="DomainObject.Predmet.StrankaFormatedWithAdressOIB_1"> BADIS, društvo s ograničenom odgovornošću za trgovinu, OIB 56388704925, Industrijska zona Podi, Dolačka 4 , 22000 Šibenik</derivirana_varijabla>
  </DomainObject.Predmet.StrankaFormatedWithAdressOIB>
  <DomainObject.Predmet.StrankaWithAdress>
    <izvorni_sadrzaj>BADIS, društvo s ograničenom odgovornošću za trgovinu Industrijska zona Podi, Dolačka 4 ,22000 Šibenik</izvorni_sadrzaj>
    <derivirana_varijabla naziv="DomainObject.Predmet.StrankaWithAdress_1">BADIS, društvo s ograničenom odgovornošću za trgovinu Industrijska zona Podi, Dolačka 4 ,22000 Šibenik</derivirana_varijabla>
  </DomainObject.Predmet.StrankaWithAdress>
  <DomainObject.Predmet.StrankaWithAdressOIB>
    <izvorni_sadrzaj>BADIS, društvo s ograničenom odgovornošću za trgovinu, OIB 56388704925, Industrijska zona Podi, Dolačka 4 ,22000 Šibenik</izvorni_sadrzaj>
    <derivirana_varijabla naziv="DomainObject.Predmet.StrankaWithAdressOIB_1">BADIS, društvo s ograničenom odgovornošću za trgovinu, OIB 56388704925, Industrijska zona Podi, Dolačka 4 ,22000 Šibenik</derivirana_varijabla>
  </DomainObject.Predmet.StrankaWithAdressOIB>
  <DomainObject.Predmet.StrankaNazivFormated>
    <izvorni_sadrzaj>BADIS, društvo s ograničenom odgovornošću za trgovinu</izvorni_sadrzaj>
    <derivirana_varijabla naziv="DomainObject.Predmet.StrankaNazivFormated_1">BADIS, društvo s ograničenom odgovornošću za trgovinu</derivirana_varijabla>
  </DomainObject.Predmet.StrankaNazivFormated>
  <DomainObject.Predmet.StrankaNazivFormatedOIB>
    <izvorni_sadrzaj>BADIS, društvo s ograničenom odgovornošću za trgovinu, OIB 56388704925</izvorni_sadrzaj>
    <derivirana_varijabla naziv="DomainObject.Predmet.StrankaNazivFormatedOIB_1">BADIS, društvo s ograničenom odgovornošću za trgovinu, OIB 56388704925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BADIS, društvo s ograničenom odgovornošću za trgovinu</item>
    </izvorni_sadrzaj>
    <derivirana_varijabla naziv="DomainObject.Predmet.StrankaListFormated_1">
      <item>BADIS, društvo s ograničenom odgovornošću za trgovinu</item>
    </derivirana_varijabla>
  </DomainObject.Predmet.StrankaListFormated>
  <DomainObject.Predmet.StrankaListFormatedOIB>
    <izvorni_sadrzaj>
      <item>BADIS, društvo s ograničenom odgovornošću za trgovinu, OIB 56388704925</item>
    </izvorni_sadrzaj>
    <derivirana_varijabla naziv="DomainObject.Predmet.StrankaListFormatedOIB_1">
      <item>BADIS, društvo s ograničenom odgovornošću za trgovinu, OIB 56388704925</item>
    </derivirana_varijabla>
  </DomainObject.Predmet.StrankaListFormatedOIB>
  <DomainObject.Predmet.StrankaListFormatedWithAdress>
    <izvorni_sadrzaj>
      <item>BADIS, društvo s ograničenom odgovornošću za trgovinu, Industrijska zona Podi, Dolačka 4 , 22000 Šibenik</item>
    </izvorni_sadrzaj>
    <derivirana_varijabla naziv="DomainObject.Predmet.StrankaListFormatedWithAdress_1">
      <item>BADIS, društvo s ograničenom odgovornošću za trgovinu, Industrijska zona Podi, Dolačka 4 , 22000 Šibenik</item>
    </derivirana_varijabla>
  </DomainObject.Predmet.StrankaListFormatedWithAdress>
  <DomainObject.Predmet.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StrankaListFormatedWithAdressOIB_1">
      <item>BADIS, društvo s ograničenom odgovornošću za trgovinu, OIB 56388704925, Industrijska zona Podi, Dolačka 4 , 22000 Šibenik</item>
    </derivirana_varijabla>
  </DomainObject.Predmet.StrankaListFormatedWithAdressOIB>
  <DomainObject.Predmet.StrankaListNazivFormated>
    <izvorni_sadrzaj>
      <item>BADIS, društvo s ograničenom odgovornošću za trgovinu</item>
    </izvorni_sadrzaj>
    <derivirana_varijabla naziv="DomainObject.Predmet.StrankaListNazivFormated_1">
      <item>BADIS, društvo s ograničenom odgovornošću za trgovinu</item>
    </derivirana_varijabla>
  </DomainObject.Predmet.StrankaListNazivFormated>
  <DomainObject.Predmet.StrankaListNazivFormatedOIB>
    <izvorni_sadrzaj>
      <item>BADIS, društvo s ograničenom odgovornošću za trgovinu, OIB 56388704925</item>
    </izvorni_sadrzaj>
    <derivirana_varijabla naziv="DomainObject.Predmet.StrankaListNazivFormatedOIB_1">
      <item>BADIS, društvo s ograničenom odgovornošću za trgovinu, OIB 56388704925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BADIS, društvo s ograničenom odgovornošću za trgovinu</izvorni_sadrzaj>
    <derivirana_varijabla naziv="DomainObject.Predmet.StrankaIDrugi_1">BADIS,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BADIS, društvo s ograničenom odgovornošću za trgovinu, OIB 56388704925, Industrijska zona Podi, Dolačka 4 , 22000 Šibenik</izvorni_sadrzaj>
    <derivirana_varijabla naziv="DomainObject.Predmet.StrankaIDrugiAdressOIB_1">BADIS, društvo s ograničenom odgovornošću za trgovinu, OIB 56388704925, Industrijska zona Podi, Dolačka 4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</izvorni_sadrzaj>
    <derivirana_varijabla naziv="DomainObject.Predmet.SudioniciListNaziv_1">
      <item>BADIS, društvo s ograničenom odgovornošću za trgovinu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</izvorni_sadrzaj>
    <derivirana_varijabla naziv="DomainObject.Predmet.SudioniciListAdressOIB_1">
      <item>BADIS, društvo s ograničenom odgovornošću za trgovinu, OIB 56388704925, Industrijska zona Podi, Dolačka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</izvorni_sadrzaj>
    <derivirana_varijabla naziv="DomainObject.Predmet.SudioniciListNazivOIB_1">
      <item>, OIB 56388704925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ADF3A-5279-4C1A-8E63-6F5AF96D6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1745</properties:Words>
  <properties:Characters>10069</properties:Characters>
  <properties:Lines>557</properties:Lines>
  <properties:Paragraphs>277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2016-01-13T12:02:00Z</dcterms:created>
  <dc:creator>Ardena Bajlo</dc:creator>
  <cp:lastModifiedBy>Merlina Klišmanić</cp:lastModifiedBy>
  <cp:lastPrinted>2016-01-13T12:00:00Z</cp:lastPrinted>
  <dcterms:modified xmlns:xsi="http://www.w3.org/2001/XMLSchema-instance" xsi:type="dcterms:W3CDTF">2016-01-13T14:24:00Z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