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680f" w14:paraId="bae680f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7C601C">
        <w:rPr>
          <w:rFonts w:hAnsi="Times New Roman" w:ascii="Times New Roman"/>
        </w:rPr>
        <w:t>4  St-3347</w:t>
      </w:r>
      <w:r w:rsidR="005323CF" w:rsidRPr="005323CF">
        <w:rPr>
          <w:rFonts w:hAnsi="Times New Roman" w:ascii="Times New Roman"/>
        </w:rPr>
        <w:t>/16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Karlovac, Ljudevita Šestića 4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</w:p>
    <w:p w:rsidRDefault="005D1D09" w:rsidP="005D1D09" w:rsidR="005D1D09" w:rsidRPr="005323CF">
      <w:pPr>
        <w:ind w:firstLine="708"/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7C601C" w:rsidRPr="00CA176A">
        <w:rPr>
          <w:rFonts w:hAnsi="Times New Roman" w:ascii="Times New Roman"/>
        </w:rPr>
        <w:t>EURO-PAK d.o.o. u stečaju, Zagreb, Avenija V. Holjevca 18, OIB 54852081060</w:t>
      </w:r>
      <w:r w:rsidRPr="005323CF">
        <w:rPr>
          <w:rFonts w:hAnsi="Times New Roman" w:ascii="Times New Roman"/>
        </w:rPr>
        <w:t xml:space="preserve">, dana </w:t>
      </w:r>
      <w:r w:rsidR="007C601C">
        <w:rPr>
          <w:rFonts w:hAnsi="Times New Roman" w:ascii="Times New Roman"/>
        </w:rPr>
        <w:t>18. travnja</w:t>
      </w:r>
      <w:r w:rsidR="005323CF">
        <w:rPr>
          <w:rFonts w:hAnsi="Times New Roman" w:ascii="Times New Roman"/>
        </w:rPr>
        <w:t xml:space="preserve"> 2017</w:t>
      </w:r>
      <w:r w:rsidRPr="005323CF">
        <w:rPr>
          <w:rFonts w:hAnsi="Times New Roman" w:ascii="Times New Roman"/>
        </w:rPr>
        <w:t>. godine,</w:t>
      </w:r>
    </w:p>
    <w:p w:rsidRDefault="001774A0" w:rsidP="005D1D09" w:rsidR="001774A0" w:rsidRPr="005323CF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9788F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7C601C" w:rsidRPr="00CA176A">
        <w:rPr>
          <w:rFonts w:hAnsi="Times New Roman" w:ascii="Times New Roman"/>
        </w:rPr>
        <w:t>EURO-PAK d.o.o. u stečaju, Zagreb, Avenija V. Holjevca 18, OIB 54852081060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>
        <w:rPr>
          <w:rFonts w:hAnsi="Times New Roman" w:ascii="Times New Roman"/>
          <w:noProof w:val="false"/>
          <w:szCs w:val="24"/>
        </w:rPr>
        <w:t>23. svibnja</w:t>
      </w:r>
      <w:r w:rsidR="005D1D09">
        <w:rPr>
          <w:rFonts w:hAnsi="Times New Roman" w:ascii="Times New Roman"/>
          <w:noProof w:val="false"/>
          <w:szCs w:val="24"/>
        </w:rPr>
        <w:t xml:space="preserve"> 201</w:t>
      </w:r>
      <w:r w:rsidR="00556E4E">
        <w:rPr>
          <w:rFonts w:hAnsi="Times New Roman" w:ascii="Times New Roman"/>
          <w:noProof w:val="false"/>
          <w:szCs w:val="24"/>
        </w:rPr>
        <w:t>7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. godine u </w:t>
      </w:r>
      <w:r>
        <w:rPr>
          <w:rFonts w:hAnsi="Times New Roman" w:ascii="Times New Roman"/>
          <w:noProof w:val="false"/>
          <w:szCs w:val="24"/>
        </w:rPr>
        <w:t>13,00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5D1D09">
        <w:rPr>
          <w:rFonts w:hAnsi="Times New Roman" w:ascii="Times New Roman"/>
          <w:noProof w:val="false"/>
          <w:szCs w:val="24"/>
        </w:rPr>
        <w:t xml:space="preserve">Ljudevita </w:t>
      </w:r>
      <w:proofErr w:type="spellStart"/>
      <w:r w:rsidR="005D1D09">
        <w:rPr>
          <w:rFonts w:hAnsi="Times New Roman" w:ascii="Times New Roman"/>
          <w:noProof w:val="false"/>
          <w:szCs w:val="24"/>
        </w:rPr>
        <w:t>Šestića</w:t>
      </w:r>
      <w:proofErr w:type="spellEnd"/>
      <w:r w:rsidR="005D1D09">
        <w:rPr>
          <w:rFonts w:hAnsi="Times New Roman" w:ascii="Times New Roman"/>
          <w:noProof w:val="false"/>
          <w:szCs w:val="24"/>
        </w:rPr>
        <w:t xml:space="preserve"> 4, soba broj 3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19788F" w:rsidP="00C75C60" w:rsidR="0019788F">
      <w:pPr>
        <w:ind w:left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1. rasprava o završnom računu stečajnog upravitelja (račun prihoda i rashoda, završna bilanca, završni izvještaj stečajnog upravitelja)</w:t>
      </w:r>
    </w:p>
    <w:p w:rsidRDefault="0019788F" w:rsidP="00C75C60" w:rsidR="004E2BE7" w:rsidRPr="005D1D09">
      <w:pPr>
        <w:ind w:left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2. </w:t>
      </w:r>
      <w:proofErr w:type="spellStart"/>
      <w:r w:rsidR="004E2BE7" w:rsidRPr="005D1D09">
        <w:rPr>
          <w:rFonts w:hAnsi="Times New Roman" w:ascii="Times New Roman"/>
          <w:noProof w:val="false"/>
          <w:szCs w:val="24"/>
        </w:rPr>
        <w:t>pribava</w:t>
      </w:r>
      <w:proofErr w:type="spellEnd"/>
      <w:r w:rsidR="004E2BE7" w:rsidRPr="005D1D09">
        <w:rPr>
          <w:rFonts w:hAnsi="Times New Roman" w:ascii="Times New Roman"/>
          <w:noProof w:val="false"/>
          <w:szCs w:val="24"/>
        </w:rPr>
        <w:t xml:space="preserve"> mišljenja </w:t>
      </w:r>
      <w:r w:rsidR="00C75C60" w:rsidRPr="005D1D09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19788F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stečajni vjerovnici, vjerovnici s pravom odvojenog namirenja i stečajni upravitelj,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19788F">
        <w:rPr>
          <w:rFonts w:hAnsi="Times New Roman" w:ascii="Times New Roman"/>
          <w:noProof w:val="false"/>
          <w:szCs w:val="24"/>
        </w:rPr>
        <w:t>3347</w:t>
      </w:r>
      <w:r w:rsidR="00556E4E">
        <w:rPr>
          <w:rFonts w:hAnsi="Times New Roman" w:ascii="Times New Roman"/>
          <w:noProof w:val="false"/>
          <w:szCs w:val="24"/>
        </w:rPr>
        <w:t>/16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9788F" w:rsidP="0019788F" w:rsidR="001774A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="001774A0"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19788F">
        <w:rPr>
          <w:rFonts w:hAnsi="Times New Roman" w:ascii="Times New Roman"/>
          <w:szCs w:val="24"/>
        </w:rPr>
        <w:t>18. travnja</w:t>
      </w:r>
      <w:r w:rsidR="00556E4E">
        <w:rPr>
          <w:rFonts w:hAnsi="Times New Roman" w:ascii="Times New Roman"/>
          <w:szCs w:val="24"/>
        </w:rPr>
        <w:t xml:space="preserve"> 2017</w:t>
      </w:r>
      <w:r w:rsidRPr="005D1D09">
        <w:rPr>
          <w:rFonts w:hAnsi="Times New Roman" w:ascii="Times New Roman"/>
          <w:szCs w:val="24"/>
        </w:rPr>
        <w:t>. godine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19788F"/>
    <w:rsid w:val="002E02C4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713F90"/>
    <w:rsid w:val="00737A4B"/>
    <w:rsid w:val="007A3A45"/>
    <w:rsid w:val="007C601C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C10BDA"/>
    <w:rsid w:val="00C75C60"/>
    <w:rsid w:val="00C82DD3"/>
    <w:rsid w:val="00C84B2B"/>
    <w:rsid w:val="00D34170"/>
    <w:rsid w:val="00DE7084"/>
    <w:rsid w:val="00E17C5A"/>
    <w:rsid w:val="00E4345F"/>
    <w:rsid w:val="00E855C5"/>
    <w:rsid w:val="00EB7440"/>
    <w:rsid w:val="00F207A6"/>
    <w:rsid w:val="00F23635"/>
    <w:rsid w:val="00F364C5"/>
    <w:rsid w:val="00F84663"/>
    <w:rsid w:val="00F84C05"/>
    <w:rsid w:val="00FA24B8"/>
    <w:rsid w:val="00FA5144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978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1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1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1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1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978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1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1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1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1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3347</izvorni_sadrzaj>
    <derivirana_varijabla naziv="DomainObject.Predmet.Broj_1">3347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St-3347/2016</izvorni_sadrzaj>
    <derivirana_varijabla naziv="DomainObject.Predmet.OznakaBroj_1">St-3347/2016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EURO-PAK d.o.o. za proizvodnju, zastupanje, trgovinu, uvoz-izvoz i usluge u stečaju</izvorni_sadrzaj>
    <derivirana_varijabla naziv="DomainObject.Predmet.ProtustrankaFormated_1">  EURO-PAK d.o.o. za proizvodnju, zastupanje, trgovinu, uvoz-izvoz i usluge u stečaju</derivirana_varijabla>
  </DomainObject.Predmet.ProtustrankaFormated>
  <DomainObject.Predmet.ProtustrankaFormatedOIB>
    <izvorni_sadrzaj>  EURO-PAK d.o.o. za proizvodnju, zastupanje, trgovinu, uvoz-izvoz i usluge u stečaju, OIB 54852081060</izvorni_sadrzaj>
    <derivirana_varijabla naziv="DomainObject.Predmet.ProtustrankaFormatedOIB_1">  EURO-PAK d.o.o. za proizvodnju, zastupanje, trgovinu, uvoz-izvoz i usluge u stečaju, OIB 54852081060</derivirana_varijabla>
  </DomainObject.Predmet.ProtustrankaFormatedOIB>
  <DomainObject.Predmet.ProtustrankaFormatedWithAdress>
    <izvorni_sadrzaj> EURO-PAK d.o.o. za proizvodnju, zastupanje, trgovinu, uvoz-izvoz i usluge u stečaju, Avenija V. Holjevca 18, 10000 Zagreb</izvorni_sadrzaj>
    <derivirana_varijabla naziv="DomainObject.Predmet.ProtustrankaFormatedWithAdress_1"> EURO-PAK d.o.o. za proizvodnju, zastupanje, trgovinu, uvoz-izvoz i usluge u stečaju, Avenija V. Holjevca 18, 10000 Zagreb</derivirana_varijabla>
  </DomainObject.Predmet.ProtustrankaFormatedWithAdress>
  <DomainObject.Predmet.ProtustrankaFormatedWithAdressOIB>
    <izvorni_sadrzaj> EURO-PAK d.o.o. za proizvodnju, zastupanje, trgovinu, uvoz-izvoz i usluge u stečaju, OIB 54852081060, Avenija V. Holjevca 18, 10000 Zagreb</izvorni_sadrzaj>
    <derivirana_varijabla naziv="DomainObject.Predmet.ProtustrankaFormatedWithAdressOIB_1"> EURO-PAK d.o.o. za proizvodnju, zastupanje, trgovinu, uvoz-izvoz i usluge u stečaju, OIB 54852081060, Avenija V. Holjevca 18, 10000 Zagreb</derivirana_varijabla>
  </DomainObject.Predmet.ProtustrankaFormatedWithAdressOIB>
  <DomainObject.Predmet.ProtustrankaWithAdress>
    <izvorni_sadrzaj>EURO-PAK d.o.o. za proizvodnju, zastupanje, trgovinu, uvoz-izvoz i usluge u stečaju Avenija V. Holjevca 18, 10000 Zagreb</izvorni_sadrzaj>
    <derivirana_varijabla naziv="DomainObject.Predmet.ProtustrankaWithAdress_1">EURO-PAK d.o.o. za proizvodnju, zastupanje, trgovinu, uvoz-izvoz i usluge u stečaju Avenija V. Holjevca 18, 10000 Zagreb</derivirana_varijabla>
  </DomainObject.Predmet.ProtustrankaWithAdress>
  <DomainObject.Predmet.ProtustrankaWithAdressOIB>
    <izvorni_sadrzaj>EURO-PAK d.o.o. za proizvodnju, zastupanje, trgovinu, uvoz-izvoz i usluge u stečaju, OIB 54852081060, Avenija V. Holjevca 18, 10000 Zagreb</izvorni_sadrzaj>
    <derivirana_varijabla naziv="DomainObject.Predmet.ProtustrankaWithAdressOIB_1">EURO-PAK d.o.o. za proizvodnju, zastupanje, trgovinu, uvoz-izvoz i usluge u stečaju, OIB 54852081060, Avenija V. Holjevca 18, 10000 Zagreb</derivirana_varijabla>
  </DomainObject.Predmet.ProtustrankaWithAdressOIB>
  <DomainObject.Predmet.ProtustrankaNazivFormated>
    <izvorni_sadrzaj>EURO-PAK d.o.o. za proizvodnju, zastupanje, trgovinu, uvoz-izvoz i usluge u stečaju</izvorni_sadrzaj>
    <derivirana_varijabla naziv="DomainObject.Predmet.ProtustrankaNazivFormated_1">EURO-PAK d.o.o. za proizvodnju, zastupanje, trgovinu, uvoz-izvoz i usluge u stečaju</derivirana_varijabla>
  </DomainObject.Predmet.ProtustrankaNazivFormated>
  <DomainObject.Predmet.ProtustrankaNazivFormatedOIB>
    <izvorni_sadrzaj>EURO-PAK d.o.o. za proizvodnju, zastupanje, trgovinu, uvoz-izvoz i usluge u stečaju, OIB 54852081060</izvorni_sadrzaj>
    <derivirana_varijabla naziv="DomainObject.Predmet.ProtustrankaNazivFormatedOIB_1">EURO-PAK d.o.o. za proizvodnju, zastupanje, trgovinu, uvoz-izvoz i usluge u stečaju, OIB 54852081060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Mirko Marinković</izvorni_sadrzaj>
    <derivirana_varijabla naziv="DomainObject.Predmet.StrankaFormated_1">  FINA Regionalni centar Zagreb; Mirko Marinković</derivirana_varijabla>
  </DomainObject.Predmet.StrankaFormated>
  <DomainObject.Predmet.StrankaFormatedOIB>
    <izvorni_sadrzaj>  FINA Regionalni centar Zagreb, OIB 85821130368; Mirko Marinković, OIB 05577075725</izvorni_sadrzaj>
    <derivirana_varijabla naziv="DomainObject.Predmet.StrankaFormatedOIB_1">  FINA Regionalni centar Zagreb, OIB 85821130368; Mirko Marinković, OIB 05577075725</derivirana_varijabla>
  </DomainObject.Predmet.StrankaFormatedOIB>
  <DomainObject.Predmet.StrankaFormatedWithAdress>
    <izvorni_sadrzaj> FINA Regionalni centar Zagreb, Trg svibanjskih žrtava 1995. 1, 10000 Zagreb; Mirko Marinković, Avenija Većeslava Holjevca 18, 10000 Zagreb</izvorni_sadrzaj>
    <derivirana_varijabla naziv="DomainObject.Predmet.StrankaFormatedWithAdress_1"> FINA Regionalni centar Zagreb, Trg svibanjskih žrtava 1995. 1, 10000 Zagreb; Mirko Marinković, Avenija Većeslava Holjevca 18, 10000 Zagreb</derivirana_varijabla>
  </DomainObject.Predmet.StrankaFormatedWithAdress>
  <DomainObject.Predmet.StrankaFormatedWithAdressOIB>
    <izvorni_sadrzaj> FINA Regionalni centar Zagreb, OIB 85821130368, Trg svibanjskih žrtava 1995. 1, 10000 Zagreb; Mirko Marinković, OIB 05577075725, Avenija Većeslava Holjevca 18, 10000 Zagreb</izvorni_sadrzaj>
    <derivirana_varijabla naziv="DomainObject.Predmet.StrankaFormatedWithAdressOIB_1"> FINA Regionalni centar Zagreb, OIB 85821130368, Trg svibanjskih žrtava 1995. 1, 10000 Zagreb; Mirko Marinković, OIB 05577075725, Avenija Većeslava Holjevca 18, 10000 Zagreb</derivirana_varijabla>
  </DomainObject.Predmet.StrankaFormatedWithAdressOIB>
  <DomainObject.Predmet.StrankaWithAdress>
    <izvorni_sadrzaj>FINA Regionalni centar Zagreb Trg svibanjskih žrtava 1995. 1,10000 Zagreb,Mirko Marinković Avenija Većeslava Holjevca 18,10000 Zagreb</izvorni_sadrzaj>
    <derivirana_varijabla naziv="DomainObject.Predmet.StrankaWithAdress_1">FINA Regionalni centar Zagreb Trg svibanjskih žrtava 1995. 1,10000 Zagreb,Mirko Marinković Avenija Većeslava Holjevca 18,10000 Zagreb</derivirana_varijabla>
  </DomainObject.Predmet.StrankaWithAdress>
  <DomainObject.Predmet.StrankaWithAdressOIB>
    <izvorni_sadrzaj>FINA Regionalni centar Zagreb, OIB 85821130368, Trg svibanjskih žrtava 1995. 1,10000 Zagreb,Mirko Marinković, OIB 05577075725, Avenija Većeslava Holjevca 18,10000 Zagreb</izvorni_sadrzaj>
    <derivirana_varijabla naziv="DomainObject.Predmet.StrankaWithAdressOIB_1">FINA Regionalni centar Zagreb, OIB 85821130368, Trg svibanjskih žrtava 1995. 1,10000 Zagreb,Mirko Marinković, OIB 05577075725, Avenija Većeslava Holjevca 18,10000 Zagreb</derivirana_varijabla>
  </DomainObject.Predmet.StrankaWithAdressOIB>
  <DomainObject.Predmet.StrankaNazivFormated>
    <izvorni_sadrzaj>FINA Regionalni centar Zagreb,Mirko Marinković</izvorni_sadrzaj>
    <derivirana_varijabla naziv="DomainObject.Predmet.StrankaNazivFormated_1">FINA Regionalni centar Zagreb,Mirko Marinković</derivirana_varijabla>
  </DomainObject.Predmet.StrankaNazivFormated>
  <DomainObject.Predmet.StrankaNazivFormatedOIB>
    <izvorni_sadrzaj>FINA Regionalni centar Zagreb, OIB 85821130368,Mirko Marinković, OIB 05577075725</izvorni_sadrzaj>
    <derivirana_varijabla naziv="DomainObject.Predmet.StrankaNazivFormatedOIB_1">FINA Regionalni centar Zagreb, OIB 85821130368,Mirko Marinković, OIB 05577075725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Mirko Marinković</item>
    </izvorni_sadrzaj>
    <derivirana_varijabla naziv="DomainObject.Predmet.StrankaListFormated_1">
      <item>FINA Regionalni centar Zagreb</item>
      <item>Mirko Marinković</item>
    </derivirana_varijabla>
  </DomainObject.Predmet.StrankaListFormated>
  <DomainObject.Predmet.StrankaListFormatedOIB>
    <izvorni_sadrzaj>
      <item>FINA Regionalni centar Zagreb, OIB 85821130368</item>
      <item>Mirko Marinković, OIB 05577075725</item>
    </izvorni_sadrzaj>
    <derivirana_varijabla naziv="DomainObject.Predmet.StrankaListFormatedOIB_1">
      <item>FINA Regionalni centar Zagreb, OIB 85821130368</item>
      <item>Mirko Marinković, OIB 05577075725</item>
    </derivirana_varijabla>
  </DomainObject.Predmet.StrankaListFormatedOIB>
  <DomainObject.Predmet.StrankaListFormatedWithAdress>
    <izvorni_sadrzaj>
      <item>FINA Regionalni centar Zagreb, Trg svibanjskih žrtava 1995. 1, 10000 Zagreb</item>
      <item>Mirko Marinković, Avenija Većeslava Holjevca 18, 10000 Zagreb</item>
    </izvorni_sadrzaj>
    <derivirana_varijabla naziv="DomainObject.Predmet.StrankaListFormatedWithAdress_1">
      <item>FINA Regionalni centar Zagreb, Trg svibanjskih žrtava 1995. 1, 10000 Zagreb</item>
      <item>Mirko Marinković, Avenija Većeslava Holjevca 18,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Mirko Marinković, OIB 05577075725, Avenija Većeslava Holjevca 18, 10000 Zagreb</item>
    </izvorni_sadrzaj>
    <derivirana_varijabla naziv="DomainObject.Predmet.StrankaListFormatedWithAdressOIB_1">
      <item>FINA Regionalni centar Zagreb, OIB 85821130368, Trg svibanjskih žrtava 1995. 1, 10000 Zagreb</item>
      <item>Mirko Marinković, OIB 05577075725, Avenija Većeslava Holjevca 18, 10000 Zagreb</item>
    </derivirana_varijabla>
  </DomainObject.Predmet.StrankaListFormatedWithAdressOIB>
  <DomainObject.Predmet.StrankaListNazivFormated>
    <izvorni_sadrzaj>
      <item>FINA Regionalni centar Zagreb</item>
      <item>Mirko Marinković</item>
    </izvorni_sadrzaj>
    <derivirana_varijabla naziv="DomainObject.Predmet.StrankaListNazivFormated_1">
      <item>FINA Regionalni centar Zagreb</item>
      <item>Mirko Marinković</item>
    </derivirana_varijabla>
  </DomainObject.Predmet.StrankaListNazivFormated>
  <DomainObject.Predmet.StrankaListNazivFormatedOIB>
    <izvorni_sadrzaj>
      <item>FINA Regionalni centar Zagreb, OIB 85821130368</item>
      <item>Mirko Marinković, OIB 05577075725</item>
    </izvorni_sadrzaj>
    <derivirana_varijabla naziv="DomainObject.Predmet.StrankaListNazivFormatedOIB_1">
      <item>FINA Regionalni centar Zagreb, OIB 85821130368</item>
      <item>Mirko Marinković, OIB 05577075725</item>
    </derivirana_varijabla>
  </DomainObject.Predmet.StrankaListNazivFormatedOIB>
  <DomainObject.Predmet.ProtuStrankaListFormated>
    <izvorni_sadrzaj>
      <item>EURO-PAK d.o.o. za proizvodnju, zastupanje, trgovinu, uvoz-izvoz i usluge u stečaju</item>
    </izvorni_sadrzaj>
    <derivirana_varijabla naziv="DomainObject.Predmet.ProtuStrankaListFormated_1">
      <item>EURO-PAK d.o.o. za proizvodnju, zastupanje, trgovinu, uvoz-izvoz i usluge u stečaju</item>
    </derivirana_varijabla>
  </DomainObject.Predmet.ProtuStrankaListFormated>
  <DomainObject.Predmet.ProtuStrankaListFormatedOIB>
    <izvorni_sadrzaj>
      <item>EURO-PAK d.o.o. za proizvodnju, zastupanje, trgovinu, uvoz-izvoz i usluge u stečaju, OIB 54852081060</item>
    </izvorni_sadrzaj>
    <derivirana_varijabla naziv="DomainObject.Predmet.ProtuStrankaListFormatedOIB_1">
      <item>EURO-PAK d.o.o. za proizvodnju, zastupanje, trgovinu, uvoz-izvoz i usluge u stečaju, OIB 54852081060</item>
    </derivirana_varijabla>
  </DomainObject.Predmet.ProtuStrankaListFormatedOIB>
  <DomainObject.Predmet.ProtuStrankaListFormatedWithAdress>
    <izvorni_sadrzaj>
      <item>EURO-PAK d.o.o. za proizvodnju, zastupanje, trgovinu, uvoz-izvoz i usluge u stečaju, Avenija V. Holjevca 18, 10000 Zagreb</item>
    </izvorni_sadrzaj>
    <derivirana_varijabla naziv="DomainObject.Predmet.ProtuStrankaListFormatedWithAdress_1">
      <item>EURO-PAK d.o.o. za proizvodnju, zastupanje, trgovinu, uvoz-izvoz i usluge u stečaju, Avenija V. Holjevca 18, 10000 Zagreb</item>
    </derivirana_varijabla>
  </DomainObject.Predmet.ProtuStrankaListFormatedWithAdress>
  <DomainObject.Predmet.ProtuStrankaListFormatedWithAdressOIB>
    <izvorni_sadrzaj>
      <item>EURO-PAK d.o.o. za proizvodnju, zastupanje, trgovinu, uvoz-izvoz i usluge u stečaju, OIB 54852081060, Avenija V. Holjevca 18, 10000 Zagreb</item>
    </izvorni_sadrzaj>
    <derivirana_varijabla naziv="DomainObject.Predmet.ProtuStrankaListFormatedWithAdressOIB_1">
      <item>EURO-PAK d.o.o. za proizvodnju, zastupanje, trgovinu, uvoz-izvoz i usluge u stečaju, OIB 54852081060, Avenija V. Holjevca 18, 10000 Zagreb</item>
    </derivirana_varijabla>
  </DomainObject.Predmet.ProtuStrankaListFormatedWithAdressOIB>
  <DomainObject.Predmet.ProtuStrankaListNazivFormated>
    <izvorni_sadrzaj>
      <item>EURO-PAK d.o.o. za proizvodnju, zastupanje, trgovinu, uvoz-izvoz i usluge u stečaju</item>
    </izvorni_sadrzaj>
    <derivirana_varijabla naziv="DomainObject.Predmet.ProtuStrankaListNazivFormated_1">
      <item>EURO-PAK d.o.o. za proizvodnju, zastupanje, trgovinu, uvoz-izvoz i usluge u stečaju</item>
    </derivirana_varijabla>
  </DomainObject.Predmet.ProtuStrankaListNazivFormated>
  <DomainObject.Predmet.ProtuStrankaListNazivFormatedOIB>
    <izvorni_sadrzaj>
      <item>EURO-PAK d.o.o. za proizvodnju, zastupanje, trgovinu, uvoz-izvoz i usluge u stečaju, OIB 54852081060</item>
    </izvorni_sadrzaj>
    <derivirana_varijabla naziv="DomainObject.Predmet.ProtuStrankaListNazivFormatedOIB_1">
      <item>EURO-PAK d.o.o. za proizvodnju, zastupanje, trgovinu, uvoz-izvoz i usluge u stečaju, OIB 54852081060</item>
    </derivirana_varijabla>
  </DomainObject.Predmet.ProtuStrankaListNazivFormatedOIB>
  <DomainObject.Predmet.OstaliListFormated>
    <izvorni_sadrzaj>
      <item>Mirko Marinković</item>
      <item>Sonja Morović</item>
      <item>Ivan Samac</item>
    </izvorni_sadrzaj>
    <derivirana_varijabla naziv="DomainObject.Predmet.OstaliListFormated_1">
      <item>Mirko Marinković</item>
      <item>Sonja Morović</item>
      <item>Ivan Samac</item>
    </derivirana_varijabla>
  </DomainObject.Predmet.OstaliListFormated>
  <DomainObject.Predmet.OstaliListFormatedOIB>
    <izvorni_sadrzaj>
      <item>Mirko Marinković, OIB 05577075725</item>
      <item>Sonja Morović, OIB 41611840362</item>
      <item>Ivan Samac, OIB 81141078908</item>
    </izvorni_sadrzaj>
    <derivirana_varijabla naziv="DomainObject.Predmet.OstaliListFormatedOIB_1">
      <item>Mirko Marinković, OIB 05577075725</item>
      <item>Sonja Morović, OIB 41611840362</item>
      <item>Ivan Samac, OIB 81141078908</item>
    </derivirana_varijabla>
  </DomainObject.Predmet.OstaliListFormatedOIB>
  <DomainObject.Predmet.OstaliListFormatedWithAdress>
    <izvorni_sadrzaj>
      <item>Mirko Marinković, Avenija Većeslava Holjevca 18, 10000 Zagreb</item>
      <item>Sonja Morović, Kušlanova 50b, 10000 Zagreb</item>
      <item>Ivan Samac, Hrgovići 97, 10000 Zagreb</item>
    </izvorni_sadrzaj>
    <derivirana_varijabla naziv="DomainObject.Predmet.OstaliListFormatedWithAdress_1">
      <item>Mirko Marinković, Avenija Većeslava Holjevca 18, 10000 Zagreb</item>
      <item>Sonja Morović, Kušlanova 50b, 10000 Zagreb</item>
      <item>Ivan Samac, Hrgovići 97, 10000 Zagreb</item>
    </derivirana_varijabla>
  </DomainObject.Predmet.OstaliListFormatedWithAdress>
  <DomainObject.Predmet.OstaliListFormatedWithAdressOIB>
    <izvorni_sadrzaj>
      <item>Mirko Marinković, OIB 05577075725, Avenija Većeslava Holjevca 18, 10000 Zagreb</item>
      <item>Sonja Morović, OIB 41611840362, Kušlanova 50b, 10000 Zagreb</item>
      <item>Ivan Samac, OIB 81141078908, Hrgovići 97, 10000 Zagreb</item>
    </izvorni_sadrzaj>
    <derivirana_varijabla naziv="DomainObject.Predmet.OstaliListFormatedWithAdressOIB_1">
      <item>Mirko Marinković, OIB 05577075725, Avenija Većeslava Holjevca 18, 10000 Zagreb</item>
      <item>Sonja Morović, OIB 41611840362, Kušlanova 50b, 10000 Zagreb</item>
      <item>Ivan Samac, OIB 81141078908, Hrgovići 97, 10000 Zagreb</item>
    </derivirana_varijabla>
  </DomainObject.Predmet.OstaliListFormatedWithAdressOIB>
  <DomainObject.Predmet.OstaliListNazivFormated>
    <izvorni_sadrzaj>
      <item>Mirko Marinković</item>
      <item>Sonja Morović</item>
      <item>Ivan Samac</item>
    </izvorni_sadrzaj>
    <derivirana_varijabla naziv="DomainObject.Predmet.OstaliListNazivFormated_1">
      <item>Mirko Marinković</item>
      <item>Sonja Morović</item>
      <item>Ivan Samac</item>
    </derivirana_varijabla>
  </DomainObject.Predmet.OstaliListNazivFormated>
  <DomainObject.Predmet.OstaliListNazivFormatedOIB>
    <izvorni_sadrzaj>
      <item>Mirko Marinković, OIB 05577075725</item>
      <item>Sonja Morović, OIB 41611840362</item>
      <item>Ivan Samac, OIB 81141078908</item>
    </izvorni_sadrzaj>
    <derivirana_varijabla naziv="DomainObject.Predmet.OstaliListNazivFormatedOIB_1">
      <item>Mirko Marinković, OIB 05577075725</item>
      <item>Sonja Morović, OIB 41611840362</item>
      <item>Ivan Samac, OIB 81141078908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EURO-PAK d.o.o. za proizvodnju, zastupanje, trgovinu, uvoz-izvoz i usluge u stečaju</izvorni_sadrzaj>
    <derivirana_varijabla naziv="DomainObject.Predmet.ProtustrankaIDrugi_1">EURO-PAK d.o.o. za proizvodnju, zastupanje, trgovinu, uvoz-izvoz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EURO-PAK d.o.o. za proizvodnju, zastupanje, trgovinu, uvoz-izvoz i usluge u stečaju, OIB 54852081060, Avenija V. Holjevca 18, 10000 Zagreb</izvorni_sadrzaj>
    <derivirana_varijabla naziv="DomainObject.Predmet.ProtustrankaIDrugiAdressOIB_1">EURO-PAK d.o.o. za proizvodnju, zastupanje, trgovinu, uvoz-izvoz i usluge u stečaju, OIB 54852081060, Avenija V. Holjevca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EURO-PAK d.o.o. za proizvodnju, zastupanje, trgovinu, uvoz-izvoz i usluge u stečaju</item>
      <item>FINA Regionalni centar Zagreb</item>
      <item>Mirko Marinković</item>
      <item>Sonja Morović</item>
      <item>Ivan Samac</item>
      <item>Mirko Marinković</item>
    </izvorni_sadrzaj>
    <derivirana_varijabla naziv="DomainObject.Predmet.SudioniciListNaziv_1">
      <item>EURO-PAK d.o.o. za proizvodnju, zastupanje, trgovinu, uvoz-izvoz i usluge u stečaju</item>
      <item>FINA Regionalni centar Zagreb</item>
      <item>Mirko Marinković</item>
      <item>Sonja Morović</item>
      <item>Ivan Samac</item>
      <item>Mirko Marinković</item>
    </derivirana_varijabla>
  </DomainObject.Predmet.SudioniciListNaziv>
  <DomainObject.Predmet.SudioniciListAdressOIB>
    <izvorni_sadrzaj>
      <item>EURO-PAK d.o.o. za proizvodnju, zastupanje, trgovinu, uvoz-izvoz i usluge u stečaju, OIB 54852081060, Avenija V. Holjevca 18,10000 Zagreb</item>
      <item>FINA Regionalni centar Zagreb, OIB 85821130368, Trg svibanjskih žrtava 1995. 1,10000 Zagreb</item>
      <item>Mirko Marinković, OIB 05577075725, Avenija Većeslava Holjevca 18,10000 Zagreb</item>
      <item>Sonja Morović, OIB 41611840362, Kušlanova 50b,10000 Zagreb</item>
      <item>Ivan Samac, OIB 81141078908, Hrgovići 97,10000 Zagreb</item>
      <item>Mirko Marinković, OIB 05577075725, Avenija Većeslava Holjevca 18,10000 Zagreb</item>
    </izvorni_sadrzaj>
    <derivirana_varijabla naziv="DomainObject.Predmet.SudioniciListAdressOIB_1">
      <item>EURO-PAK d.o.o. za proizvodnju, zastupanje, trgovinu, uvoz-izvoz i usluge u stečaju, OIB 54852081060, Avenija V. Holjevca 18,10000 Zagreb</item>
      <item>FINA Regionalni centar Zagreb, OIB 85821130368, Trg svibanjskih žrtava 1995. 1,10000 Zagreb</item>
      <item>Mirko Marinković, OIB 05577075725, Avenija Većeslava Holjevca 18,10000 Zagreb</item>
      <item>Sonja Morović, OIB 41611840362, Kušlanova 50b,10000 Zagreb</item>
      <item>Ivan Samac, OIB 81141078908, Hrgovići 97,10000 Zagreb</item>
      <item>Mirko Marinković, OIB 05577075725, Avenija Većeslava Holjevca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54852081060</item>
      <item>, OIB 85821130368</item>
      <item>, OIB 05577075725</item>
      <item>, OIB 41611840362</item>
      <item>, OIB 81141078908</item>
      <item>, OIB 05577075725</item>
    </izvorni_sadrzaj>
    <derivirana_varijabla naziv="DomainObject.Predmet.SudioniciListNazivOIB_1">
      <item>, OIB 54852081060</item>
      <item>, OIB 85821130368</item>
      <item>, OIB 05577075725</item>
      <item>, OIB 41611840362</item>
      <item>, OIB 81141078908</item>
      <item>, OIB 05577075725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264</properties:Words>
  <properties:Characters>1385</properties:Characters>
  <properties:Lines>44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2017-04-18T12:14:00Z</dcterms:created>
  <dc:creator>x</dc:creator>
  <cp:lastModifiedBy>Goranka Boljkovac</cp:lastModifiedBy>
  <cp:lastPrinted>2017-01-30T12:43:00Z</cp:lastPrinted>
  <dcterms:modified xmlns:xsi="http://www.w3.org/2001/XMLSchema-instance" xsi:type="dcterms:W3CDTF">2017-04-18T12:18:00Z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