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72d4" w14:paraId="5fc72d4" w:rsidRDefault="008064FC" w:rsidP="00910611" w:rsidR="008064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4FC" w:rsidP="00910611" w:rsidR="008064FC">
      <w:r>
        <w:rPr>
          <w:rFonts w:eastAsia="MS Mincho"/>
          <w:szCs w:val="24"/>
        </w:rPr>
        <w:t>REPUBLIKA HRVATSKA</w:t>
      </w:r>
    </w:p>
    <w:p w:rsidRDefault="008064FC" w:rsidP="00910611" w:rsidR="008064FC">
      <w:r>
        <w:rPr>
          <w:rFonts w:eastAsia="MS Mincho"/>
          <w:szCs w:val="24"/>
        </w:rPr>
        <w:t>TRGOVAČKI SUD U RIJECI</w:t>
      </w:r>
    </w:p>
    <w:p w:rsidRDefault="008064FC" w:rsidR="008064F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224FCD" w:rsidR="00C31925" w:rsidRPr="008B099F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2C5CC3" w:rsidRPr="002C5CC3">
        <w:rPr>
          <w:bCs/>
          <w:sz w:val="24"/>
          <w:szCs w:val="24"/>
        </w:rPr>
        <w:t>APIRUDI APSYR</w:t>
      </w:r>
      <w:r w:rsidR="002C5CC3" w:rsidRPr="002C5CC3">
        <w:rPr>
          <w:sz w:val="24"/>
          <w:szCs w:val="24"/>
        </w:rPr>
        <w:t xml:space="preserve">TIDES društvo s ograničenom odgovornošću za pčelarstvo, proizvodnju i prodaju meda i mednih proizvoda Mali Lošinj (Grad Mali Lošinj), Ambroza </w:t>
      </w:r>
      <w:proofErr w:type="spellStart"/>
      <w:r w:rsidR="002C5CC3" w:rsidRPr="002C5CC3">
        <w:rPr>
          <w:sz w:val="24"/>
          <w:szCs w:val="24"/>
        </w:rPr>
        <w:t>Haračića</w:t>
      </w:r>
      <w:proofErr w:type="spellEnd"/>
      <w:r w:rsidR="002C5CC3" w:rsidRPr="002C5CC3">
        <w:rPr>
          <w:sz w:val="24"/>
          <w:szCs w:val="24"/>
        </w:rPr>
        <w:t xml:space="preserve"> 30</w:t>
      </w:r>
      <w:r w:rsidR="00224FCD" w:rsidRPr="002C5CC3">
        <w:rPr>
          <w:sz w:val="24"/>
          <w:szCs w:val="24"/>
        </w:rPr>
        <w:t xml:space="preserve">, </w:t>
      </w:r>
      <w:r w:rsidR="00495831" w:rsidRPr="002C5CC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C5CC3" w:rsidRPr="002C5CC3">
        <w:rPr>
          <w:sz w:val="24"/>
          <w:szCs w:val="24"/>
        </w:rPr>
        <w:t>040019844</w:t>
      </w:r>
      <w:r w:rsidR="008B099F" w:rsidRPr="002C5CC3">
        <w:rPr>
          <w:sz w:val="24"/>
          <w:szCs w:val="24"/>
        </w:rPr>
        <w:t xml:space="preserve">, </w:t>
      </w:r>
      <w:r w:rsidRPr="002C5CC3">
        <w:rPr>
          <w:sz w:val="24"/>
          <w:szCs w:val="24"/>
        </w:rPr>
        <w:t xml:space="preserve">OIB: </w:t>
      </w:r>
      <w:r w:rsidR="002C5CC3" w:rsidRPr="002C5CC3">
        <w:rPr>
          <w:sz w:val="24"/>
          <w:szCs w:val="24"/>
        </w:rPr>
        <w:t>71492455072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C5CC3" w:rsidRPr="002C5CC3">
        <w:rPr>
          <w:bCs/>
          <w:sz w:val="24"/>
          <w:szCs w:val="24"/>
        </w:rPr>
        <w:t>APIRUDI APSYR</w:t>
      </w:r>
      <w:r w:rsidR="002C5CC3" w:rsidRPr="002C5CC3">
        <w:rPr>
          <w:sz w:val="24"/>
          <w:szCs w:val="24"/>
        </w:rPr>
        <w:t xml:space="preserve">TIDES društvo s ograničenom odgovornošću za pčelarstvo, proizvodnju i prodaju meda i mednih proizvoda Mali Lošinj (Grad Mali Lošinj), Ambroza </w:t>
      </w:r>
      <w:proofErr w:type="spellStart"/>
      <w:r w:rsidR="002C5CC3" w:rsidRPr="002C5CC3">
        <w:rPr>
          <w:sz w:val="24"/>
          <w:szCs w:val="24"/>
        </w:rPr>
        <w:t>Haračića</w:t>
      </w:r>
      <w:proofErr w:type="spellEnd"/>
      <w:r w:rsidR="002C5CC3" w:rsidRPr="002C5CC3">
        <w:rPr>
          <w:sz w:val="24"/>
          <w:szCs w:val="24"/>
        </w:rPr>
        <w:t xml:space="preserve"> 30, </w:t>
      </w:r>
      <w:r w:rsidR="002C5CC3" w:rsidRPr="002C5CC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C5CC3" w:rsidRPr="002C5CC3">
        <w:rPr>
          <w:sz w:val="24"/>
          <w:szCs w:val="24"/>
        </w:rPr>
        <w:t>040019844, OIB: 71492455072</w:t>
      </w:r>
      <w:r w:rsidR="002C5CC3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2C5CC3" w:rsidRPr="002C5CC3">
        <w:rPr>
          <w:bCs/>
          <w:sz w:val="24"/>
          <w:szCs w:val="24"/>
        </w:rPr>
        <w:t>APIRUDI APSYR</w:t>
      </w:r>
      <w:r w:rsidR="002C5CC3" w:rsidRPr="002C5CC3">
        <w:rPr>
          <w:sz w:val="24"/>
          <w:szCs w:val="24"/>
        </w:rPr>
        <w:t xml:space="preserve">TIDES društvo s ograničenom odgovornošću za pčelarstvo, proizvodnju i prodaju meda i mednih proizvoda Mali Lošinj (Grad Mali Lošinj), Ambroza </w:t>
      </w:r>
      <w:proofErr w:type="spellStart"/>
      <w:r w:rsidR="002C5CC3" w:rsidRPr="002C5CC3">
        <w:rPr>
          <w:sz w:val="24"/>
          <w:szCs w:val="24"/>
        </w:rPr>
        <w:t>Haračića</w:t>
      </w:r>
      <w:proofErr w:type="spellEnd"/>
      <w:r w:rsidR="002C5CC3" w:rsidRPr="002C5CC3">
        <w:rPr>
          <w:sz w:val="24"/>
          <w:szCs w:val="24"/>
        </w:rPr>
        <w:t xml:space="preserve"> 30, </w:t>
      </w:r>
      <w:r w:rsidR="002C5CC3" w:rsidRPr="002C5CC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C5CC3" w:rsidRPr="002C5CC3">
        <w:rPr>
          <w:sz w:val="24"/>
          <w:szCs w:val="24"/>
        </w:rPr>
        <w:t>040019844, OIB: 71492455072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</w:t>
      </w:r>
      <w:r w:rsidRPr="00BF318E">
        <w:rPr>
          <w:sz w:val="24"/>
          <w:szCs w:val="24"/>
        </w:rPr>
        <w:lastRenderedPageBreak/>
        <w:t xml:space="preserve">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7DB" w:rsidP="00C31925" w:rsidR="003417DB">
      <w:r>
        <w:separator/>
      </w:r>
    </w:p>
  </w:endnote>
  <w:endnote w:id="0" w:type="continuationSeparator">
    <w:p w:rsidRDefault="003417DB" w:rsidP="00C31925" w:rsidR="0034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7DB" w:rsidP="00C31925" w:rsidR="003417DB">
      <w:r>
        <w:separator/>
      </w:r>
    </w:p>
  </w:footnote>
  <w:footnote w:id="0" w:type="continuationSeparator">
    <w:p w:rsidRDefault="003417DB" w:rsidP="00C31925" w:rsidR="00341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495831">
      <w:rPr>
        <w:sz w:val="24"/>
        <w:szCs w:val="24"/>
      </w:rPr>
      <w:t>8</w:t>
    </w:r>
    <w:r w:rsidR="002C5CC3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224FCD"/>
    <w:rsid w:val="002C3B92"/>
    <w:rsid w:val="002C5CC3"/>
    <w:rsid w:val="003417DB"/>
    <w:rsid w:val="00462527"/>
    <w:rsid w:val="00495831"/>
    <w:rsid w:val="004F6C16"/>
    <w:rsid w:val="00561D90"/>
    <w:rsid w:val="00572E7D"/>
    <w:rsid w:val="00593AE6"/>
    <w:rsid w:val="008064FC"/>
    <w:rsid w:val="008B099F"/>
    <w:rsid w:val="008E0A4A"/>
    <w:rsid w:val="00942A0F"/>
    <w:rsid w:val="009E2791"/>
    <w:rsid w:val="00A53B30"/>
    <w:rsid w:val="00A56B71"/>
    <w:rsid w:val="00AD26F0"/>
    <w:rsid w:val="00B00D98"/>
    <w:rsid w:val="00B2347F"/>
    <w:rsid w:val="00BA3EB5"/>
    <w:rsid w:val="00C31925"/>
    <w:rsid w:val="00D3156F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St-484/2015</izvorni_sadrzaj>
    <derivirana_varijabla naziv="DomainObject.Predmet.OznakaBroj_1">St-484/2015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APIRUDI APSYRTIDES d.o.o.  Mali Lošinj</izvorni_sadrzaj>
    <derivirana_varijabla naziv="DomainObject.Predmet.ProtustrankaFormated_1">  APIRUDI APSYRTIDES d.o.o.  Mali Lošinj</derivirana_varijabla>
  </DomainObject.Predmet.ProtustrankaFormated>
  <DomainObject.Predmet.ProtustrankaFormatedOIB>
    <izvorni_sadrzaj>  APIRUDI APSYRTIDES d.o.o.  Mali Lošinj, OIB 71492455072</izvorni_sadrzaj>
    <derivirana_varijabla naziv="DomainObject.Predmet.ProtustrankaFormatedOIB_1">  APIRUDI APSYRTIDES d.o.o.  Mali Lošinj, OIB 71492455072</derivirana_varijabla>
  </DomainObject.Predmet.ProtustrankaFormatedOIB>
  <DomainObject.Predmet.ProtustrankaFormatedWithAdress>
    <izvorni_sadrzaj> APIRUDI APSYRTIDES d.o.o.  Mali Lošinj, Ambroza Haračića 30, 51550 Mali Lošinj</izvorni_sadrzaj>
    <derivirana_varijabla naziv="DomainObject.Predmet.ProtustrankaFormatedWithAdress_1"> APIRUDI APSYRTIDES d.o.o.  Mali Lošinj, Ambroza Haračića 30, 51550 Mali Lošinj</derivirana_varijabla>
  </DomainObject.Predmet.ProtustrankaFormatedWithAdress>
  <DomainObject.Predmet.ProtustrankaFormatedWithAdressOIB>
    <izvorni_sadrzaj> APIRUDI APSYRTIDES d.o.o.  Mali Lošinj, OIB 71492455072, Ambroza Haračića 30, 51550 Mali Lošinj</izvorni_sadrzaj>
    <derivirana_varijabla naziv="DomainObject.Predmet.ProtustrankaFormatedWithAdressOIB_1"> APIRUDI APSYRTIDES d.o.o.  Mali Lošinj, OIB 71492455072, Ambroza Haračića 30, 51550 Mali Lošinj</derivirana_varijabla>
  </DomainObject.Predmet.ProtustrankaFormatedWithAdressOIB>
  <DomainObject.Predmet.ProtustrankaWithAdress>
    <izvorni_sadrzaj>APIRUDI APSYRTIDES d.o.o.  Mali Lošinj Ambroza Haračića 30, 51550 Mali Lošinj</izvorni_sadrzaj>
    <derivirana_varijabla naziv="DomainObject.Predmet.ProtustrankaWithAdress_1">APIRUDI APSYRTIDES d.o.o.  Mali Lošinj Ambroza Haračića 30, 51550 Mali Lošinj</derivirana_varijabla>
  </DomainObject.Predmet.ProtustrankaWithAdress>
  <DomainObject.Predmet.ProtustrankaWithAdressOIB>
    <izvorni_sadrzaj>APIRUDI APSYRTIDES d.o.o.  Mali Lošinj, OIB 71492455072, Ambroza Haračića 30, 51550 Mali Lošinj</izvorni_sadrzaj>
    <derivirana_varijabla naziv="DomainObject.Predmet.ProtustrankaWithAdressOIB_1">APIRUDI APSYRTIDES d.o.o.  Mali Lošinj, OIB 71492455072, Ambroza Haračića 30, 51550 Mali Lošinj</derivirana_varijabla>
  </DomainObject.Predmet.ProtustrankaWithAdressOIB>
  <DomainObject.Predmet.ProtustrankaNazivFormated>
    <izvorni_sadrzaj>APIRUDI APSYRTIDES d.o.o.  Mali Lošinj</izvorni_sadrzaj>
    <derivirana_varijabla naziv="DomainObject.Predmet.ProtustrankaNazivFormated_1">APIRUDI APSYRTIDES d.o.o.  Mali Lošinj</derivirana_varijabla>
  </DomainObject.Predmet.ProtustrankaNazivFormated>
  <DomainObject.Predmet.ProtustrankaNazivFormatedOIB>
    <izvorni_sadrzaj>APIRUDI APSYRTIDES d.o.o.  Mali Lošinj, OIB 71492455072</izvorni_sadrzaj>
    <derivirana_varijabla naziv="DomainObject.Predmet.ProtustrankaNazivFormatedOIB_1">APIRUDI APSYRTIDES d.o.o.  Mali Lošinj, OIB 71492455072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APIRUDI APSYRTIDES d.o.o.  Mali Lošinj</item>
    </izvorni_sadrzaj>
    <derivirana_varijabla naziv="DomainObject.Predmet.ProtuStrankaListFormated_1">
      <item>APIRUDI APSYRTIDES d.o.o.  Mali Lošinj</item>
    </derivirana_varijabla>
  </DomainObject.Predmet.ProtuStrankaListFormated>
  <DomainObject.Predmet.ProtuStrankaListFormatedOIB>
    <izvorni_sadrzaj>
      <item>APIRUDI APSYRTIDES d.o.o.  Mali Lošinj, OIB 71492455072</item>
    </izvorni_sadrzaj>
    <derivirana_varijabla naziv="DomainObject.Predmet.ProtuStrankaListFormatedOIB_1">
      <item>APIRUDI APSYRTIDES d.o.o.  Mali Lošinj, OIB 71492455072</item>
    </derivirana_varijabla>
  </DomainObject.Predmet.ProtuStrankaListFormatedOIB>
  <DomainObject.Predmet.ProtuStrankaListFormatedWithAdress>
    <izvorni_sadrzaj>
      <item>APIRUDI APSYRTIDES d.o.o.  Mali Lošinj, Ambroza Haračića 30, 51550 Mali Lošinj</item>
    </izvorni_sadrzaj>
    <derivirana_varijabla naziv="DomainObject.Predmet.ProtuStrankaListFormatedWithAdress_1">
      <item>APIRUDI APSYRTIDES d.o.o.  Mali Lošinj, Ambroza Haračića 30, 51550 Mali Lošinj</item>
    </derivirana_varijabla>
  </DomainObject.Predmet.ProtuStrankaListFormatedWithAdress>
  <DomainObject.Predmet.ProtuStrankaListFormatedWithAdressOIB>
    <izvorni_sadrzaj>
      <item>APIRUDI APSYRTIDES d.o.o.  Mali Lošinj, OIB 71492455072, Ambroza Haračića 30, 51550 Mali Lošinj</item>
    </izvorni_sadrzaj>
    <derivirana_varijabla naziv="DomainObject.Predmet.ProtuStrankaListFormatedWithAdressOIB_1">
      <item>APIRUDI APSYRTIDES d.o.o.  Mali Lošinj, OIB 71492455072, Ambroza Haračića 30, 51550 Mali Lošinj</item>
    </derivirana_varijabla>
  </DomainObject.Predmet.ProtuStrankaListFormatedWithAdressOIB>
  <DomainObject.Predmet.ProtuStrankaListNazivFormated>
    <izvorni_sadrzaj>
      <item>APIRUDI APSYRTIDES d.o.o.  Mali Lošinj</item>
    </izvorni_sadrzaj>
    <derivirana_varijabla naziv="DomainObject.Predmet.ProtuStrankaListNazivFormated_1">
      <item>APIRUDI APSYRTIDES d.o.o.  Mali Lošinj</item>
    </derivirana_varijabla>
  </DomainObject.Predmet.ProtuStrankaListNazivFormated>
  <DomainObject.Predmet.ProtuStrankaListNazivFormatedOIB>
    <izvorni_sadrzaj>
      <item>APIRUDI APSYRTIDES d.o.o.  Mali Lošinj, OIB 71492455072</item>
    </izvorni_sadrzaj>
    <derivirana_varijabla naziv="DomainObject.Predmet.ProtuStrankaListNazivFormatedOIB_1">
      <item>APIRUDI APSYRTIDES d.o.o.  Mali Lošinj, OIB 71492455072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APIRUDI APSYRTIDES d.o.o.  Mali Lošinj</izvorni_sadrzaj>
    <derivirana_varijabla naziv="DomainObject.Predmet.ProtustrankaIDrugi_1">APIRUDI APSYRTIDES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APIRUDI APSYRTIDES d.o.o.  Mali Lošinj, OIB 71492455072, Ambroza Haračića 30, 51550 Mali Lošinj</izvorni_sadrzaj>
    <derivirana_varijabla naziv="DomainObject.Predmet.ProtustrankaIDrugiAdressOIB_1">APIRUDI APSYRTIDES d.o.o.  Mali Lošinj, OIB 71492455072, Ambroza Haračića 30,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APIRUDI APSYRTIDES d.o.o.  Mali Lošinj</item>
    </izvorni_sadrzaj>
    <derivirana_varijabla naziv="DomainObject.Predmet.SudioniciListNaziv_1">
      <item>FINA  Rijeka</item>
      <item>APIRUDI APSYRTIDES d.o.o.  Mali Lošinj</item>
    </derivirana_varijabla>
  </DomainObject.Predmet.SudioniciListNaziv>
  <DomainObject.Predmet.SudioniciListAdressOIB>
    <izvorni_sadrzaj>
      <item>FINA  Rijeka, OIB 85821130368, Frana Kurelca 8,51000 Rijeka</item>
      <item>APIRUDI APSYRTIDES d.o.o.  Mali Lošinj, OIB 71492455072, Ambroza Haračića 30,51550 Mali Lošinj</item>
    </izvorni_sadrzaj>
    <derivirana_varijabla naziv="DomainObject.Predmet.SudioniciListAdressOIB_1">
      <item>FINA  Rijeka, OIB 85821130368, Frana Kurelca 8,51000 Rijeka</item>
      <item>APIRUDI APSYRTIDES d.o.o.  Mali Lošinj, OIB 71492455072, Ambroza Haračića 30,51550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71492455072</item>
    </izvorni_sadrzaj>
    <derivirana_varijabla naziv="DomainObject.Predmet.SudioniciListNazivOIB_1">
      <item>, OIB 85821130368</item>
      <item>, OIB 71492455072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405</properties:Words>
  <properties:Characters>2244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2015-11-30T09:30:00Z</dcterms:created>
  <dc:creator>Vera Jelenović</dc:creator>
  <cp:lastModifiedBy>wsadmin</cp:lastModifiedBy>
  <dcterms:modified xmlns:xsi="http://www.w3.org/2001/XMLSchema-instance" xsi:type="dcterms:W3CDTF">2015-11-30T09:34:00Z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