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5e17" w14:paraId="15c5e17" w:rsidRDefault="00C36586" w:rsidP="00C36586" w:rsidR="00C36586" w:rsidRPr="00C10351">
      <w:pPr>
        <w:jc w:val="both"/>
        <w15:collapsed w:val="false"/>
      </w:pPr>
      <w:bookmarkStart w:name="_GoBack" w:id="0"/>
      <w:bookmarkEnd w:id="0"/>
      <w:r w:rsidRPr="00C10351">
        <w:t xml:space="preserve">                 </w:t>
      </w:r>
      <w:r>
        <w:rPr>
          <w:noProof/>
        </w:rPr>
        <w:drawing>
          <wp:inline distR="0" distL="0" distB="0" distT="0">
            <wp:extent cy="858520" cx="691515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351">
        <w:t xml:space="preserve">                                                         </w:t>
      </w:r>
    </w:p>
    <w:p w:rsidRDefault="00C36586" w:rsidP="00C36586" w:rsidR="00C36586" w:rsidRPr="00C10351">
      <w:r w:rsidRPr="00C10351">
        <w:t xml:space="preserve">     REPUBLIKA HRVATSKA</w:t>
      </w:r>
    </w:p>
    <w:p w:rsidRDefault="00C36586" w:rsidP="00C36586" w:rsidR="00C36586" w:rsidRPr="00C10351">
      <w:r w:rsidRPr="00C10351">
        <w:t xml:space="preserve">   TRGOVAČKI SUD U PAZINU</w:t>
      </w:r>
    </w:p>
    <w:p w:rsidRDefault="00C36586" w:rsidP="00C36586" w:rsidR="00C36586" w:rsidRPr="00C10351">
      <w:r w:rsidRPr="00C10351">
        <w:rPr>
          <w:sz w:val="23"/>
          <w:szCs w:val="23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C36586" w:rsidP="00C36586" w:rsidR="00C36586" w:rsidRPr="00C10351">
      <w:pPr>
        <w:jc w:val="center"/>
      </w:pPr>
    </w:p>
    <w:p w:rsidRDefault="00C36586" w:rsidP="00C36586" w:rsidR="00C36586" w:rsidRPr="00C10351">
      <w:pPr>
        <w:jc w:val="center"/>
      </w:pPr>
    </w:p>
    <w:p w:rsidRDefault="00C36586" w:rsidP="00C36586" w:rsidR="00C36586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R E P U B L I K A  H R V A T S K A</w:t>
      </w:r>
    </w:p>
    <w:p w:rsidRDefault="00C36586" w:rsidP="00C36586" w:rsidR="00C36586" w:rsidRPr="00C10351">
      <w:pPr>
        <w:rPr>
          <w:sz w:val="23"/>
          <w:szCs w:val="23"/>
        </w:rPr>
      </w:pPr>
    </w:p>
    <w:p w:rsidRDefault="00C36586" w:rsidP="00C36586" w:rsidR="00C36586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R J E Š E NJ E</w:t>
      </w:r>
    </w:p>
    <w:p w:rsidRDefault="00C36586" w:rsidP="00C36586" w:rsidR="00C36586" w:rsidRPr="00C10351">
      <w:pPr>
        <w:jc w:val="center"/>
      </w:pPr>
    </w:p>
    <w:p w:rsidRDefault="00C36586" w:rsidP="00C36586" w:rsidR="00C36586" w:rsidRPr="00C10351">
      <w:pPr>
        <w:ind w:firstLine="708"/>
        <w:jc w:val="both"/>
      </w:pPr>
      <w:r w:rsidRPr="00C10351">
        <w:t>Trgovački sud u Pazinu, po stečajnom sucu Damiru Rabar, u stečajnom postupku nad stečajnim dužnikom</w:t>
      </w:r>
      <w:r>
        <w:t xml:space="preserve"> ANNAPOLIS NEKRETNINE d.o.o. Novigrad, Rotonda 1, OIB: 84221918287</w:t>
      </w:r>
      <w:r w:rsidRPr="00524F7A">
        <w:t xml:space="preserve">, </w:t>
      </w:r>
      <w:r w:rsidRPr="00C10351">
        <w:t xml:space="preserve">dana </w:t>
      </w:r>
      <w:r>
        <w:t>11. travnja 2017.</w:t>
      </w:r>
      <w:r w:rsidR="00D87008">
        <w:t>,</w:t>
      </w:r>
      <w:r w:rsidRPr="00C10351">
        <w:t xml:space="preserve"> </w:t>
      </w:r>
    </w:p>
    <w:p w:rsidRDefault="00C36586" w:rsidP="00C36586" w:rsidR="00C36586" w:rsidRPr="00C10351">
      <w:pPr>
        <w:jc w:val="both"/>
      </w:pPr>
    </w:p>
    <w:p w:rsidRDefault="00C36586" w:rsidP="00C36586" w:rsidR="00C36586" w:rsidRPr="00C10351">
      <w:pPr>
        <w:jc w:val="center"/>
      </w:pPr>
      <w:r w:rsidRPr="00C10351">
        <w:t xml:space="preserve">r i j e š i o  j e </w:t>
      </w:r>
    </w:p>
    <w:p w:rsidRDefault="00C36586" w:rsidP="00C36586" w:rsidR="00C36586" w:rsidRPr="00C10351">
      <w:pPr>
        <w:jc w:val="both"/>
      </w:pPr>
    </w:p>
    <w:p w:rsidRDefault="00C36586" w:rsidP="00C36586" w:rsidR="00C36586">
      <w:pPr>
        <w:ind w:firstLine="708"/>
        <w:jc w:val="both"/>
        <w:rPr>
          <w:sz w:val="23"/>
          <w:szCs w:val="23"/>
        </w:rPr>
      </w:pPr>
      <w:r w:rsidRPr="00C10351">
        <w:rPr>
          <w:sz w:val="23"/>
          <w:szCs w:val="23"/>
        </w:rPr>
        <w:t xml:space="preserve">I.          Određuje se prodaja u stečajnom postupku sljedećih nekretnina stečajnog dužnika </w:t>
      </w:r>
      <w:r>
        <w:t>ANNAPOLIS NEKRETNINE d.o.o. Novigrad, Rotonda 1, OIB: 84221918287</w:t>
      </w:r>
      <w:r w:rsidRPr="00B4342F">
        <w:t>,</w:t>
      </w:r>
      <w:r w:rsidRPr="00C10351">
        <w:t xml:space="preserve"> </w:t>
      </w:r>
      <w:r w:rsidRPr="00C10351">
        <w:rPr>
          <w:sz w:val="23"/>
          <w:szCs w:val="23"/>
        </w:rPr>
        <w:t>uz odgovarajuću primjenu pravila o ovrsi na nekretnini:</w:t>
      </w:r>
      <w:r>
        <w:rPr>
          <w:sz w:val="23"/>
          <w:szCs w:val="23"/>
        </w:rPr>
        <w:t xml:space="preserve"> </w:t>
      </w:r>
    </w:p>
    <w:p w:rsidRDefault="00C36586" w:rsidP="00C36586" w:rsidR="00C36586">
      <w:pPr>
        <w:ind w:firstLine="708"/>
        <w:jc w:val="both"/>
        <w:rPr>
          <w:sz w:val="23"/>
          <w:szCs w:val="23"/>
        </w:rPr>
      </w:pPr>
    </w:p>
    <w:p w:rsidRDefault="00C36586" w:rsidP="00C36586" w:rsidR="00C36586" w:rsidRPr="00306DA0">
      <w:pPr>
        <w:ind w:left="708"/>
        <w:jc w:val="both"/>
      </w:pPr>
      <w:r>
        <w:t>- k.č. 426/5</w:t>
      </w:r>
      <w:r w:rsidRPr="00306DA0">
        <w:t xml:space="preserve"> k.o. Kršete, </w:t>
      </w:r>
      <w:r>
        <w:t>u cjelini.</w:t>
      </w:r>
    </w:p>
    <w:p w:rsidRDefault="00C36586" w:rsidP="00C36586" w:rsidR="00C36586" w:rsidRPr="002C4939">
      <w:pPr>
        <w:jc w:val="both"/>
        <w:rPr>
          <w:b/>
        </w:rPr>
      </w:pPr>
    </w:p>
    <w:p w:rsidRDefault="00C36586" w:rsidP="00C36586" w:rsidR="00C36586" w:rsidRPr="00C10351">
      <w:pPr>
        <w:jc w:val="both"/>
        <w:rPr>
          <w:sz w:val="23"/>
          <w:szCs w:val="23"/>
        </w:rPr>
      </w:pPr>
      <w:r w:rsidRPr="00C10351">
        <w:rPr>
          <w:sz w:val="23"/>
          <w:szCs w:val="23"/>
        </w:rPr>
        <w:t>            II.        Nalaže se zemljišno knjižnom odjelu Općinskog suda u Puli - Pola, Staln</w:t>
      </w:r>
      <w:r>
        <w:rPr>
          <w:sz w:val="23"/>
          <w:szCs w:val="23"/>
        </w:rPr>
        <w:t>e</w:t>
      </w:r>
      <w:r w:rsidRPr="00C10351">
        <w:rPr>
          <w:sz w:val="23"/>
          <w:szCs w:val="23"/>
        </w:rPr>
        <w:t xml:space="preserve"> služb</w:t>
      </w:r>
      <w:r>
        <w:rPr>
          <w:sz w:val="23"/>
          <w:szCs w:val="23"/>
        </w:rPr>
        <w:t>e</w:t>
      </w:r>
      <w:r w:rsidRPr="00C10351">
        <w:rPr>
          <w:sz w:val="23"/>
          <w:szCs w:val="23"/>
        </w:rPr>
        <w:t xml:space="preserve"> u </w:t>
      </w:r>
      <w:r w:rsidRPr="00306DA0">
        <w:rPr>
          <w:sz w:val="23"/>
          <w:szCs w:val="23"/>
        </w:rPr>
        <w:t>Bujama upisati zabilježbu ovog rješenja o prodaji nekretnina, na nekretninama iz točke I. izreke</w:t>
      </w:r>
      <w:r w:rsidRPr="00C10351">
        <w:rPr>
          <w:sz w:val="23"/>
          <w:szCs w:val="23"/>
        </w:rPr>
        <w:t xml:space="preserve"> ovog rješenja.</w:t>
      </w:r>
    </w:p>
    <w:p w:rsidRDefault="00C36586" w:rsidP="00C36586" w:rsidR="00C36586" w:rsidRPr="00C10351">
      <w:pPr>
        <w:jc w:val="center"/>
        <w:rPr>
          <w:sz w:val="23"/>
          <w:szCs w:val="23"/>
        </w:rPr>
      </w:pPr>
    </w:p>
    <w:p w:rsidRDefault="00C36586" w:rsidP="00C36586" w:rsidR="00C36586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>Obrazloženje</w:t>
      </w:r>
    </w:p>
    <w:p w:rsidRDefault="00C36586" w:rsidP="00C36586" w:rsidR="00C36586" w:rsidRPr="00C10351">
      <w:pPr>
        <w:rPr>
          <w:sz w:val="23"/>
          <w:szCs w:val="23"/>
        </w:rPr>
      </w:pPr>
    </w:p>
    <w:p w:rsidRDefault="00C36586" w:rsidP="00C36586" w:rsidR="00C36586" w:rsidRPr="00C10351">
      <w:pPr>
        <w:ind w:firstLine="708"/>
        <w:jc w:val="both"/>
      </w:pPr>
      <w:r w:rsidRPr="00C10351">
        <w:t xml:space="preserve">Temeljem odredbe čl. </w:t>
      </w:r>
      <w:r>
        <w:t>164</w:t>
      </w:r>
      <w:r w:rsidRPr="00C10351">
        <w:t xml:space="preserve">. st. 1. Stečajnog zakona, stečajni upravitelj ovog stečajnog dužnika predložio je prodaju nekretnina navedenih u izreci ovog rješenja u stečajnom postupku, pa je temeljem odredbe čl. </w:t>
      </w:r>
      <w:r>
        <w:t>164</w:t>
      </w:r>
      <w:r w:rsidRPr="00C10351">
        <w:t>. st. 3. istog zakona valjalo odlučiti kao u točki I. i II. izreke ovog rješenja.</w:t>
      </w:r>
    </w:p>
    <w:p w:rsidRDefault="00C36586" w:rsidP="00C36586" w:rsidR="00C36586" w:rsidRPr="00C10351">
      <w:pPr>
        <w:jc w:val="both"/>
        <w:rPr>
          <w:sz w:val="23"/>
          <w:szCs w:val="23"/>
        </w:rPr>
      </w:pPr>
      <w:r w:rsidRPr="00C10351">
        <w:rPr>
          <w:sz w:val="23"/>
          <w:szCs w:val="23"/>
        </w:rPr>
        <w:t>           </w:t>
      </w:r>
    </w:p>
    <w:p w:rsidRDefault="00C36586" w:rsidP="00C36586" w:rsidR="00C36586" w:rsidRPr="00C10351">
      <w:pPr>
        <w:jc w:val="center"/>
        <w:rPr>
          <w:sz w:val="23"/>
          <w:szCs w:val="23"/>
        </w:rPr>
      </w:pPr>
      <w:r w:rsidRPr="00C10351">
        <w:rPr>
          <w:sz w:val="23"/>
          <w:szCs w:val="23"/>
        </w:rPr>
        <w:t xml:space="preserve">U Pazinu, dana </w:t>
      </w:r>
      <w:r>
        <w:rPr>
          <w:sz w:val="23"/>
          <w:szCs w:val="23"/>
        </w:rPr>
        <w:t>11.</w:t>
      </w:r>
      <w:r w:rsidRPr="00C10351">
        <w:rPr>
          <w:sz w:val="23"/>
          <w:szCs w:val="23"/>
        </w:rPr>
        <w:t xml:space="preserve"> </w:t>
      </w:r>
      <w:r>
        <w:rPr>
          <w:sz w:val="23"/>
          <w:szCs w:val="23"/>
        </w:rPr>
        <w:t>travnja 2017.</w:t>
      </w:r>
      <w:r w:rsidRPr="00C10351">
        <w:rPr>
          <w:sz w:val="23"/>
          <w:szCs w:val="23"/>
        </w:rPr>
        <w:t xml:space="preserve"> </w:t>
      </w:r>
    </w:p>
    <w:p w:rsidRDefault="00C36586" w:rsidP="00C36586" w:rsidR="00C36586">
      <w:pPr>
        <w:rPr>
          <w:sz w:val="23"/>
          <w:szCs w:val="23"/>
        </w:rPr>
      </w:pPr>
    </w:p>
    <w:p w:rsidRDefault="00C36586" w:rsidP="00C36586" w:rsidR="00C36586" w:rsidRPr="00C10351">
      <w:pPr>
        <w:rPr>
          <w:sz w:val="23"/>
          <w:szCs w:val="23"/>
        </w:rPr>
      </w:pPr>
      <w:r w:rsidRPr="00C10351">
        <w:rPr>
          <w:sz w:val="23"/>
          <w:szCs w:val="23"/>
        </w:rPr>
        <w:t>                                                                  </w:t>
      </w:r>
      <w:r>
        <w:rPr>
          <w:sz w:val="23"/>
          <w:szCs w:val="23"/>
        </w:rPr>
        <w:t>                              </w:t>
      </w:r>
      <w:r w:rsidRPr="00C10351">
        <w:rPr>
          <w:sz w:val="23"/>
          <w:szCs w:val="23"/>
        </w:rPr>
        <w:t>       </w:t>
      </w:r>
    </w:p>
    <w:p w:rsidRDefault="00C36586" w:rsidP="00C36586" w:rsidR="00C36586" w:rsidRPr="00C10351">
      <w:pPr>
        <w:rPr>
          <w:sz w:val="23"/>
          <w:szCs w:val="23"/>
        </w:rPr>
      </w:pPr>
      <w:r w:rsidRPr="00C10351">
        <w:rPr>
          <w:sz w:val="23"/>
          <w:szCs w:val="23"/>
        </w:rPr>
        <w:t xml:space="preserve"> </w:t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 w:rsidRPr="00C10351">
        <w:rPr>
          <w:sz w:val="23"/>
          <w:szCs w:val="23"/>
        </w:rPr>
        <w:tab/>
      </w:r>
      <w:r>
        <w:rPr>
          <w:sz w:val="23"/>
          <w:szCs w:val="23"/>
        </w:rPr>
        <w:t xml:space="preserve">     </w:t>
      </w:r>
      <w:r w:rsidRPr="00C10351">
        <w:rPr>
          <w:sz w:val="23"/>
          <w:szCs w:val="23"/>
        </w:rPr>
        <w:t xml:space="preserve"> Sudac</w:t>
      </w:r>
    </w:p>
    <w:p w:rsidRDefault="00C36586" w:rsidP="00C36586" w:rsidR="00C36586" w:rsidRPr="00C10351">
      <w:pPr>
        <w:ind w:firstLine="708"/>
        <w:rPr>
          <w:sz w:val="23"/>
          <w:szCs w:val="23"/>
        </w:rPr>
      </w:pPr>
      <w:r w:rsidRPr="00C10351">
        <w:rPr>
          <w:sz w:val="23"/>
          <w:szCs w:val="23"/>
        </w:rPr>
        <w:t>                                                         </w:t>
      </w:r>
      <w:r>
        <w:rPr>
          <w:sz w:val="23"/>
          <w:szCs w:val="23"/>
        </w:rPr>
        <w:t xml:space="preserve">                          </w:t>
      </w:r>
      <w:r>
        <w:rPr>
          <w:sz w:val="23"/>
          <w:szCs w:val="23"/>
        </w:rPr>
        <w:tab/>
      </w:r>
      <w:r w:rsidRPr="00C10351">
        <w:rPr>
          <w:sz w:val="23"/>
          <w:szCs w:val="23"/>
        </w:rPr>
        <w:t xml:space="preserve"> Damir Raba</w:t>
      </w:r>
      <w:r w:rsidR="00D87008">
        <w:rPr>
          <w:sz w:val="23"/>
          <w:szCs w:val="23"/>
        </w:rPr>
        <w:t>r, v.r.</w:t>
      </w:r>
    </w:p>
    <w:p w:rsidRDefault="00C36586" w:rsidP="00C36586" w:rsidR="00C36586" w:rsidRPr="00C10351">
      <w:pPr>
        <w:rPr>
          <w:sz w:val="23"/>
          <w:szCs w:val="23"/>
        </w:rPr>
      </w:pPr>
    </w:p>
    <w:p w:rsidRDefault="00C36586" w:rsidP="00C36586" w:rsidR="00C36586"/>
    <w:p w:rsidRDefault="00D87008" w:rsidP="00C36586" w:rsidR="00D87008"/>
    <w:p w:rsidRDefault="00C36586" w:rsidP="00C36586" w:rsidR="00C36586">
      <w:r w:rsidRPr="00C10351">
        <w:t>UPUTA O PRAVNOM LIJEKU:</w:t>
      </w:r>
    </w:p>
    <w:p w:rsidRDefault="00C36586" w:rsidP="00C36586" w:rsidR="00C36586" w:rsidRPr="00C10351">
      <w:pPr>
        <w:jc w:val="both"/>
      </w:pPr>
      <w:r w:rsidRPr="00C10351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C36586" w:rsidP="00C36586" w:rsidR="00C36586" w:rsidRPr="00C10351"/>
    <w:p w:rsidRDefault="00C36586" w:rsidP="00C36586" w:rsidR="00C36586"/>
    <w:p w:rsidRDefault="00D87008" w:rsidP="00C36586" w:rsidR="00D87008" w:rsidRPr="00C10351"/>
    <w:p w:rsidRDefault="00C36586" w:rsidP="00C36586" w:rsidR="00C36586" w:rsidRPr="00C10351">
      <w:r w:rsidRPr="00C10351">
        <w:t>DNA:</w:t>
      </w:r>
    </w:p>
    <w:p w:rsidRDefault="00C36586" w:rsidP="00C36586" w:rsidR="00C36586">
      <w:r w:rsidRPr="00C10351">
        <w:t xml:space="preserve">- stečajni upravitelj </w:t>
      </w:r>
      <w:r>
        <w:t>Kristijan Mijandrušić</w:t>
      </w:r>
      <w:r w:rsidRPr="00C10351">
        <w:t xml:space="preserve">, </w:t>
      </w:r>
    </w:p>
    <w:p w:rsidRDefault="00C36586" w:rsidP="00C36586" w:rsidR="00C36586" w:rsidRPr="00306DA0">
      <w:r w:rsidRPr="00306DA0">
        <w:t>- Općinski sud u Puli, Stalna služba u Bujama, Zemljišno knjižni odjel, Buje, Istarska 1</w:t>
      </w:r>
      <w:r>
        <w:t>,</w:t>
      </w:r>
    </w:p>
    <w:p w:rsidRDefault="00C36586" w:rsidP="00C36586" w:rsidR="00C36586">
      <w:pPr>
        <w:jc w:val="both"/>
      </w:pPr>
      <w:r>
        <w:t xml:space="preserve">- </w:t>
      </w:r>
      <w:r w:rsidRPr="00C10351">
        <w:t>R</w:t>
      </w:r>
      <w:r>
        <w:t>epublika Hrvatska,</w:t>
      </w:r>
      <w:r w:rsidRPr="00C10351">
        <w:t xml:space="preserve"> Ministarstvo financija, Porezna uprava, Područni ured Pazin</w:t>
      </w:r>
      <w:r>
        <w:t xml:space="preserve">, po ŽDO u </w:t>
      </w:r>
    </w:p>
    <w:p w:rsidRDefault="00C36586" w:rsidP="00C36586" w:rsidR="00C36586">
      <w:pPr>
        <w:jc w:val="both"/>
      </w:pPr>
      <w:r>
        <w:t xml:space="preserve">  Puli,</w:t>
      </w:r>
    </w:p>
    <w:p w:rsidRDefault="00C36586" w:rsidP="00C36586" w:rsidR="00C36586">
      <w:pPr>
        <w:jc w:val="both"/>
      </w:pPr>
      <w:r w:rsidRPr="00C10351">
        <w:t xml:space="preserve">- </w:t>
      </w:r>
      <w:r w:rsidRPr="004D3099">
        <w:t xml:space="preserve">Porezna uprava – Područni ured Istra, Primorje, Lika, </w:t>
      </w:r>
      <w:r>
        <w:t>Pazin, M. B. Rašana 2/4,</w:t>
      </w:r>
    </w:p>
    <w:p w:rsidRDefault="00C36586" w:rsidP="00C36586" w:rsidR="00C36586">
      <w:pPr>
        <w:jc w:val="both"/>
      </w:pPr>
      <w:r w:rsidRPr="004D3099">
        <w:t>- e-oglasna ploča 8 dana</w:t>
      </w:r>
      <w:r>
        <w:t>.</w:t>
      </w:r>
    </w:p>
    <w:p w:rsidRDefault="00C36586" w:rsidP="00C36586" w:rsidR="00C36586" w:rsidRPr="00B25F31">
      <w:pPr>
        <w:jc w:val="both"/>
      </w:pPr>
    </w:p>
    <w:p w:rsidRDefault="00C36586" w:rsidP="00C36586" w:rsidR="00C36586"/>
    <w:p w:rsidRDefault="00EB7624" w:rsidR="00EB7624"/>
    <w:sectPr w:rsidR="00EB7624">
      <w:headerReference w:type="even" r:id="rId9"/>
      <w:headerReference w:type="default" r:id="rId10"/>
      <w:footerReference w:type="even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903" w:rsidP="00C36586" w:rsidR="004E2903">
      <w:r>
        <w:separator/>
      </w:r>
    </w:p>
  </w:endnote>
  <w:endnote w:id="0" w:type="continuationSeparator">
    <w:p w:rsidRDefault="004E2903" w:rsidP="00C36586" w:rsidR="004E2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903" w:rsidR="0087647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2C0C" w:rsidR="0087647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903" w:rsidP="00C36586" w:rsidR="004E2903">
      <w:r>
        <w:separator/>
      </w:r>
    </w:p>
  </w:footnote>
  <w:footnote w:id="0" w:type="continuationSeparator">
    <w:p w:rsidRDefault="004E2903" w:rsidP="00C36586" w:rsidR="004E29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903" w:rsidP="00EC043A" w:rsidR="008764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2C0C" w:rsidR="008764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903" w:rsidP="00D87008" w:rsidR="00D87008">
    <w:pPr>
      <w:pStyle w:val="Zaglavlje"/>
      <w:framePr w:y="1" w:xAlign="center" w:vAnchor="text" w:hAnchor="margin" w:wrap="around"/>
      <w:jc w:val="right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C0C">
      <w:rPr>
        <w:rStyle w:val="Brojstranice"/>
        <w:noProof/>
      </w:rPr>
      <w:t>2</w:t>
    </w:r>
    <w:r>
      <w:rPr>
        <w:rStyle w:val="Brojstranice"/>
      </w:rPr>
      <w:fldChar w:fldCharType="end"/>
    </w:r>
    <w:r>
      <w:tab/>
    </w:r>
    <w:r w:rsidR="00D87008">
      <w:t>Poslovni broj. 1 St-58/15-40</w:t>
    </w:r>
  </w:p>
  <w:p w:rsidRDefault="005E2C0C" w:rsidP="00EC043A" w:rsidR="00876470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5E2C0C" w:rsidR="00876470">
    <w:pPr>
      <w:pStyle w:val="Zaglavlje"/>
      <w:framePr w:y="1" w:xAlign="center" w:vAnchor="text" w:hAnchor="margin" w:wrap="around"/>
      <w:rPr>
        <w:rStyle w:val="Brojstranice"/>
      </w:rPr>
    </w:pPr>
  </w:p>
  <w:p w:rsidRDefault="005E2C0C" w:rsidR="008764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586" w:rsidP="00524F7A" w:rsidR="00524F7A">
    <w:pPr>
      <w:pStyle w:val="Zaglavlje"/>
      <w:jc w:val="right"/>
    </w:pPr>
    <w:r>
      <w:t xml:space="preserve">Poslovni </w:t>
    </w:r>
    <w:r w:rsidR="00D87008">
      <w:t>broj. 1 St-58/15-40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6586"/>
    <w:rsid w:val="004E2903"/>
    <w:rsid w:val="00591D95"/>
    <w:rsid w:val="005E2C0C"/>
    <w:rsid w:val="00A40234"/>
    <w:rsid w:val="00C36586"/>
    <w:rsid w:val="00D87008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658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C36586"/>
  </w:style>
  <w:style w:styleId="Zaglavlje" w:type="paragraph">
    <w:name w:val="header"/>
    <w:basedOn w:val="Normal"/>
    <w:link w:val="ZaglavljeChar"/>
    <w:uiPriority w:val="99"/>
    <w:rsid w:val="00C36586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C3658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C36586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uiPriority w:val="99"/>
    <w:rsid w:val="00C3658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5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58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C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C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C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C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658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C36586"/>
  </w:style>
  <w:style w:styleId="Zaglavlje" w:type="paragraph">
    <w:name w:val="header"/>
    <w:basedOn w:val="Normal"/>
    <w:link w:val="ZaglavljeChar"/>
    <w:uiPriority w:val="99"/>
    <w:rsid w:val="00C36586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C3658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C36586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uiPriority w:val="99"/>
    <w:rsid w:val="00C3658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5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58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C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C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C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C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1436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2017-04-11T06:42:00Z</dcterms:created>
  <dc:creator>Damir Rabar</dc:creator>
  <cp:lastModifiedBy>Lorena Paris Aničić</cp:lastModifiedBy>
  <cp:lastPrinted>2017-04-11T06:45:00Z</cp:lastPrinted>
  <dcterms:modified xmlns:xsi="http://www.w3.org/2001/XMLSchema-instance" xsi:type="dcterms:W3CDTF">2017-04-11T06:45:00Z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