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dec2" w14:paraId="decdec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C86D21" w:rsidRPr="009E66BE">
        <w:rPr>
          <w:lang w:val="hr-HR"/>
        </w:rPr>
        <w:t>STILOBAT j.d.o.o., Podstrana (Općina Podstrana), Zvonimirova 16, OIB: 07821769570, MBS: 060298137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2077DD">
        <w:rPr>
          <w:lang w:val="hr-HR"/>
        </w:rPr>
        <w:t>21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EC6603" w:rsidP="00D4027A" w:rsidR="00EC6603">
      <w:pPr>
        <w:rPr>
          <w:lang w:val="hr-HR"/>
        </w:rPr>
      </w:pPr>
    </w:p>
    <w:p w:rsidRDefault="00C86D21" w:rsidP="00D4027A" w:rsidR="00C86D2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C86D21" w:rsidRPr="009E66BE">
        <w:rPr>
          <w:lang w:val="hr-HR"/>
        </w:rPr>
        <w:t>STILOBAT j.d.o.o., Podstrana (Općina Podstrana), Zvonimirova 16, OIB: 07821769570, MBS: 060298137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2077DD">
        <w:rPr>
          <w:lang w:val="hr-HR"/>
        </w:rPr>
        <w:t>21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C5543A">
        <w:rPr>
          <w:lang w:val="hr-HR"/>
        </w:rPr>
        <w:t>13,00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C5543A">
        <w:t>Ivan Gjurašić, Zagreb, Petrinjska 28, OIB: 66025260916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C86D21" w:rsidRPr="009E66BE">
        <w:rPr>
          <w:lang w:val="hr-HR"/>
        </w:rPr>
        <w:t>STILOBAT j.d.o.o., Podstrana (Općina Podstrana), Zvonimirova 16, OIB: 07821769570, MBS: 060298137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70BCE">
        <w:rPr>
          <w:lang w:val="hr-HR"/>
        </w:rPr>
        <w:t>13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86D2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86D21" w:rsidRPr="009E66BE">
        <w:rPr>
          <w:lang w:val="hr-HR"/>
        </w:rPr>
        <w:t>STILOBAT j.d.o.o., Podstrana (Općina Podstrana), Zvonimirova 16, OIB: 07821769570, MBS: 060298137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</w:t>
      </w:r>
      <w:r w:rsidR="00C86D21">
        <w:rPr>
          <w:lang w:val="hr-HR"/>
        </w:rPr>
        <w:t>1</w:t>
      </w:r>
      <w:r w:rsidR="00627D33" w:rsidRPr="002A7FCF">
        <w:rPr>
          <w:lang w:val="hr-HR"/>
        </w:rPr>
        <w:t xml:space="preserve">. </w:t>
      </w:r>
      <w:r w:rsidR="00C86D21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86D21" w:rsidRPr="009E66BE">
        <w:rPr>
          <w:lang w:val="hr-HR"/>
        </w:rPr>
        <w:t xml:space="preserve">342 </w:t>
      </w:r>
      <w:r w:rsidR="00170B5C" w:rsidRPr="004B4F6C">
        <w:rPr>
          <w:lang w:val="hr-HR"/>
        </w:rPr>
        <w:t xml:space="preserve">dana, u ukupnom iznosu od </w:t>
      </w:r>
      <w:r w:rsidR="00C86D21" w:rsidRPr="009E66BE">
        <w:rPr>
          <w:lang w:val="hr-HR"/>
        </w:rPr>
        <w:t>6.398,67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E43E3">
        <w:rPr>
          <w:b/>
          <w:lang w:val="hr-HR"/>
        </w:rPr>
        <w:t>28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077DD">
        <w:rPr>
          <w:lang w:val="hr-HR"/>
        </w:rPr>
        <w:t>21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C5543A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 w:rsidRPr="00C5543A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270BCE" w:rsidP="00F31929" w:rsidR="00270BC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C5543A">
      <w:pPr>
        <w:jc w:val="both"/>
        <w:rPr>
          <w:sz w:val="16"/>
          <w:szCs w:val="16"/>
          <w:lang w:val="hr-HR"/>
        </w:rPr>
      </w:pPr>
    </w:p>
    <w:p w:rsidRDefault="00497EB4" w:rsidP="00F31929" w:rsidR="00270BC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81C5D" w:rsidRPr="00981C5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86D21">
      <w:t>149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86D21">
      <w:t>149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1C5D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543A"/>
    <w:rsid w:val="00C5664F"/>
    <w:rsid w:val="00C64F18"/>
    <w:rsid w:val="00C65FB8"/>
    <w:rsid w:val="00C70D21"/>
    <w:rsid w:val="00C80512"/>
    <w:rsid w:val="00C8591A"/>
    <w:rsid w:val="00C86D21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C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1C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1C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1C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C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1C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1C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1C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STILOBAT jednostavno društvo s ograničenom odgovornošću za trgovinu i usluge</izvorni_sadrzaj>
    <derivirana_varijabla naziv="DomainObject.Predmet.ProtustrankaFormated_1">  STILOBAT jednostavno društvo s ograničenom odgovornošću za trgovinu i usluge</derivirana_varijabla>
  </DomainObject.Predmet.ProtustrankaFormated>
  <DomainObject.Predmet.ProtustrankaFormatedOIB>
    <izvorni_sadrzaj>  STILOBAT jednostavno društvo s ograničenom odgovornošću za trgovinu i usluge, OIB 07821769570</izvorni_sadrzaj>
    <derivirana_varijabla naziv="DomainObject.Predmet.ProtustrankaFormatedOIB_1">  STILOBAT jednostavno društvo s ograničenom odgovornošću za trgovinu i usluge, OIB 07821769570</derivirana_varijabla>
  </DomainObject.Predmet.ProtustrankaFormatedOIB>
  <DomainObject.Predmet.ProtustrankaFormatedWithAdress>
    <izvorni_sadrzaj> STILOBAT jednostavno društvo s ograničenom odgovornošću za trgovinu i usluge, Zvonimirova 16, 21311 Podstrana</izvorni_sadrzaj>
    <derivirana_varijabla naziv="DomainObject.Predmet.ProtustrankaFormatedWithAdress_1"> STILOBAT jednostavno društvo s ograničenom odgovornošću za trgovinu i usluge, Zvonimirova 16, 21311 Podstrana</derivirana_varijabla>
  </DomainObject.Predmet.ProtustrankaFormatedWithAdress>
  <DomainObject.Predmet.ProtustrankaFormatedWithAdressOIB>
    <izvorni_sadrzaj> STILOBAT jednostavno društvo s ograničenom odgovornošću za trgovinu i usluge, OIB 07821769570, Zvonimirova 16, 21311 Podstrana</izvorni_sadrzaj>
    <derivirana_varijabla naziv="DomainObject.Predmet.ProtustrankaFormatedWithAdressOIB_1"> STILOBAT jednostavno društvo s ograničenom odgovornošću za trgovinu i usluge, OIB 07821769570, Zvonimirova 16, 21311 Podstrana</derivirana_varijabla>
  </DomainObject.Predmet.ProtustrankaFormatedWithAdressOIB>
  <DomainObject.Predmet.ProtustrankaWithAdress>
    <izvorni_sadrzaj>STILOBAT jednostavno društvo s ograničenom odgovornošću za trgovinu i usluge Zvonimirova 16, 21311 Podstrana</izvorni_sadrzaj>
    <derivirana_varijabla naziv="DomainObject.Predmet.ProtustrankaWithAdress_1">STILOBAT jednostavno društvo s ograničenom odgovornošću za trgovinu i usluge Zvonimirova 16, 21311 Podstrana</derivirana_varijabla>
  </DomainObject.Predmet.ProtustrankaWithAdress>
  <DomainObject.Predmet.ProtustrankaWithAdressOIB>
    <izvorni_sadrzaj>STILOBAT jednostavno društvo s ograničenom odgovornošću za trgovinu i usluge, OIB 07821769570, Zvonimirova 16, 21311 Podstrana</izvorni_sadrzaj>
    <derivirana_varijabla naziv="DomainObject.Predmet.ProtustrankaWithAdressOIB_1">STILOBAT jednostavno društvo s ograničenom odgovornošću za trgovinu i usluge, OIB 07821769570, Zvonimirova 16, 21311 Podstrana</derivirana_varijabla>
  </DomainObject.Predmet.ProtustrankaWithAdressOIB>
  <DomainObject.Predmet.ProtustrankaNazivFormated>
    <izvorni_sadrzaj>STILOBAT jednostavno društvo s ograničenom odgovornošću za trgovinu i usluge</izvorni_sadrzaj>
    <derivirana_varijabla naziv="DomainObject.Predmet.ProtustrankaNazivFormated_1">STILOBAT jednostavno društvo s ograničenom odgovornošću za trgovinu i usluge</derivirana_varijabla>
  </DomainObject.Predmet.ProtustrankaNazivFormated>
  <DomainObject.Predmet.ProtustrankaNazivFormatedOIB>
    <izvorni_sadrzaj>STILOBAT jednostavno društvo s ograničenom odgovornošću za trgovinu i usluge, OIB 07821769570</izvorni_sadrzaj>
    <derivirana_varijabla naziv="DomainObject.Predmet.ProtustrankaNazivFormatedOIB_1">STILOBAT jednostavno društvo s ograničenom odgovornošću za trgovinu i usluge, OIB 07821769570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6398.67</izvorni_sadrzaj>
    <derivirana_varijabla naziv="DomainObject.Predmet.TrenutnaVrijednost_1">6398.67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STILOBAT jednostavno društvo s ograničenom odgovornošću za trgovinu i usluge</item>
    </izvorni_sadrzaj>
    <derivirana_varijabla naziv="DomainObject.Predmet.ProtuStrankaListFormated_1">
      <item>STILOBAT jednostavno društvo s ograničenom odgovornošću za trgovinu i usluge</item>
    </derivirana_varijabla>
  </DomainObject.Predmet.ProtuStrankaListFormated>
  <DomainObject.Predmet.ProtuStrankaListFormatedOIB>
    <izvorni_sadrzaj>
      <item>STILOBAT jednostavno društvo s ograničenom odgovornošću za trgovinu i usluge, OIB 07821769570</item>
    </izvorni_sadrzaj>
    <derivirana_varijabla naziv="DomainObject.Predmet.ProtuStrankaListFormatedOIB_1">
      <item>STILOBAT jednostavno društvo s ograničenom odgovornošću za trgovinu i usluge, OIB 07821769570</item>
    </derivirana_varijabla>
  </DomainObject.Predmet.ProtuStrankaListFormatedOIB>
  <DomainObject.Predmet.ProtuStrankaListFormatedWithAdress>
    <izvorni_sadrzaj>
      <item>STILOBAT jednostavno društvo s ograničenom odgovornošću za trgovinu i usluge, Zvonimirova 16, 21311 Podstrana</item>
    </izvorni_sadrzaj>
    <derivirana_varijabla naziv="DomainObject.Predmet.ProtuStrankaListFormatedWithAdress_1">
      <item>STILOBAT jednostavno društvo s ograničenom odgovornošću za trgovinu i usluge, Zvonimirova 16, 21311 Podstrana</item>
    </derivirana_varijabla>
  </DomainObject.Predmet.ProtuStrankaListFormatedWithAdress>
  <DomainObject.Predmet.ProtuStrankaListFormatedWithAdressOIB>
    <izvorni_sadrzaj>
      <item>STILOBAT jednostavno društvo s ograničenom odgovornošću za trgovinu i usluge, OIB 07821769570, Zvonimirova 16, 21311 Podstrana</item>
    </izvorni_sadrzaj>
    <derivirana_varijabla naziv="DomainObject.Predmet.ProtuStrankaListFormatedWithAdressOIB_1">
      <item>STILOBAT jednostavno društvo s ograničenom odgovornošću za trgovinu i usluge, OIB 07821769570, Zvonimirova 16, 21311 Podstrana</item>
    </derivirana_varijabla>
  </DomainObject.Predmet.ProtuStrankaListFormatedWithAdressOIB>
  <DomainObject.Predmet.ProtuStrankaListNazivFormated>
    <izvorni_sadrzaj>
      <item>STILOBAT jednostavno društvo s ograničenom odgovornošću za trgovinu i usluge</item>
    </izvorni_sadrzaj>
    <derivirana_varijabla naziv="DomainObject.Predmet.ProtuStrankaListNazivFormated_1">
      <item>STILOBAT jednostavno društvo s ograničenom odgovornošću za trgovinu i usluge</item>
    </derivirana_varijabla>
  </DomainObject.Predmet.ProtuStrankaListNazivFormated>
  <DomainObject.Predmet.ProtuStrankaListNazivFormatedOIB>
    <izvorni_sadrzaj>
      <item>STILOBAT jednostavno društvo s ograničenom odgovornošću za trgovinu i usluge, OIB 07821769570</item>
    </izvorni_sadrzaj>
    <derivirana_varijabla naziv="DomainObject.Predmet.ProtuStrankaListNazivFormatedOIB_1">
      <item>STILOBAT jednostavno društvo s ograničenom odgovornošću za trgovinu i usluge, OIB 07821769570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STILOBAT jednostavno društvo s ograničenom odgovornošću za trgovinu i usluge</izvorni_sadrzaj>
    <derivirana_varijabla naziv="DomainObject.Predmet.ProtustrankaIDrugi_1">STILOBAT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STILOBAT jednostavno društvo s ograničenom odgovornošću za trgovinu i usluge, OIB 07821769570, Zvonimirova 16, 21311 Podstrana</izvorni_sadrzaj>
    <derivirana_varijabla naziv="DomainObject.Predmet.ProtustrankaIDrugiAdressOIB_1">STILOBAT jednostavno društvo s ograničenom odgovornošću za trgovinu i usluge, OIB 07821769570, Zvonimirova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STILOBAT jednostavno društvo s ograničenom odgovornošću za trgovinu i usluge</item>
      <item>FINANCIJSKA AGENCIJA, RC SPLIT</item>
    </izvorni_sadrzaj>
    <derivirana_varijabla naziv="DomainObject.Predmet.SudioniciListNaziv_1">
      <item>STILOBAT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STILOBAT jednostavno društvo s ograničenom odgovornošću za trgovinu i usluge, OIB 07821769570, Zvonimirova 16,21311 Podstrana</item>
      <item>FINANCIJSKA AGENCIJA, RC SPLIT, OIB 85821130368, Mažuranićevo šetalište 24 b,21000 Split</item>
    </izvorni_sadrzaj>
    <derivirana_varijabla naziv="DomainObject.Predmet.SudioniciListAdressOIB_1">
      <item>STILOBAT jednostavno društvo s ograničenom odgovornošću za trgovinu i usluge, OIB 07821769570, Zvonimirova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07821769570</item>
      <item>, OIB 85821130368</item>
    </izvorni_sadrzaj>
    <derivirana_varijabla naziv="DomainObject.Predmet.SudioniciListNazivOIB_1">
      <item>, OIB 07821769570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C2507-6136-44CB-896B-559CA3787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4358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2016-07-21T08:53:00Z</dcterms:created>
  <dc:creator>wsadmin</dc:creator>
  <cp:lastModifiedBy>Goran Radanović</cp:lastModifiedBy>
  <cp:lastPrinted>2016-07-21T10:21:00Z</cp:lastPrinted>
  <dcterms:modified xmlns:xsi="http://www.w3.org/2001/XMLSchema-instance" xsi:type="dcterms:W3CDTF">2016-07-21T10:25:00Z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