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48bc4" w14:paraId="3a48bc4" w:rsidRDefault="006E3BFD" w:rsidP="006E3BFD" w:rsidR="006E3BF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3BFD" w:rsidP="006E3BFD" w:rsidR="006E3BF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E3BFD" w:rsidP="006E3BFD" w:rsidR="006E3BF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E3BFD" w:rsidP="006E3BFD" w:rsidR="006E3BF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E3BFD" w:rsidP="006E3BFD" w:rsidR="006E3BF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E3BFD" w:rsidP="006E3BFD" w:rsidR="006E3BF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E3BFD" w:rsidP="006E3BFD" w:rsidR="006E3BFD" w:rsidRPr="005D578C">
      <w:pPr>
        <w:jc w:val="center"/>
        <w:rPr>
          <w:rFonts w:cs="Times New Roman" w:eastAsia="Times New Roman"/>
          <w:szCs w:val="24"/>
        </w:rPr>
      </w:pPr>
    </w:p>
    <w:p w:rsidRDefault="006E3BFD" w:rsidP="006E3BFD" w:rsidR="006E3BF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E3BFD" w:rsidP="006E3BFD" w:rsidR="006E3BFD" w:rsidRPr="005D578C">
      <w:pPr>
        <w:rPr>
          <w:rFonts w:cs="Times New Roman" w:eastAsia="Times New Roman"/>
          <w:szCs w:val="24"/>
        </w:rPr>
      </w:pPr>
    </w:p>
    <w:p w:rsidRDefault="006E3BFD" w:rsidP="006E3BFD" w:rsidR="006E3BF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="00136972">
        <w:rPr>
          <w:rFonts w:cs="Times New Roman" w:eastAsia="Times New Roman"/>
          <w:szCs w:val="24"/>
        </w:rPr>
        <w:t xml:space="preserve"> </w:t>
      </w:r>
      <w:r w:rsidR="00136972" w:rsidRPr="00136972">
        <w:rPr>
          <w:iCs/>
        </w:rPr>
        <w:t>na temelju prijedloga sudske savjetnice Mihaele Kaligari</w:t>
      </w:r>
      <w:r w:rsidR="00136972">
        <w:rPr>
          <w:rFonts w:cs="Times New Roman" w:eastAsia="Times New Roman"/>
          <w:szCs w:val="24"/>
        </w:rPr>
        <w:t>,</w:t>
      </w:r>
      <w:r w:rsidRPr="00136972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SALON VJENČANICA IVANČICA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Koparska 35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05202263013, MBS 040295852,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5. travnja 2016.</w:t>
      </w:r>
    </w:p>
    <w:p w:rsidRDefault="006E3BFD" w:rsidP="006E3BFD" w:rsidR="006E3BFD" w:rsidRPr="005D578C">
      <w:pPr>
        <w:rPr>
          <w:rFonts w:cs="Times New Roman" w:eastAsia="Times New Roman"/>
          <w:szCs w:val="24"/>
        </w:rPr>
      </w:pPr>
    </w:p>
    <w:p w:rsidRDefault="006E3BFD" w:rsidP="006E3BFD" w:rsidR="006E3BF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E3BFD" w:rsidP="006E3BFD" w:rsidR="006E3BFD" w:rsidRPr="005D578C">
      <w:pPr>
        <w:rPr>
          <w:rFonts w:cs="Times New Roman" w:eastAsia="Times New Roman"/>
          <w:szCs w:val="24"/>
        </w:rPr>
      </w:pPr>
    </w:p>
    <w:p w:rsidRDefault="006E3BFD" w:rsidP="006E3BFD" w:rsidR="006E3BF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SALON VJENČANICA IVANČICA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Koparska 35</w:t>
      </w:r>
      <w:r w:rsidRPr="00F10AAD">
        <w:rPr>
          <w:rFonts w:cs="Times New Roman" w:eastAsia="Times New Roman"/>
          <w:szCs w:val="24"/>
        </w:rPr>
        <w:t xml:space="preserve">, OIB </w:t>
      </w:r>
      <w:r w:rsidR="00136972">
        <w:rPr>
          <w:rFonts w:cs="Times New Roman" w:eastAsia="Times New Roman"/>
          <w:szCs w:val="24"/>
        </w:rPr>
        <w:t>05202263013, MBS 040295852</w:t>
      </w:r>
      <w:r>
        <w:rPr>
          <w:rFonts w:cs="Times New Roman" w:eastAsia="Times New Roman"/>
          <w:szCs w:val="24"/>
        </w:rPr>
        <w:t>.</w:t>
      </w:r>
    </w:p>
    <w:p w:rsidRDefault="006E3BFD" w:rsidP="006E3BFD" w:rsidR="006E3BFD" w:rsidRPr="005D578C">
      <w:pPr>
        <w:rPr>
          <w:rFonts w:cs="Times New Roman" w:eastAsia="Times New Roman"/>
          <w:szCs w:val="24"/>
        </w:rPr>
      </w:pPr>
    </w:p>
    <w:p w:rsidRDefault="006E3BFD" w:rsidP="006E3BFD" w:rsidR="006E3BFD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6E3BFD">
        <w:rPr>
          <w:rFonts w:cs="Times New Roman" w:eastAsia="Times New Roman"/>
          <w:szCs w:val="20"/>
        </w:rPr>
        <w:t>Ivan Gjurašić iz Zagreba, Petrinjska 28, OIB 66025260916</w:t>
      </w:r>
      <w:r>
        <w:rPr>
          <w:rFonts w:cs="Times New Roman" w:eastAsia="Times New Roman"/>
          <w:szCs w:val="20"/>
        </w:rPr>
        <w:t>.</w:t>
      </w:r>
    </w:p>
    <w:p w:rsidRDefault="006E3BFD" w:rsidP="006E3BFD" w:rsidR="006E3BFD">
      <w:pPr>
        <w:rPr>
          <w:rFonts w:cs="Times New Roman" w:eastAsia="Times New Roman"/>
          <w:szCs w:val="20"/>
        </w:rPr>
      </w:pPr>
    </w:p>
    <w:p w:rsidRDefault="006E3BFD" w:rsidP="006E3BFD" w:rsidR="006E3BF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SALON VJENČANICA IVANČICA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Koparska 35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05202263013, MBS 040295852.</w:t>
      </w:r>
    </w:p>
    <w:p w:rsidRDefault="006E3BFD" w:rsidP="006E3BFD" w:rsidR="006E3BFD">
      <w:pPr>
        <w:ind w:firstLine="709"/>
        <w:rPr>
          <w:rFonts w:cs="Times New Roman" w:eastAsia="Times New Roman"/>
          <w:szCs w:val="24"/>
        </w:rPr>
      </w:pPr>
    </w:p>
    <w:p w:rsidRDefault="006E3BFD" w:rsidP="006E3BFD" w:rsidR="006E3BF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SALON VJENČANICA IVANČICA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Koparska 35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05202263013, MBS 040295852.</w:t>
      </w:r>
    </w:p>
    <w:p w:rsidRDefault="006E3BFD" w:rsidP="006E3BFD" w:rsidR="006E3BFD">
      <w:pPr>
        <w:rPr>
          <w:rFonts w:cs="Times New Roman" w:eastAsia="Times New Roman"/>
          <w:szCs w:val="24"/>
        </w:rPr>
      </w:pPr>
    </w:p>
    <w:p w:rsidRDefault="006E3BFD" w:rsidP="006E3BFD" w:rsidR="006E3BFD" w:rsidRPr="005D578C">
      <w:pPr>
        <w:rPr>
          <w:rFonts w:cs="Times New Roman" w:eastAsia="Times New Roman"/>
          <w:szCs w:val="24"/>
        </w:rPr>
      </w:pPr>
    </w:p>
    <w:p w:rsidRDefault="006E3BFD" w:rsidP="006E3BFD" w:rsidR="006E3BF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E3BFD" w:rsidP="006E3BFD" w:rsidR="006E3BFD">
      <w:pPr>
        <w:ind w:firstLine="708"/>
        <w:rPr>
          <w:rFonts w:cs="Times New Roman" w:eastAsia="Times New Roman"/>
          <w:szCs w:val="24"/>
        </w:rPr>
      </w:pPr>
    </w:p>
    <w:p w:rsidRDefault="006E3BFD" w:rsidP="006E3BFD" w:rsidR="006E3BF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SALON VJENČANICA IVANČICA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26.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St-107/2016-3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6E3BFD" w:rsidP="006E3BFD" w:rsidR="006E3BF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</w:t>
      </w:r>
      <w:r>
        <w:rPr>
          <w:rFonts w:cs="Times New Roman" w:eastAsia="Times New Roman"/>
          <w:szCs w:val="24"/>
        </w:rPr>
        <w:t xml:space="preserve">ovog </w:t>
      </w:r>
      <w:r w:rsidRPr="00D649EA">
        <w:rPr>
          <w:rFonts w:cs="Times New Roman" w:eastAsia="Times New Roman"/>
          <w:szCs w:val="24"/>
        </w:rPr>
        <w:t>rješenja.</w:t>
      </w:r>
    </w:p>
    <w:p w:rsidRDefault="006E3BFD" w:rsidP="006E3BFD" w:rsidR="006E3BFD" w:rsidRPr="005D578C">
      <w:pPr>
        <w:rPr>
          <w:rFonts w:cs="Times New Roman" w:eastAsia="Times New Roman"/>
          <w:szCs w:val="24"/>
        </w:rPr>
      </w:pPr>
    </w:p>
    <w:p w:rsidRDefault="006E3BFD" w:rsidP="006E3BFD" w:rsidR="006E3BF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5.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E3BFD" w:rsidP="006E3BFD" w:rsidR="006E3BFD">
      <w:pPr>
        <w:rPr>
          <w:rFonts w:cs="Times New Roman" w:eastAsia="Times New Roman"/>
          <w:szCs w:val="24"/>
        </w:rPr>
      </w:pPr>
    </w:p>
    <w:p w:rsidRDefault="006E3BFD" w:rsidP="006E3BFD" w:rsidR="006E3BF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6E3BFD" w:rsidP="006E3BFD" w:rsidR="006E3BF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6E3BFD" w:rsidP="006E3BFD" w:rsidR="006E3BFD">
      <w:pPr>
        <w:jc w:val="left"/>
        <w:rPr>
          <w:rFonts w:cs="Times New Roman" w:eastAsia="Times New Roman"/>
          <w:szCs w:val="24"/>
        </w:rPr>
      </w:pPr>
    </w:p>
    <w:p w:rsidRDefault="006E3BFD" w:rsidP="006E3BFD" w:rsidR="006E3BFD" w:rsidRPr="005D578C">
      <w:pPr>
        <w:jc w:val="left"/>
        <w:rPr>
          <w:rFonts w:cs="Times New Roman" w:eastAsia="Times New Roman"/>
          <w:szCs w:val="24"/>
        </w:rPr>
      </w:pPr>
    </w:p>
    <w:p w:rsidRDefault="00136972" w:rsidP="00136972" w:rsidR="00136972" w:rsidRPr="00136972">
      <w:pPr>
        <w:jc w:val="left"/>
        <w:rPr>
          <w:iCs/>
        </w:rPr>
      </w:pPr>
      <w:r w:rsidRPr="00136972">
        <w:rPr>
          <w:iCs/>
        </w:rPr>
        <w:t>UPUTA O PRAVNOM LIJEKU</w:t>
      </w:r>
    </w:p>
    <w:p w:rsidRDefault="00136972" w:rsidP="00136972" w:rsidR="00136972" w:rsidRPr="00136972">
      <w:pPr>
        <w:ind w:firstLine="708"/>
        <w:rPr>
          <w:iCs/>
        </w:rPr>
      </w:pPr>
      <w:r w:rsidRPr="00136972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136972" w:rsidP="00136972" w:rsidR="00136972" w:rsidRPr="00136972">
      <w:pPr>
        <w:rPr>
          <w:iCs/>
        </w:rPr>
      </w:pPr>
      <w:r w:rsidRPr="00136972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6E3BFD" w:rsidP="006E3BFD" w:rsidR="006E3BFD">
      <w:pPr>
        <w:rPr>
          <w:rFonts w:cs="Times New Roman" w:eastAsia="Times New Roman"/>
          <w:szCs w:val="24"/>
        </w:rPr>
      </w:pPr>
    </w:p>
    <w:p w:rsidRDefault="006E3BFD" w:rsidP="006E3BFD" w:rsidR="006E3BFD" w:rsidRPr="005D578C">
      <w:pPr>
        <w:rPr>
          <w:rFonts w:cs="Times New Roman" w:eastAsia="Times New Roman"/>
          <w:szCs w:val="24"/>
        </w:rPr>
      </w:pPr>
    </w:p>
    <w:p w:rsidRDefault="006E3BFD" w:rsidP="006E3BFD" w:rsidR="006E3BF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E3BFD" w:rsidP="006E3BFD" w:rsidR="006E3BF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6E3BFD" w:rsidP="006E3BFD" w:rsidR="006E3BF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SALON VJENČANICA IVANČICA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Koparska 35</w:t>
      </w:r>
      <w:r w:rsidRPr="00F10AAD">
        <w:rPr>
          <w:rFonts w:cs="Times New Roman" w:eastAsia="Times New Roman"/>
          <w:szCs w:val="24"/>
        </w:rPr>
        <w:t xml:space="preserve">, </w:t>
      </w:r>
    </w:p>
    <w:p w:rsidRDefault="006E3BFD" w:rsidP="006E3BFD" w:rsidR="006E3BF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Ivana Vrkljan, Pula, Keršovanijeva 15,</w:t>
      </w:r>
    </w:p>
    <w:p w:rsidRDefault="006E3BFD" w:rsidP="006E3BFD" w:rsidR="006E3BF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6E3BFD" w:rsidP="006E3BFD" w:rsidR="006E3BF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6E3BFD" w:rsidP="006E3BFD" w:rsidR="006E3BF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6E3BFD" w:rsidP="006E3BFD" w:rsidR="006E3BF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6E3BFD" w:rsidP="006E3BFD" w:rsidR="006E3BF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6E3BFD" w:rsidP="006E3BFD" w:rsidR="006E3BF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6E3BFD" w:rsidP="006E3BFD" w:rsidR="006E3BFD"/>
    <w:p w:rsidRDefault="006E3BFD" w:rsidP="006E3BFD" w:rsidR="006E3BFD"/>
    <w:p w:rsidRDefault="006E3BFD" w:rsidP="006E3BFD" w:rsidR="006E3BFD"/>
    <w:p w:rsidRDefault="006E3BFD" w:rsidP="006E3BFD" w:rsidR="006E3BFD"/>
    <w:p w:rsidRDefault="006E3BFD" w:rsidP="006E3BFD" w:rsidR="006E3BFD"/>
    <w:p w:rsidRDefault="006E3BFD" w:rsidP="006E3BFD" w:rsidR="006E3BFD"/>
    <w:p w:rsidRDefault="006E3BFD" w:rsidP="006E3BFD" w:rsidR="006E3BFD"/>
    <w:p w:rsidRDefault="006E3BFD" w:rsidP="006E3BFD" w:rsidR="006E3BFD"/>
    <w:p w:rsidRDefault="006E3BFD" w:rsidP="006E3BFD" w:rsidR="006E3BFD"/>
    <w:p w:rsidRDefault="006E3BFD" w:rsidP="006E3BFD" w:rsidR="006E3BFD"/>
    <w:p w:rsidRDefault="006E3BFD" w:rsidP="006E3BFD" w:rsidR="006E3BFD"/>
    <w:p w:rsidRDefault="006E3BFD" w:rsidP="006E3BFD" w:rsidR="006E3BFD"/>
    <w:p w:rsidRDefault="006E3BFD" w:rsidP="006E3BFD" w:rsidR="006E3BFD"/>
    <w:p w:rsidRDefault="006E3BFD" w:rsidP="006E3BFD" w:rsidR="006E3BFD"/>
    <w:p w:rsidRDefault="006E3BFD" w:rsidP="006E3BFD" w:rsidR="006E3BFD"/>
    <w:p w:rsidRDefault="006E3BFD" w:rsidP="006E3BFD" w:rsidR="006E3BFD"/>
    <w:p w:rsidRDefault="006E3BFD" w:rsidP="006E3BFD" w:rsidR="006E3BFD"/>
    <w:p w:rsidRDefault="006E3BFD" w:rsidP="006E3BFD" w:rsidR="006E3BFD"/>
    <w:p w:rsidRDefault="006E3BFD" w:rsidP="006E3BFD" w:rsidR="006E3BFD"/>
    <w:p w:rsidRDefault="004F5027" w:rsidR="004F5027"/>
    <w:sectPr w:rsidSect="006E3BFD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3BFD" w:rsidP="006E3BFD" w:rsidR="006E3BFD">
      <w:r>
        <w:separator/>
      </w:r>
    </w:p>
  </w:endnote>
  <w:endnote w:id="0" w:type="continuationSeparator">
    <w:p w:rsidRDefault="006E3BFD" w:rsidP="006E3BFD" w:rsidR="006E3B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3BFD" w:rsidP="006E3BFD" w:rsidR="006E3BFD">
      <w:r>
        <w:separator/>
      </w:r>
    </w:p>
  </w:footnote>
  <w:footnote w:id="0" w:type="continuationSeparator">
    <w:p w:rsidRDefault="006E3BFD" w:rsidP="006E3BFD" w:rsidR="006E3B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3BFD" w:rsidP="006E3BFD" w:rsidR="006E3BF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A053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St-107/2016-5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3BFD" w:rsidP="006E3BFD" w:rsidR="006E3BFD" w:rsidRPr="00A074C3">
    <w:pPr>
      <w:pStyle w:val="Zaglavlje"/>
      <w:jc w:val="right"/>
      <w:rPr>
        <w:szCs w:val="24"/>
      </w:rPr>
    </w:pPr>
    <w:r>
      <w:rPr>
        <w:szCs w:val="24"/>
      </w:rPr>
      <w:t>10 St-107/2016-5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415A"/>
    <w:rsid w:val="00136972"/>
    <w:rsid w:val="004F5027"/>
    <w:rsid w:val="006E3BFD"/>
    <w:rsid w:val="007A053E"/>
    <w:rsid w:val="00AD257F"/>
    <w:rsid w:val="00DB415A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3BF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3BF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E3BF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3B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3BF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3B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3BF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05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053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A053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A053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A053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3BF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3BF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E3BF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3B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3BF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3B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3BF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05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053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A053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A053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A053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930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St-107/2016</izvorni_sadrzaj>
    <derivirana_varijabla naziv="DomainObject.Predmet.OznakaBroj_1">St-107/2016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SALON VJENČANICA IVANČICA j.d.o.o. PULA</izvorni_sadrzaj>
    <derivirana_varijabla naziv="DomainObject.Predmet.ProtustrankaFormated_1">  SALON VJENČANICA IVANČICA j.d.o.o. PULA</derivirana_varijabla>
  </DomainObject.Predmet.ProtustrankaFormated>
  <DomainObject.Predmet.ProtustrankaFormatedOIB>
    <izvorni_sadrzaj>  SALON VJENČANICA IVANČICA j.d.o.o. PULA, OIB 05202263013</izvorni_sadrzaj>
    <derivirana_varijabla naziv="DomainObject.Predmet.ProtustrankaFormatedOIB_1">  SALON VJENČANICA IVANČICA j.d.o.o. PULA, OIB 05202263013</derivirana_varijabla>
  </DomainObject.Predmet.ProtustrankaFormatedOIB>
  <DomainObject.Predmet.ProtustrankaFormatedWithAdress>
    <izvorni_sadrzaj> SALON VJENČANICA IVANČICA j.d.o.o. PULA, Koparska 35, 52100 Pula</izvorni_sadrzaj>
    <derivirana_varijabla naziv="DomainObject.Predmet.ProtustrankaFormatedWithAdress_1"> SALON VJENČANICA IVANČICA j.d.o.o. PULA, Koparska 35, 52100 Pula</derivirana_varijabla>
  </DomainObject.Predmet.ProtustrankaFormatedWithAdress>
  <DomainObject.Predmet.ProtustrankaFormatedWithAdressOIB>
    <izvorni_sadrzaj> SALON VJENČANICA IVANČICA j.d.o.o. PULA, OIB 05202263013, Koparska 35, 52100 Pula</izvorni_sadrzaj>
    <derivirana_varijabla naziv="DomainObject.Predmet.ProtustrankaFormatedWithAdressOIB_1"> SALON VJENČANICA IVANČICA j.d.o.o. PULA, OIB 05202263013, Koparska 35, 52100 Pula</derivirana_varijabla>
  </DomainObject.Predmet.ProtustrankaFormatedWithAdressOIB>
  <DomainObject.Predmet.ProtustrankaWithAdress>
    <izvorni_sadrzaj>SALON VJENČANICA IVANČICA j.d.o.o. PULA Koparska 35, 52100 Pula</izvorni_sadrzaj>
    <derivirana_varijabla naziv="DomainObject.Predmet.ProtustrankaWithAdress_1">SALON VJENČANICA IVANČICA j.d.o.o. PULA Koparska 35, 52100 Pula</derivirana_varijabla>
  </DomainObject.Predmet.ProtustrankaWithAdress>
  <DomainObject.Predmet.ProtustrankaWithAdressOIB>
    <izvorni_sadrzaj>SALON VJENČANICA IVANČICA j.d.o.o. PULA, OIB 05202263013, Koparska 35, 52100 Pula</izvorni_sadrzaj>
    <derivirana_varijabla naziv="DomainObject.Predmet.ProtustrankaWithAdressOIB_1">SALON VJENČANICA IVANČICA j.d.o.o. PULA, OIB 05202263013, Koparska 35, 52100 Pula</derivirana_varijabla>
  </DomainObject.Predmet.ProtustrankaWithAdressOIB>
  <DomainObject.Predmet.ProtustrankaNazivFormated>
    <izvorni_sadrzaj>SALON VJENČANICA IVANČICA j.d.o.o. PULA</izvorni_sadrzaj>
    <derivirana_varijabla naziv="DomainObject.Predmet.ProtustrankaNazivFormated_1">SALON VJENČANICA IVANČICA j.d.o.o. PULA</derivirana_varijabla>
  </DomainObject.Predmet.ProtustrankaNazivFormated>
  <DomainObject.Predmet.ProtustrankaNazivFormatedOIB>
    <izvorni_sadrzaj>SALON VJENČANICA IVANČICA j.d.o.o. PULA, OIB 05202263013</izvorni_sadrzaj>
    <derivirana_varijabla naziv="DomainObject.Predmet.ProtustrankaNazivFormatedOIB_1">SALON VJENČANICA IVANČICA j.d.o.o. PULA, OIB 05202263013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9437.66</izvorni_sadrzaj>
    <derivirana_varijabla naziv="DomainObject.Predmet.TrenutnaVrijednost_1">9437.66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SALON VJENČANICA IVANČICA j.d.o.o. PULA</item>
    </izvorni_sadrzaj>
    <derivirana_varijabla naziv="DomainObject.Predmet.ProtuStrankaListFormated_1">
      <item>SALON VJENČANICA IVANČICA j.d.o.o. PULA</item>
    </derivirana_varijabla>
  </DomainObject.Predmet.ProtuStrankaListFormated>
  <DomainObject.Predmet.ProtuStrankaListFormatedOIB>
    <izvorni_sadrzaj>
      <item>SALON VJENČANICA IVANČICA j.d.o.o. PULA, OIB 05202263013</item>
    </izvorni_sadrzaj>
    <derivirana_varijabla naziv="DomainObject.Predmet.ProtuStrankaListFormatedOIB_1">
      <item>SALON VJENČANICA IVANČICA j.d.o.o. PULA, OIB 05202263013</item>
    </derivirana_varijabla>
  </DomainObject.Predmet.ProtuStrankaListFormatedOIB>
  <DomainObject.Predmet.ProtuStrankaListFormatedWithAdress>
    <izvorni_sadrzaj>
      <item>SALON VJENČANICA IVANČICA j.d.o.o. PULA, Koparska 35, 52100 Pula</item>
    </izvorni_sadrzaj>
    <derivirana_varijabla naziv="DomainObject.Predmet.ProtuStrankaListFormatedWithAdress_1">
      <item>SALON VJENČANICA IVANČICA j.d.o.o. PULA, Koparska 35, 52100 Pula</item>
    </derivirana_varijabla>
  </DomainObject.Predmet.ProtuStrankaListFormatedWithAdress>
  <DomainObject.Predmet.ProtuStrankaListFormatedWithAdressOIB>
    <izvorni_sadrzaj>
      <item>SALON VJENČANICA IVANČICA j.d.o.o. PULA, OIB 05202263013, Koparska 35, 52100 Pula</item>
    </izvorni_sadrzaj>
    <derivirana_varijabla naziv="DomainObject.Predmet.ProtuStrankaListFormatedWithAdressOIB_1">
      <item>SALON VJENČANICA IVANČICA j.d.o.o. PULA, OIB 05202263013, Koparska 35, 52100 Pula</item>
    </derivirana_varijabla>
  </DomainObject.Predmet.ProtuStrankaListFormatedWithAdressOIB>
  <DomainObject.Predmet.ProtuStrankaListNazivFormated>
    <izvorni_sadrzaj>
      <item>SALON VJENČANICA IVANČICA j.d.o.o. PULA</item>
    </izvorni_sadrzaj>
    <derivirana_varijabla naziv="DomainObject.Predmet.ProtuStrankaListNazivFormated_1">
      <item>SALON VJENČANICA IVANČICA j.d.o.o. PULA</item>
    </derivirana_varijabla>
  </DomainObject.Predmet.ProtuStrankaListNazivFormated>
  <DomainObject.Predmet.ProtuStrankaListNazivFormatedOIB>
    <izvorni_sadrzaj>
      <item>SALON VJENČANICA IVANČICA j.d.o.o. PULA, OIB 05202263013</item>
    </izvorni_sadrzaj>
    <derivirana_varijabla naziv="DomainObject.Predmet.ProtuStrankaListNazivFormatedOIB_1">
      <item>SALON VJENČANICA IVANČICA j.d.o.o. PULA, OIB 05202263013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SALON VJENČANICA IVANČICA j.d.o.o. PULA</izvorni_sadrzaj>
    <derivirana_varijabla naziv="DomainObject.Predmet.ProtustrankaIDrugi_1">SALON VJENČANICA IVANČICA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SALON VJENČANICA IVANČICA j.d.o.o. PULA, OIB 05202263013, Koparska 35, 52100 Pula</izvorni_sadrzaj>
    <derivirana_varijabla naziv="DomainObject.Predmet.ProtustrankaIDrugiAdressOIB_1">SALON VJENČANICA IVANČICA j.d.o.o. PULA, OIB 05202263013, Koparska 35,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SALON VJENČANICA IVANČICA j.d.o.o. PULA</item>
    </izvorni_sadrzaj>
    <derivirana_varijabla naziv="DomainObject.Predmet.SudioniciListNaziv_1">
      <item>FINANCIJSKA AGENCIJA, RC RIJEKA, PODRUŽNICA PULA, PULA</item>
      <item>SALON VJENČANICA IVANČICA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SALON VJENČANICA IVANČICA j.d.o.o. PULA, OIB 05202263013, Koparska 35,52100 Pula</item>
    </izvorni_sadrzaj>
    <derivirana_varijabla naziv="DomainObject.Predmet.SudioniciListAdressOIB_1">
      <item>FINANCIJSKA AGENCIJA, RC RIJEKA, PODRUŽNICA PULA, PULA, OIB 85821130368, Giardini 5,52100 Pula</item>
      <item>SALON VJENČANICA IVANČICA j.d.o.o. PULA, OIB 05202263013, Koparska 35,52100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05202263013</item>
    </izvorni_sadrzaj>
    <derivirana_varijabla naziv="DomainObject.Predmet.SudioniciListNazivOIB_1">
      <item>, OIB 85821130368</item>
      <item>, OIB 05202263013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581</properties:Words>
  <properties:Characters>3117</properties:Characters>
  <properties:Lines>96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2016-04-05T07:21:00Z</dcterms:created>
  <dc:creator>Mihaela Kaligari</dc:creator>
  <cp:lastModifiedBy>Sanja Lakošeljac</cp:lastModifiedBy>
  <dcterms:modified xmlns:xsi="http://www.w3.org/2001/XMLSchema-instance" xsi:type="dcterms:W3CDTF">2016-04-05T07:28:00Z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