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26a9" w14:paraId="fcd26a9" w:rsidRDefault="004D7A3D" w:rsidP="006B2B3A" w:rsidR="006B2B3A">
      <w:pPr>
        <w:pStyle w:val="Naslov1"/>
        <w:ind w:right="-51"/>
        <w15:collapsed w:val="false"/>
      </w:pPr>
      <w:bookmarkStart w:name="_GoBack" w:id="0"/>
      <w:bookmarkEnd w:id="0"/>
      <w:r>
        <w:t xml:space="preserve">             </w:t>
      </w:r>
      <w:r w:rsidR="006B2B3A">
        <w:t xml:space="preserve">   </w:t>
      </w:r>
      <w:r>
        <w:t>REPUBLIKA HRVATSKA</w:t>
      </w:r>
    </w:p>
    <w:p w:rsidRDefault="004D7A3D" w:rsidP="006B2B3A" w:rsidR="004D7A3D">
      <w:pPr>
        <w:pStyle w:val="Naslov1"/>
        <w:ind w:right="-51"/>
      </w:pPr>
      <w:r>
        <w:t xml:space="preserve">OPĆINSKI </w:t>
      </w:r>
      <w:r w:rsidR="006B2B3A">
        <w:t xml:space="preserve">GRAĐANSKI </w:t>
      </w:r>
      <w:r>
        <w:t>SUD U ZAGREBU</w:t>
      </w:r>
    </w:p>
    <w:p w:rsidRDefault="006B2B3A" w:rsidR="004D7A3D">
      <w:pPr>
        <w:pStyle w:val="Naslov3"/>
        <w:ind w:right="-51"/>
        <w:rPr>
          <w:sz w:val="24"/>
        </w:rPr>
      </w:pPr>
      <w:r>
        <w:rPr>
          <w:sz w:val="24"/>
        </w:rPr>
        <w:t xml:space="preserve">   </w:t>
      </w:r>
      <w:r w:rsidR="00C35437">
        <w:rPr>
          <w:sz w:val="24"/>
        </w:rPr>
        <w:t xml:space="preserve">         </w:t>
      </w:r>
      <w:r w:rsidR="004D7A3D">
        <w:rPr>
          <w:sz w:val="24"/>
        </w:rPr>
        <w:t>10000</w:t>
      </w:r>
      <w:r w:rsidR="00C35437">
        <w:rPr>
          <w:sz w:val="24"/>
        </w:rPr>
        <w:t xml:space="preserve"> ZAGREB – </w:t>
      </w:r>
      <w:r w:rsidR="00D43877">
        <w:rPr>
          <w:sz w:val="24"/>
        </w:rPr>
        <w:t>Ulica grada Vukovara 84</w:t>
      </w:r>
    </w:p>
    <w:p w:rsidRDefault="004D7A3D" w:rsidR="004D7A3D">
      <w:pPr>
        <w:ind w:right="-51"/>
        <w:rPr>
          <w:b/>
        </w:rPr>
      </w:pPr>
      <w:r>
        <w:t xml:space="preserve">           </w:t>
      </w:r>
      <w:r w:rsidR="006B2B3A">
        <w:t xml:space="preserve">     </w:t>
      </w:r>
      <w:r>
        <w:t xml:space="preserve">  </w:t>
      </w:r>
      <w:r w:rsidR="006B2B3A">
        <w:rPr>
          <w:b/>
        </w:rPr>
        <w:t>Poštanski pretinac 303</w:t>
      </w:r>
    </w:p>
    <w:p w:rsidRDefault="004D7A3D" w:rsidR="004D7A3D">
      <w:pPr>
        <w:pStyle w:val="Naslov6"/>
        <w:framePr w:y="500" w:x="2450" w:hAnchor="page" w:wrap="around"/>
        <w:rPr>
          <w:sz w:val="28"/>
          <w:lang w:val="hr-HR"/>
        </w:rPr>
      </w:pPr>
      <w:r>
        <w:rPr>
          <w:sz w:val="28"/>
        </w:rPr>
        <w:t>R</w:t>
      </w:r>
      <w:r>
        <w:rPr>
          <w:sz w:val="28"/>
          <w:lang w:val="hr-HR"/>
        </w:rPr>
        <w:t xml:space="preserve"> </w:t>
      </w:r>
      <w:r>
        <w:rPr>
          <w:sz w:val="28"/>
        </w:rPr>
        <w:t>o</w:t>
      </w:r>
      <w:r>
        <w:rPr>
          <w:sz w:val="28"/>
          <w:lang w:val="hr-HR"/>
        </w:rPr>
        <w:t xml:space="preserve"> č </w:t>
      </w:r>
      <w:proofErr w:type="spellStart"/>
      <w:r>
        <w:rPr>
          <w:sz w:val="28"/>
        </w:rPr>
        <w:t>i</w:t>
      </w:r>
      <w:proofErr w:type="spellEnd"/>
      <w:r>
        <w:rPr>
          <w:sz w:val="28"/>
          <w:lang w:val="hr-HR"/>
        </w:rPr>
        <w:t xml:space="preserve"> š </w:t>
      </w:r>
      <w:r>
        <w:rPr>
          <w:sz w:val="28"/>
        </w:rPr>
        <w:t>t</w:t>
      </w:r>
      <w:r>
        <w:rPr>
          <w:sz w:val="28"/>
          <w:lang w:val="hr-HR"/>
        </w:rPr>
        <w:t xml:space="preserve"> </w:t>
      </w:r>
      <w:r>
        <w:rPr>
          <w:sz w:val="28"/>
        </w:rPr>
        <w:t>e</w:t>
      </w:r>
    </w:p>
    <w:p w:rsidRDefault="009B1D18" w:rsidR="004D7A3D">
      <w:pPr>
        <w:framePr w:y="500" w:x="2450" w:vAnchor="text" w:hAnchor="page" w:wrap="around" w:hSpace="180" w:h="851" w:w="1702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7. rujna 2018</w:t>
      </w:r>
      <w:r w:rsidR="00EF5005">
        <w:t>.</w:t>
      </w:r>
    </w:p>
    <w:p w:rsidRDefault="004D7A3D" w:rsidR="00EA77F5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                 Broj:</w:t>
      </w:r>
      <w:r w:rsidR="009B1D18">
        <w:t xml:space="preserve"> 20 </w:t>
      </w:r>
      <w:proofErr w:type="spellStart"/>
      <w:r w:rsidR="00EF5005">
        <w:t>Sp</w:t>
      </w:r>
      <w:proofErr w:type="spellEnd"/>
      <w:r w:rsidR="00EF5005">
        <w:t>-</w:t>
      </w:r>
      <w:r w:rsidR="009B1D18">
        <w:t>1</w:t>
      </w:r>
      <w:r w:rsidR="00B65D85">
        <w:t>24</w:t>
      </w:r>
      <w:r w:rsidR="009B1D18">
        <w:t>/17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>Pravna stvar</w:t>
      </w: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>
        <w:t xml:space="preserve">Potrošač: </w:t>
      </w:r>
      <w:r w:rsidR="00B65D85">
        <w:t xml:space="preserve">Marijo </w:t>
      </w:r>
      <w:proofErr w:type="spellStart"/>
      <w:r w:rsidR="00B65D85">
        <w:t>Gujić</w:t>
      </w:r>
      <w:proofErr w:type="spellEnd"/>
    </w:p>
    <w:p w:rsidRDefault="0075295A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Radi:   </w:t>
      </w:r>
      <w:r w:rsidR="00EF5005">
        <w:t>stečaja potrošača</w:t>
      </w:r>
      <w:r w:rsidR="00597928" w:rsidRPr="003511FB">
        <w:t xml:space="preserve">            </w:t>
      </w:r>
      <w:r w:rsidR="00AF403D" w:rsidRPr="003511FB">
        <w:t xml:space="preserve">         </w:t>
      </w:r>
    </w:p>
    <w:p w:rsidRDefault="004D7A3D" w:rsidR="004D7A3D"/>
    <w:p w:rsidRDefault="004D7A3D" w:rsidR="004D7A3D"/>
    <w:p w:rsidRDefault="004D7A3D" w:rsidR="004D7A3D"/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4D7A3D" w:rsidR="004D7A3D">
      <w:pPr>
        <w:pStyle w:val="Naslov5"/>
        <w:jc w:val="center"/>
        <w:rPr>
          <w:sz w:val="32"/>
        </w:rPr>
      </w:pPr>
      <w:r>
        <w:rPr>
          <w:sz w:val="32"/>
        </w:rPr>
        <w:t>P O Z I V</w:t>
      </w:r>
    </w:p>
    <w:p w:rsidRDefault="00635CE2" w:rsidR="00635CE2">
      <w:pPr>
        <w:jc w:val="center"/>
        <w:rPr>
          <w:b/>
        </w:rPr>
      </w:pPr>
    </w:p>
    <w:p w:rsidRDefault="00EF5005" w:rsidP="00934E25" w:rsidR="004D7A3D">
      <w:pPr>
        <w:jc w:val="center"/>
        <w:rPr>
          <w:b/>
        </w:rPr>
      </w:pPr>
      <w:r>
        <w:rPr>
          <w:b/>
        </w:rPr>
        <w:t xml:space="preserve">za davanje izjave u smislu čl. </w:t>
      </w:r>
      <w:r w:rsidR="00934E25">
        <w:rPr>
          <w:b/>
        </w:rPr>
        <w:t>39.</w:t>
      </w:r>
      <w:r>
        <w:rPr>
          <w:b/>
        </w:rPr>
        <w:t xml:space="preserve"> Zakona o stečaju potrošača</w:t>
      </w:r>
    </w:p>
    <w:p w:rsidRDefault="00635CE2" w:rsidR="00635CE2">
      <w:pPr>
        <w:jc w:val="center"/>
        <w:rPr>
          <w:b/>
        </w:rPr>
      </w:pPr>
    </w:p>
    <w:p w:rsidRDefault="000406C7" w:rsidP="000406C7" w:rsidR="000406C7">
      <w:pPr>
        <w:ind w:firstLine="708" w:right="-51"/>
        <w:jc w:val="both"/>
      </w:pPr>
    </w:p>
    <w:p w:rsidRDefault="009B1D18" w:rsidP="00EF5005" w:rsidR="003511FB">
      <w:pPr>
        <w:ind w:firstLine="708" w:right="-51"/>
        <w:jc w:val="center"/>
        <w:rPr>
          <w:b/>
        </w:rPr>
      </w:pPr>
      <w:r>
        <w:t>STJEPAN RAKAREC</w:t>
      </w:r>
    </w:p>
    <w:p w:rsidRDefault="007C4D5A" w:rsidR="00635CE2">
      <w:pPr>
        <w:ind w:right="-51"/>
        <w:jc w:val="both"/>
        <w:rPr>
          <w:b/>
        </w:rPr>
      </w:pPr>
      <w:r>
        <w:rPr>
          <w:b/>
        </w:rPr>
        <w:t xml:space="preserve">        </w:t>
      </w:r>
    </w:p>
    <w:p w:rsidRDefault="000406C7" w:rsidR="000406C7" w:rsidRPr="000406C7">
      <w:pPr>
        <w:ind w:right="-51"/>
        <w:jc w:val="both"/>
        <w:rPr>
          <w:b/>
        </w:rPr>
      </w:pPr>
    </w:p>
    <w:p w:rsidRDefault="004D7A3D" w:rsidR="004D7A3D">
      <w:pPr>
        <w:ind w:right="-51"/>
        <w:jc w:val="both"/>
      </w:pPr>
      <w:r>
        <w:t xml:space="preserve">     Pozivate se na ročište u gornjoj pravnoj stvari na dan </w:t>
      </w:r>
      <w:r w:rsidR="009B1D18">
        <w:rPr>
          <w:b/>
        </w:rPr>
        <w:t>7. rujna 2018. u 10</w:t>
      </w:r>
      <w:r w:rsidR="00EF5005">
        <w:rPr>
          <w:b/>
        </w:rPr>
        <w:t>,</w:t>
      </w:r>
      <w:r w:rsidR="00B65D85">
        <w:rPr>
          <w:b/>
        </w:rPr>
        <w:t>30</w:t>
      </w:r>
      <w:r w:rsidR="00614F18">
        <w:rPr>
          <w:b/>
        </w:rPr>
        <w:t xml:space="preserve"> </w:t>
      </w:r>
      <w:r>
        <w:t>sati, u ovaj sud,</w:t>
      </w:r>
      <w:r w:rsidR="00205089">
        <w:t xml:space="preserve"> </w:t>
      </w:r>
      <w:r w:rsidR="00D43877">
        <w:t>Ulica grada Vukovara 84</w:t>
      </w:r>
      <w:r w:rsidR="00205089">
        <w:t>,</w:t>
      </w:r>
      <w:r>
        <w:t xml:space="preserve"> soba broj</w:t>
      </w:r>
      <w:r w:rsidR="00CA5D89">
        <w:t xml:space="preserve"> </w:t>
      </w:r>
      <w:r w:rsidR="009B1D18">
        <w:rPr>
          <w:b/>
        </w:rPr>
        <w:t>301/III.</w:t>
      </w:r>
    </w:p>
    <w:p w:rsidRDefault="00BB1919" w:rsidR="00BB1919">
      <w:pPr>
        <w:ind w:right="-51"/>
        <w:jc w:val="both"/>
      </w:pPr>
      <w:r>
        <w:tab/>
      </w:r>
    </w:p>
    <w:p w:rsidRDefault="00210066" w:rsidR="00BB1919" w:rsidRPr="00BB1919">
      <w:pPr>
        <w:ind w:right="-51"/>
        <w:jc w:val="both"/>
        <w:rPr>
          <w:b/>
        </w:rPr>
      </w:pPr>
      <w:r>
        <w:rPr>
          <w:b/>
        </w:rPr>
        <w:tab/>
      </w:r>
    </w:p>
    <w:p w:rsidRDefault="004D7A3D" w:rsidP="007458AA" w:rsidR="004D7A3D">
      <w:pPr>
        <w:spacing w:before="240"/>
        <w:ind w:right="-51"/>
        <w:jc w:val="center"/>
      </w:pPr>
      <w:r>
        <w:t xml:space="preserve"> Zagrebu, </w:t>
      </w:r>
      <w:r w:rsidR="009B1D18">
        <w:t>29. kolovoza 2018.</w:t>
      </w:r>
      <w:r w:rsidR="00056D91">
        <w:t xml:space="preserve"> </w:t>
      </w:r>
    </w:p>
    <w:p w:rsidRDefault="004D7A3D" w:rsidR="004D7A3D">
      <w:pPr>
        <w:ind w:right="-51"/>
      </w:pPr>
    </w:p>
    <w:p w:rsidRDefault="00635CE2" w:rsidR="00635CE2">
      <w:pPr>
        <w:ind w:right="-51"/>
      </w:pPr>
    </w:p>
    <w:p w:rsidRDefault="003511FB" w:rsidP="003511FB" w:rsidR="003511FB">
      <w:pPr>
        <w:ind w:right="-51"/>
        <w:jc w:val="right"/>
      </w:pPr>
      <w:r>
        <w:tab/>
      </w:r>
      <w:r>
        <w:tab/>
      </w:r>
    </w:p>
    <w:p w:rsidRDefault="004D7A3D" w:rsidP="009B1D18" w:rsidR="009B1D18">
      <w:pPr>
        <w:ind w:firstLine="708" w:right="-51" w:left="6372"/>
        <w:jc w:val="center"/>
      </w:pPr>
      <w:r>
        <w:t xml:space="preserve"> Sudac:  </w:t>
      </w:r>
    </w:p>
    <w:p w:rsidRDefault="009B1D18" w:rsidP="009B1D18" w:rsidR="004D7A3D">
      <w:pPr>
        <w:ind w:firstLine="291" w:right="-51" w:left="6372"/>
        <w:jc w:val="center"/>
      </w:pPr>
      <w:r>
        <w:t>Vladimir Dimanovski,</w:t>
      </w:r>
      <w:r w:rsidR="004D7A3D">
        <w:t>v.</w:t>
      </w:r>
      <w:r w:rsidR="00CA5D89">
        <w:t xml:space="preserve"> </w:t>
      </w:r>
      <w:r w:rsidR="004D7A3D">
        <w:t>r.</w:t>
      </w:r>
    </w:p>
    <w:p w:rsidRDefault="00635CE2" w:rsidP="003511FB" w:rsidR="00635CE2">
      <w:pPr>
        <w:ind w:right="-51"/>
        <w:jc w:val="right"/>
      </w:pPr>
    </w:p>
    <w:p w:rsidRDefault="004D7A3D" w:rsidP="003511FB" w:rsidR="004D7A3D">
      <w:pPr>
        <w:ind w:firstLine="720" w:right="-51" w:left="3600"/>
        <w:jc w:val="right"/>
        <w:rPr>
          <w:sz w:val="20"/>
        </w:rPr>
      </w:pPr>
      <w:r>
        <w:t xml:space="preserve"> </w:t>
      </w:r>
    </w:p>
    <w:p w:rsidRDefault="00056D91" w:rsidP="008D687C" w:rsidR="00056D91" w:rsidRPr="008D687C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Default="009B1D18" w:rsidP="008D687C" w:rsidR="00056D91" w:rsidRPr="008D687C">
      <w:pPr>
        <w:pStyle w:val="Tijeloteksta"/>
        <w:ind w:firstLine="708" w:left="4248"/>
        <w:jc w:val="center"/>
      </w:pPr>
      <w:r>
        <w:t>Ivana Golub</w:t>
      </w:r>
    </w:p>
    <w:p w:rsidRDefault="00056D91" w:rsidP="003511FB" w:rsidR="004D7A3D">
      <w:pPr>
        <w:jc w:val="right"/>
      </w:pPr>
      <w:r>
        <w:t xml:space="preserve"> </w:t>
      </w:r>
    </w:p>
    <w:p w:rsidRDefault="007458AA" w:rsidR="007458AA"/>
    <w:sectPr w:rsidR="007458AA">
      <w:pgSz w:code="9" w:h="16840" w:w="11907"/>
      <w:pgMar w:gutter="0" w:footer="720" w:header="720" w:left="1230" w:bottom="873" w:right="1230" w:top="170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7152"/>
    <w:rsid w:val="00017B62"/>
    <w:rsid w:val="000406C7"/>
    <w:rsid w:val="00056D91"/>
    <w:rsid w:val="00061BA3"/>
    <w:rsid w:val="00067C92"/>
    <w:rsid w:val="000814D3"/>
    <w:rsid w:val="00086A80"/>
    <w:rsid w:val="00087331"/>
    <w:rsid w:val="000963EC"/>
    <w:rsid w:val="000C4B64"/>
    <w:rsid w:val="000E0307"/>
    <w:rsid w:val="000E64FF"/>
    <w:rsid w:val="00103847"/>
    <w:rsid w:val="00120027"/>
    <w:rsid w:val="001405DE"/>
    <w:rsid w:val="00172597"/>
    <w:rsid w:val="001B7426"/>
    <w:rsid w:val="001E114B"/>
    <w:rsid w:val="001E4705"/>
    <w:rsid w:val="001F7152"/>
    <w:rsid w:val="00205089"/>
    <w:rsid w:val="00210066"/>
    <w:rsid w:val="002221B4"/>
    <w:rsid w:val="00250815"/>
    <w:rsid w:val="00252912"/>
    <w:rsid w:val="00255D79"/>
    <w:rsid w:val="00265866"/>
    <w:rsid w:val="00266CCA"/>
    <w:rsid w:val="002734DA"/>
    <w:rsid w:val="00303A35"/>
    <w:rsid w:val="00304E2E"/>
    <w:rsid w:val="00313011"/>
    <w:rsid w:val="0031573F"/>
    <w:rsid w:val="003511FB"/>
    <w:rsid w:val="003A1003"/>
    <w:rsid w:val="003D4725"/>
    <w:rsid w:val="00417E1E"/>
    <w:rsid w:val="004268FE"/>
    <w:rsid w:val="00456304"/>
    <w:rsid w:val="00462BF5"/>
    <w:rsid w:val="004674C9"/>
    <w:rsid w:val="0047554B"/>
    <w:rsid w:val="00494277"/>
    <w:rsid w:val="004A1A2E"/>
    <w:rsid w:val="004A1F36"/>
    <w:rsid w:val="004D670C"/>
    <w:rsid w:val="004D7A3D"/>
    <w:rsid w:val="005518A7"/>
    <w:rsid w:val="0057318D"/>
    <w:rsid w:val="00593F53"/>
    <w:rsid w:val="00597928"/>
    <w:rsid w:val="005B47CB"/>
    <w:rsid w:val="005C73B9"/>
    <w:rsid w:val="005D49E0"/>
    <w:rsid w:val="005E408B"/>
    <w:rsid w:val="00614F18"/>
    <w:rsid w:val="00623ADE"/>
    <w:rsid w:val="00635CE2"/>
    <w:rsid w:val="00657931"/>
    <w:rsid w:val="006679D3"/>
    <w:rsid w:val="00670C84"/>
    <w:rsid w:val="00691BB6"/>
    <w:rsid w:val="006B2B3A"/>
    <w:rsid w:val="006D7AE2"/>
    <w:rsid w:val="006F63E5"/>
    <w:rsid w:val="00715649"/>
    <w:rsid w:val="00727341"/>
    <w:rsid w:val="007458AA"/>
    <w:rsid w:val="0075295A"/>
    <w:rsid w:val="007A61B0"/>
    <w:rsid w:val="007C4D5A"/>
    <w:rsid w:val="007D244E"/>
    <w:rsid w:val="007D6314"/>
    <w:rsid w:val="007E4F57"/>
    <w:rsid w:val="007E6CDE"/>
    <w:rsid w:val="007F4EA9"/>
    <w:rsid w:val="00835913"/>
    <w:rsid w:val="00843252"/>
    <w:rsid w:val="00875EE1"/>
    <w:rsid w:val="00921E0C"/>
    <w:rsid w:val="00931731"/>
    <w:rsid w:val="00934E25"/>
    <w:rsid w:val="0094047E"/>
    <w:rsid w:val="00964792"/>
    <w:rsid w:val="0098034A"/>
    <w:rsid w:val="00981CCC"/>
    <w:rsid w:val="009B1D18"/>
    <w:rsid w:val="009B5F0C"/>
    <w:rsid w:val="009C36FE"/>
    <w:rsid w:val="009C4214"/>
    <w:rsid w:val="009E26B2"/>
    <w:rsid w:val="00A14E15"/>
    <w:rsid w:val="00A161F7"/>
    <w:rsid w:val="00A30AB3"/>
    <w:rsid w:val="00AB2081"/>
    <w:rsid w:val="00AC4AC5"/>
    <w:rsid w:val="00AD3F6A"/>
    <w:rsid w:val="00AF403D"/>
    <w:rsid w:val="00B22DB9"/>
    <w:rsid w:val="00B248F0"/>
    <w:rsid w:val="00B51907"/>
    <w:rsid w:val="00B65D85"/>
    <w:rsid w:val="00B7408D"/>
    <w:rsid w:val="00BA3EB2"/>
    <w:rsid w:val="00BA7A22"/>
    <w:rsid w:val="00BB1919"/>
    <w:rsid w:val="00BB6EE5"/>
    <w:rsid w:val="00BC3CFA"/>
    <w:rsid w:val="00BE4863"/>
    <w:rsid w:val="00BF0426"/>
    <w:rsid w:val="00C031A9"/>
    <w:rsid w:val="00C15AFE"/>
    <w:rsid w:val="00C35437"/>
    <w:rsid w:val="00C37543"/>
    <w:rsid w:val="00C75552"/>
    <w:rsid w:val="00C76170"/>
    <w:rsid w:val="00C80411"/>
    <w:rsid w:val="00C8681F"/>
    <w:rsid w:val="00CA13BB"/>
    <w:rsid w:val="00CA5D89"/>
    <w:rsid w:val="00D12972"/>
    <w:rsid w:val="00D320A5"/>
    <w:rsid w:val="00D43877"/>
    <w:rsid w:val="00D46121"/>
    <w:rsid w:val="00D7469B"/>
    <w:rsid w:val="00D82440"/>
    <w:rsid w:val="00D901BC"/>
    <w:rsid w:val="00DE70B8"/>
    <w:rsid w:val="00E05275"/>
    <w:rsid w:val="00E24A05"/>
    <w:rsid w:val="00E76F61"/>
    <w:rsid w:val="00E77EFB"/>
    <w:rsid w:val="00EA77F5"/>
    <w:rsid w:val="00EF5005"/>
    <w:rsid w:val="00EF63E8"/>
    <w:rsid w:val="00EF7F3D"/>
    <w:rsid w:val="00F00FCC"/>
    <w:rsid w:val="00F20122"/>
    <w:rsid w:val="00F35801"/>
    <w:rsid w:val="00F54695"/>
    <w:rsid w:val="00F6357C"/>
    <w:rsid w:val="00F756AB"/>
    <w:rsid w:val="00F9463F"/>
    <w:rsid w:val="00FA1B7D"/>
    <w:rsid w:val="00FA33BC"/>
    <w:rsid w:val="00FE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y="-7" w:x="1039" w:vAnchor="text" w:hAnchor="text" w:wrap="around" w:hSpace="180" w:h="851" w:w="1702"/>
      <w:pBdr>
        <w:top w:space="7" w:sz="6" w:color="000000" w:val="single"/>
        <w:left w:space="7" w:sz="6" w:color="000000" w:val="single"/>
        <w:bottom w:space="7" w:sz="6" w:color="000000" w:val="single"/>
        <w:right w:space="7" w:sz="6" w:color="000000" w:val="single"/>
      </w:pBdr>
      <w:shd w:fill="FFFFFF" w:color="FFFFFF" w:val="solid"/>
      <w:jc w:val="center"/>
      <w:outlineLvl w:val="5"/>
    </w:pPr>
    <w:rPr>
      <w:b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D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D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D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D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h="851" w:hAnchor="text" w:hSpace="180" w:vAnchor="text" w:w="1702" w:wrap="around" w:x="1039" w:y="-7"/>
      <w:pBdr>
        <w:top w:color="000000" w:space="7" w:sz="6" w:val="single"/>
        <w:left w:color="000000" w:space="7" w:sz="6" w:val="single"/>
        <w:bottom w:color="000000" w:space="7" w:sz="6" w:val="single"/>
        <w:right w:color="000000" w:space="7" w:sz="6" w:val="single"/>
      </w:pBdr>
      <w:shd w:color="FFFFFF" w:fill="FFFFFF" w:val="solid"/>
      <w:jc w:val="center"/>
      <w:outlineLvl w:val="5"/>
    </w:pPr>
    <w:rPr>
      <w:b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D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D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D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D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96</properties:Words>
  <properties:Characters>468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2018-08-29T08:17:00Z</dcterms:created>
  <dc:creator>Microbase</dc:creator>
  <cp:lastModifiedBy>Ivana Golub</cp:lastModifiedBy>
  <cp:lastPrinted>2018-08-29T08:27:00Z</cp:lastPrinted>
  <dcterms:modified xmlns:xsi="http://www.w3.org/2001/XMLSchema-instance" xsi:type="dcterms:W3CDTF">2018-08-29T08:27:00Z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Stjepan Rakarec - Ročište (Sp-30-16 - poziv stečajnom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