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eba3" w14:paraId="68beba3" w:rsidRDefault="00AE649C" w:rsidP="00062DE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62DEB" w:rsidP="00062DE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62DEB" w:rsidP="00062DEB" w:rsidR="00AE649C" w:rsidRPr="00B76F3C">
      <w:pPr>
        <w:pStyle w:val="SudSjedite"/>
      </w:pPr>
      <w:r>
        <w:t xml:space="preserve">                                                                                                     Poslovni broj: 4 St-698/15-4</w:t>
      </w:r>
      <w:r w:rsidR="00EA1C6D">
        <w:tab/>
      </w:r>
    </w:p>
    <w:p w:rsidRDefault="00062DEB" w:rsidP="00062DEB" w:rsidR="00062DEB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62DEB" w:rsidP="00062DEB" w:rsidR="00062DE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62DEB" w:rsidP="00062DEB" w:rsidR="00062DE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62DEB" w:rsidP="00062DEB" w:rsidR="00062DE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62DEB" w:rsidP="00062DEB" w:rsidR="00062DEB">
      <w:pPr>
        <w:spacing w:after="0"/>
        <w:jc w:val="right"/>
        <w:rPr>
          <w:lang w:eastAsia="hr-HR"/>
        </w:rPr>
      </w:pPr>
    </w:p>
    <w:p w:rsidRDefault="00062DEB" w:rsidP="00062DEB" w:rsidR="00062DEB">
      <w:pPr>
        <w:spacing w:after="0"/>
        <w:jc w:val="right"/>
      </w:pPr>
    </w:p>
    <w:p w:rsidRDefault="00062DEB" w:rsidP="00062DEB" w:rsidR="00062DEB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IDLA društvo s ograničenom odgovornošću za smještaj starijih i nemoćnih osoba, Budančevica, Stjepana Radića 58, OIB: 01492054299,  6. studenoga 2015. temeljem čl. 430. Stečajnog zakona („NN“ 71/15, u daljnjem tekstu SZ) objavljuje sljedeći</w:t>
      </w:r>
    </w:p>
    <w:p w:rsidRDefault="00062DEB" w:rsidP="00062DEB" w:rsidR="00062DEB">
      <w:pPr>
        <w:spacing w:after="0"/>
        <w:jc w:val="center"/>
      </w:pPr>
    </w:p>
    <w:p w:rsidRDefault="00062DEB" w:rsidP="00062DEB" w:rsidR="00062DEB">
      <w:pPr>
        <w:spacing w:after="0"/>
        <w:jc w:val="center"/>
      </w:pPr>
      <w:r>
        <w:t>OGLAS</w:t>
      </w:r>
    </w:p>
    <w:p w:rsidRDefault="00062DEB" w:rsidP="00062DEB" w:rsidR="00062DEB">
      <w:pPr>
        <w:spacing w:after="0"/>
      </w:pPr>
    </w:p>
    <w:p w:rsidRDefault="00062DEB" w:rsidP="00062DEB" w:rsidR="00062DEB">
      <w:pPr>
        <w:spacing w:after="0"/>
        <w:jc w:val="both"/>
      </w:pPr>
      <w:r>
        <w:t>1/</w:t>
      </w:r>
      <w:r>
        <w:tab/>
        <w:t>Utvrđuje se da ukupni iznos evidentiranog duga dužnika IDLA društvo s ograničenom odgovornošću za smještaj starijih i nemoćnih osoba, Budančevica, Stjepana Radića 58, OIB: 01492054299 iznosi 68.022,36 kn.</w:t>
      </w:r>
    </w:p>
    <w:p w:rsidRDefault="00062DEB" w:rsidP="00062DEB" w:rsidR="00062DEB">
      <w:pPr>
        <w:spacing w:after="0"/>
        <w:jc w:val="both"/>
      </w:pPr>
    </w:p>
    <w:p w:rsidRDefault="00062DEB" w:rsidP="00062DEB" w:rsidR="00062DEB">
      <w:pPr>
        <w:spacing w:after="0"/>
        <w:jc w:val="both"/>
      </w:pPr>
      <w:r>
        <w:t>2/</w:t>
      </w:r>
      <w:r>
        <w:tab/>
        <w:t xml:space="preserve"> Poziva se direktor dužnika Denis Jušta iz Budančevice, S. Radića 58, OIB: 43036855692 da u roku od 15 dana od dana objave ovog oglasa na e-oglasnoj ploči suda podnese ovome sudu, pozivom na gornji broj spisa, javnobilježnički ovjerovljeni prokazni popis imovine i obveza dužnika na propisanom obrascu.</w:t>
      </w:r>
    </w:p>
    <w:p w:rsidRDefault="00062DEB" w:rsidP="00062DEB" w:rsidR="00062DEB">
      <w:pPr>
        <w:spacing w:after="0"/>
        <w:jc w:val="both"/>
      </w:pPr>
    </w:p>
    <w:p w:rsidRDefault="00062DEB" w:rsidP="00062DEB" w:rsidR="00062DEB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62DEB" w:rsidP="00062DEB" w:rsidR="00062DEB">
      <w:pPr>
        <w:spacing w:after="0"/>
      </w:pPr>
    </w:p>
    <w:p w:rsidRDefault="00062DEB" w:rsidP="00062DEB" w:rsidR="00062DEB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062DEB" w:rsidP="00062DEB" w:rsidR="00062DEB">
      <w:pPr>
        <w:spacing w:after="0"/>
        <w:jc w:val="both"/>
        <w:rPr>
          <w:color w:val="000000"/>
        </w:rPr>
      </w:pPr>
      <w:r>
        <w:tab/>
      </w:r>
    </w:p>
    <w:p w:rsidRDefault="00062DEB" w:rsidP="00062DEB" w:rsidR="00062DEB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22069815 otvoren kod Hrvatske poštanske banke. </w:t>
      </w:r>
    </w:p>
    <w:p w:rsidRDefault="00062DEB" w:rsidP="00062DEB" w:rsidR="00062DEB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062DEB" w:rsidP="00062DEB" w:rsidR="00062DEB">
      <w:pPr>
        <w:spacing w:after="0"/>
        <w:jc w:val="both"/>
      </w:pPr>
    </w:p>
    <w:p w:rsidRDefault="00062DEB" w:rsidP="00062DEB" w:rsidR="00062DEB">
      <w:pPr>
        <w:spacing w:after="0"/>
        <w:jc w:val="center"/>
      </w:pPr>
      <w:r>
        <w:lastRenderedPageBreak/>
        <w:t>U Varaždinu, 6. studenoga 2015.</w:t>
      </w:r>
    </w:p>
    <w:p w:rsidRDefault="00062DEB" w:rsidP="00062DEB" w:rsidR="00062DEB">
      <w:pPr>
        <w:spacing w:after="0"/>
        <w:jc w:val="both"/>
      </w:pPr>
    </w:p>
    <w:p w:rsidRDefault="00062DEB" w:rsidP="00062DEB" w:rsidR="00062DE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62DEB" w:rsidP="00062DEB" w:rsidR="00062DEB">
      <w:pPr>
        <w:spacing w:after="0"/>
      </w:pPr>
    </w:p>
    <w:p w:rsidRDefault="00062DEB" w:rsidP="00062DEB" w:rsidR="00062DE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062DEB" w:rsidR="00CB0EA4">
      <w:pPr>
        <w:pStyle w:val="Naslovdokumenta"/>
        <w:spacing w:after="0"/>
      </w:pPr>
    </w:p>
    <w:p w:rsidRDefault="0071688E" w:rsidP="00062DEB" w:rsidR="0071688E">
      <w:pPr>
        <w:pStyle w:val="Poetniodjeljak"/>
        <w:spacing w:after="0"/>
      </w:pPr>
    </w:p>
    <w:p w:rsidRDefault="00A21F0D" w:rsidP="00062DEB" w:rsidR="00A21F0D">
      <w:pPr>
        <w:pStyle w:val="NormaleSPIS"/>
        <w:spacing w:after="0"/>
        <w:rPr>
          <w:noProof/>
        </w:rPr>
      </w:pPr>
    </w:p>
    <w:p w:rsidRDefault="00DA0242" w:rsidP="00062DE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DEB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2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St-698/2015-4</izvorni_sadrzaj>
    <derivirana_varijabla naziv="DomainObject.Oznaka_1">St-698/2015-4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St-698/2015</izvorni_sadrzaj>
    <derivirana_varijabla naziv="DomainObject.Predmet.OznakaBroj_1">St-698/2015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IDLA društvo s ograničenom odgovornošću za smještaj starijih i nemoćnih osoba zastupanog po punomoćniku Denis Jušta</izvorni_sadrzaj>
    <derivirana_varijabla naziv="DomainObject.Predmet.ProtustrankaFormated_1">  IDLA društvo s ograničenom odgovornošću za smještaj starijih i nemoćnih osoba zastupanog po punomoćniku Denis Jušta</derivirana_varijabla>
  </DomainObject.Predmet.ProtustrankaFormated>
  <DomainObject.Predmet.ProtustrankaFormatedOIB>
    <izvorni_sadrzaj>  IDLA društvo s ograničenom odgovornošću za smještaj starijih i nemoćnih osoba, OIB 01492054299 zastupanog po punomoćniku Denis Jušta</izvorni_sadrzaj>
    <derivirana_varijabla naziv="DomainObject.Predmet.ProtustrankaFormatedOIB_1">  IDLA društvo s ograničenom odgovornošću za smještaj starijih i nemoćnih osoba, OIB 01492054299 zastupanog po punomoćniku Denis Jušta</derivirana_varijabla>
  </DomainObject.Predmet.ProtustrankaFormatedOIB>
  <DomainObject.Predmet.ProtustrankaFormatedWithAdress>
    <izvorni_sadrzaj> IDLA društvo s ograničenom odgovornošću za smještaj starijih i nemoćnih osoba, Stjepana Radića 58, 48350 Budančevica zastupanog po punomoćniku Denis Jušta</izvorni_sadrzaj>
    <derivirana_varijabla naziv="DomainObject.Predmet.ProtustrankaFormatedWithAdress_1"> IDLA društvo s ograničenom odgovornošću za smještaj starijih i nemoćnih osoba, Stjepana Radića 58, 48350 Budančevica zastupanog po punomoćniku Denis Jušta</derivirana_varijabla>
  </DomainObject.Predmet.ProtustrankaFormatedWithAdress>
  <DomainObject.Predmet.ProtustrankaFormatedWithAdressOIB>
    <izvorni_sadrzaj> IDLA društvo s ograničenom odgovornošću za smještaj starijih i nemoćnih osoba, OIB 01492054299, Stjepana Radića 58, 48350 Budančevica zastupanog po punomoćniku Denis Jušta</izvorni_sadrzaj>
    <derivirana_varijabla naziv="DomainObject.Predmet.ProtustrankaFormatedWithAdressOIB_1"> IDLA društvo s ograničenom odgovornošću za smještaj starijih i nemoćnih osoba, OIB 01492054299, Stjepana Radića 58, 48350 Budančevica zastupanog po punomoćniku Denis Jušta</derivirana_varijabla>
  </DomainObject.Predmet.ProtustrankaFormatedWithAdressOIB>
  <DomainObject.Predmet.ProtustrankaWithAdress>
    <izvorni_sadrzaj>IDLA društvo s ograničenom odgovornošću za smještaj starijih i nemoćnih osoba Stjepana Radića 58, 48350 Budančevica</izvorni_sadrzaj>
    <derivirana_varijabla naziv="DomainObject.Predmet.ProtustrankaWithAdress_1">IDLA društvo s ograničenom odgovornošću za smještaj starijih i nemoćnih osoba Stjepana Radića 58, 48350 Budančevica</derivirana_varijabla>
  </DomainObject.Predmet.ProtustrankaWithAdress>
  <DomainObject.Predmet.ProtustrankaWithAdressOIB>
    <izvorni_sadrzaj>IDLA društvo s ograničenom odgovornošću za smještaj starijih i nemoćnih osoba, OIB 01492054299, Stjepana Radića 58, 48350 Budančevica</izvorni_sadrzaj>
    <derivirana_varijabla naziv="DomainObject.Predmet.ProtustrankaWithAdressOIB_1">IDLA društvo s ograničenom odgovornošću za smještaj starijih i nemoćnih osoba, OIB 01492054299, Stjepana Radića 58, 48350 Budančevica</derivirana_varijabla>
  </DomainObject.Predmet.ProtustrankaWithAdressOIB>
  <DomainObject.Predmet.ProtustrankaNazivFormated>
    <izvorni_sadrzaj>IDLA društvo s ograničenom odgovornošću za smještaj starijih i nemoćnih osoba</izvorni_sadrzaj>
    <derivirana_varijabla naziv="DomainObject.Predmet.ProtustrankaNazivFormated_1">IDLA društvo s ograničenom odgovornošću za smještaj starijih i nemoćnih osoba</derivirana_varijabla>
  </DomainObject.Predmet.ProtustrankaNazivFormated>
  <DomainObject.Predmet.ProtustrankaNazivFormatedOIB>
    <izvorni_sadrzaj>IDLA društvo s ograničenom odgovornošću za smještaj starijih i nemoćnih osoba, OIB 01492054299</izvorni_sadrzaj>
    <derivirana_varijabla naziv="DomainObject.Predmet.ProtustrankaNazivFormatedOIB_1">IDLA društvo s ograničenom odgovornošću za smještaj starijih i nemoćnih osoba, OIB 01492054299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68022.36</izvorni_sadrzaj>
    <derivirana_varijabla naziv="DomainObject.Predmet.TrenutnaVrijednost_1">68022.36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IDLA društvo s ograničenom odgovornošću za smještaj starijih i nemoćnih osoba zastupanog po punomoćniku Denis Jušta</item>
    </izvorni_sadrzaj>
    <derivirana_varijabla naziv="DomainObject.Predmet.ProtuStrankaListFormated_1">
      <item>IDLA društvo s ograničenom odgovornošću za smještaj starijih i nemoćnih osoba zastupanog po punomoćniku Denis Jušta</item>
    </derivirana_varijabla>
  </DomainObject.Predmet.ProtuStrankaListFormated>
  <DomainObject.Predmet.ProtuStrankaListFormatedOIB>
    <izvorni_sadrzaj>
      <item>IDLA društvo s ograničenom odgovornošću za smještaj starijih i nemoćnih osoba, OIB 01492054299 zastupanog po punomoćniku Denis Jušta</item>
    </izvorni_sadrzaj>
    <derivirana_varijabla naziv="DomainObject.Predmet.ProtuStrankaListFormatedOIB_1">
      <item>IDLA društvo s ograničenom odgovornošću za smještaj starijih i nemoćnih osoba, OIB 01492054299 zastupanog po punomoćniku Denis Jušta</item>
    </derivirana_varijabla>
  </DomainObject.Predmet.ProtuStrankaListFormatedOIB>
  <DomainObject.Predmet.ProtuStrankaListFormatedWithAdress>
    <izvorni_sadrzaj>
      <item>IDLA društvo s ograničenom odgovornošću za smještaj starijih i nemoćnih osoba, Stjepana Radića 58, 48350 Budančevica zastupanog po punomoćniku Denis Jušta</item>
    </izvorni_sadrzaj>
    <derivirana_varijabla naziv="DomainObject.Predmet.ProtuStrankaListFormatedWithAdress_1">
      <item>IDLA društvo s ograničenom odgovornošću za smještaj starijih i nemoćnih osoba, Stjepana Radića 58, 48350 Budančevica zastupanog po punomoćniku Denis Jušta</item>
    </derivirana_varijabla>
  </DomainObject.Predmet.ProtuStrankaListFormatedWithAdress>
  <DomainObject.Predmet.ProtuStrankaListFormatedWithAdressOIB>
    <izvorni_sadrzaj>
      <item>IDLA društvo s ograničenom odgovornošću za smještaj starijih i nemoćnih osoba, OIB 01492054299, Stjepana Radića 58, 48350 Budančevica zastupanog po punomoćniku Denis Jušta</item>
    </izvorni_sadrzaj>
    <derivirana_varijabla naziv="DomainObject.Predmet.ProtuStrankaListFormatedWithAdressOIB_1">
      <item>IDLA društvo s ograničenom odgovornošću za smještaj starijih i nemoćnih osoba, OIB 01492054299, Stjepana Radića 58, 48350 Budančevica zastupanog po punomoćniku Denis Jušta</item>
    </derivirana_varijabla>
  </DomainObject.Predmet.ProtuStrankaListFormatedWithAdressOIB>
  <DomainObject.Predmet.ProtuStrankaListNazivFormated>
    <izvorni_sadrzaj>
      <item>IDLA društvo s ograničenom odgovornošću za smještaj starijih i nemoćnih osoba</item>
    </izvorni_sadrzaj>
    <derivirana_varijabla naziv="DomainObject.Predmet.ProtuStrankaListNazivFormated_1">
      <item>IDLA društvo s ograničenom odgovornošću za smještaj starijih i nemoćnih osoba</item>
    </derivirana_varijabla>
  </DomainObject.Predmet.ProtuStrankaListNazivFormated>
  <DomainObject.Predmet.ProtuStrankaListNazivFormatedOIB>
    <izvorni_sadrzaj>
      <item>IDLA društvo s ograničenom odgovornošću za smještaj starijih i nemoćnih osoba, OIB 01492054299</item>
    </izvorni_sadrzaj>
    <derivirana_varijabla naziv="DomainObject.Predmet.ProtuStrankaListNazivFormatedOIB_1">
      <item>IDLA društvo s ograničenom odgovornošću za smještaj starijih i nemoćnih osoba, OIB 01492054299</item>
    </derivirana_varijabla>
  </DomainObject.Predmet.ProtuStrankaListNazivFormatedOIB>
  <DomainObject.Predmet.OstaliListFormated>
    <izvorni_sadrzaj>
      <item>E-oglasna ploča</item>
      <item>Sudski registar, Trgovački sud u Varaždinu</item>
      <item>Denis Jušta punomoćnik sudionika u postupku IDLA društvo s ograničenom odgovornošću za smještaj starijih i nemoćnih osoba</item>
    </izvorni_sadrzaj>
    <derivirana_varijabla naziv="DomainObject.Predmet.OstaliListFormated_1">
      <item>E-oglasna ploča</item>
      <item>Sudski registar, Trgovački sud u Varaždinu</item>
      <item>Denis Jušta punomoćnik sudionika u postupku IDLA društvo s ograničenom odgovornošću za smještaj starijih i nemoćnih osoba</item>
    </derivirana_varijabla>
  </DomainObject.Predmet.OstaliListFormated>
  <DomainObject.Predmet.OstaliListFormatedOIB>
    <izvorni_sadrzaj>
      <item>E-oglasna ploča</item>
      <item>Sudski registar, Trgovački sud u Varaždinu</item>
      <item>Denis Jušta, OIB 43036855692 punomoćnik sudionika u postupku IDLA društvo s ograničenom odgovornošću za smještaj starijih i nemoćnih osoba</item>
    </izvorni_sadrzaj>
    <derivirana_varijabla naziv="DomainObject.Predmet.OstaliListFormatedOIB_1">
      <item>E-oglasna ploča</item>
      <item>Sudski registar, Trgovački sud u Varaždinu</item>
      <item>Denis Jušta, OIB 43036855692 punomoćnik sudionika u postupku IDLA društvo s ograničenom odgovornošću za smještaj starijih i nemoćnih osoba</item>
    </derivirana_varijabla>
  </DomainObject.Predmet.OstaliListFormatedOIB>
  <DomainObject.Predmet.OstaliListFormatedWithAdress>
    <izvorni_sadrzaj>
      <item>E-oglasna ploča</item>
      <item>Sudski registar, Trgovački sud u Varaždinu</item>
      <item>Denis Jušta, Stjepana Radića 58, 48350 Budančevica punomoćnik sudionika u postupku IDLA društvo s ograničenom odgovornošću za smještaj starijih i nemoćnih osoba</item>
    </izvorni_sadrzaj>
    <derivirana_varijabla naziv="DomainObject.Predmet.OstaliListFormatedWithAdress_1">
      <item>E-oglasna ploča</item>
      <item>Sudski registar, Trgovački sud u Varaždinu</item>
      <item>Denis Jušta, Stjepana Radića 58, 48350 Budančevica punomoćnik sudionika u postupku IDLA društvo s ograničenom odgovornošću za smještaj starijih i nemoćnih osoba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Denis Jušta, OIB 43036855692, Stjepana Radića 58, 48350 Budančevica punomoćnik sudionika u postupku IDLA društvo s ograničenom odgovornošću za smještaj starijih i nemoćnih osoba</item>
    </izvorni_sadrzaj>
    <derivirana_varijabla naziv="DomainObject.Predmet.OstaliListFormatedWithAdressOIB_1">
      <item>E-oglasna ploča</item>
      <item>Sudski registar, Trgovački sud u Varaždinu</item>
      <item>Denis Jušta, OIB 43036855692, Stjepana Radića 58, 48350 Budančevica punomoćnik sudionika u postupku IDLA društvo s ograničenom odgovornošću za smještaj starijih i nemoćnih osoba</item>
    </derivirana_varijabla>
  </DomainObject.Predmet.OstaliListFormatedWithAdressOIB>
  <DomainObject.Predmet.OstaliListNazivFormated>
    <izvorni_sadrzaj>
      <item>E-oglasna ploča</item>
      <item>Sudski registar, Trgovački sud u Varaždinu</item>
      <item>Denis Jušta</item>
    </izvorni_sadrzaj>
    <derivirana_varijabla naziv="DomainObject.Predmet.OstaliListNazivFormated_1">
      <item>E-oglasna ploča</item>
      <item>Sudski registar, Trgovački sud u Varaždinu</item>
      <item>Denis Jušta</item>
    </derivirana_varijabla>
  </DomainObject.Predmet.OstaliListNazivFormated>
  <DomainObject.Predmet.OstaliListNazivFormatedOIB>
    <izvorni_sadrzaj>
      <item>E-oglasna ploča</item>
      <item>Sudski registar, Trgovački sud u Varaždinu</item>
      <item>Denis Jušta, OIB 43036855692</item>
    </izvorni_sadrzaj>
    <derivirana_varijabla naziv="DomainObject.Predmet.OstaliListNazivFormatedOIB_1">
      <item>E-oglasna ploča</item>
      <item>Sudski registar, Trgovački sud u Varaždinu</item>
      <item>Denis Jušta, OIB 43036855692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St-698/2015-4</izvorni_sadrzaj>
    <derivirana_varijabla naziv="DomainObject.PoslovniBrojDokumenta_1">St-698/2015-4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IDLA društvo s ograničenom odgovornošću za smještaj starijih i nemoćnih osoba</izvorni_sadrzaj>
    <derivirana_varijabla naziv="DomainObject.Predmet.ProtustrankaIDrugi_1">IDLA društvo s ograničenom odgovornošću za smještaj starijih i nemoćnih osoba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IDLA društvo s ograničenom odgovornošću za smještaj starijih i nemoćnih osoba, OIB 01492054299, Stjepana Radića 58, 48350 Budančevica</izvorni_sadrzaj>
    <derivirana_varijabla naziv="DomainObject.Predmet.ProtustrankaIDrugiAdressOIB_1">IDLA društvo s ograničenom odgovornošću za smještaj starijih i nemoćnih osoba, OIB 01492054299, Stjepana Radića 58,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IDLA društvo s ograničenom odgovornošću za smještaj starijih i nemoćnih osoba</item>
      <item>E-oglasna ploča</item>
      <item>Sudski registar, Trgovački sud u Varaždinu</item>
      <item>Denis Jušta</item>
    </izvorni_sadrzaj>
    <derivirana_varijabla naziv="DomainObject.Predmet.SudioniciListNaziv_1">
      <item>Financijska agencija</item>
      <item>IDLA društvo s ograničenom odgovornošću za smještaj starijih i nemoćnih osoba</item>
      <item>E-oglasna ploča</item>
      <item>Sudski registar, Trgovački sud u Varaždinu</item>
      <item>Denis Jušta</item>
    </derivirana_varijabla>
  </DomainObject.Predmet.SudioniciListNaziv>
  <DomainObject.Predmet.SudioniciListAdressOIB>
    <izvorni_sadrzaj>
      <item>Financijska agencija, OIB 85821130368, A. Cesarca 2,42000 Varaždin</item>
      <item>IDLA društvo s ograničenom odgovornošću za smještaj starijih i nemoćnih osoba, OIB 01492054299, Stjepana Radića 58,48350 Budančevica</item>
      <item>E-oglasna ploča</item>
      <item>Sudski registar, Trgovački sud u Varaždinu</item>
      <item>Denis Jušta, OIB 43036855692, Stjepana Radića 58,48350 Budančevica</item>
    </izvorni_sadrzaj>
    <derivirana_varijabla naziv="DomainObject.Predmet.SudioniciListAdressOIB_1">
      <item>Financijska agencija, OIB 85821130368, A. Cesarca 2,42000 Varaždin</item>
      <item>IDLA društvo s ograničenom odgovornošću za smještaj starijih i nemoćnih osoba, OIB 01492054299, Stjepana Radića 58,48350 Budančevica</item>
      <item>E-oglasna ploča</item>
      <item>Sudski registar, Trgovački sud u Varaždinu</item>
      <item>Denis Jušta, OIB 43036855692, Stjepana Radića 58,48350 Budančevica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3271C-BDAF-44BC-AE23-4552399DE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2104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2015-11-06T07:17:00Z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