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d186" w14:paraId="e87d18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B270C9">
        <w:t>3169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>"</w:t>
      </w:r>
      <w:r w:rsidR="00B270C9">
        <w:t>KATARINA ZRINSKA</w:t>
      </w:r>
      <w:r w:rsidR="00EF7D4A">
        <w:t xml:space="preserve">" </w:t>
      </w:r>
      <w:r w:rsidR="00B270C9">
        <w:t>PODUZ</w:t>
      </w:r>
      <w:r w:rsidR="005866D5">
        <w:t>E</w:t>
      </w:r>
      <w:r w:rsidR="00B270C9">
        <w:t>ĆE ZA IZDAVAČKU DJEL</w:t>
      </w:r>
      <w:r w:rsidR="005866D5">
        <w:t>AT</w:t>
      </w:r>
      <w:r w:rsidR="00B270C9">
        <w:t xml:space="preserve">NOST, USLUGE, UNUTRAŠNJU I VANJSKU TRGOVINU, </w:t>
      </w:r>
      <w:proofErr w:type="spellStart"/>
      <w:r w:rsidR="00B270C9">
        <w:t>P.O</w:t>
      </w:r>
      <w:proofErr w:type="spellEnd"/>
      <w:r w:rsidR="00B270C9">
        <w:t>., Zagreb, Palmotićeva 60</w:t>
      </w:r>
      <w:r w:rsidR="00E85293">
        <w:t xml:space="preserve">, </w:t>
      </w:r>
      <w:r w:rsidR="00525979">
        <w:t xml:space="preserve">OIB: </w:t>
      </w:r>
      <w:r w:rsidR="001721C0">
        <w:t>68794425625, dana 23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5866D5">
        <w:t xml:space="preserve">KATARINA ZRINSKA" PODUZEĆE ZA IZDAVAČKU DJELATNOST, USLUGE, UNUTRAŠNJU I VANJSKU TRGOVINU, </w:t>
      </w:r>
      <w:proofErr w:type="spellStart"/>
      <w:r w:rsidR="005866D5">
        <w:t>P.O</w:t>
      </w:r>
      <w:proofErr w:type="spellEnd"/>
      <w:r w:rsidR="005866D5">
        <w:t>., Zagreb, Palmotićeva 60, OIB: 68794425625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B270C9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2A1950">
        <w:t xml:space="preserve">društvo </w:t>
      </w:r>
      <w:r w:rsidR="005866D5">
        <w:t xml:space="preserve">KATARINA ZRINSKA" PODUZEĆE ZA IZDAVAČKU DJELATNOST, USLUGE, UNUTRAŠNJU I VANJSKU TRGOVINU, </w:t>
      </w:r>
      <w:proofErr w:type="spellStart"/>
      <w:r w:rsidR="005866D5">
        <w:t>P.O</w:t>
      </w:r>
      <w:proofErr w:type="spellEnd"/>
      <w:r w:rsidR="005866D5">
        <w:t>., Zagreb, Palmotićeva 60, OIB: 68794425625</w:t>
      </w:r>
      <w:r w:rsidR="00B270C9">
        <w:t xml:space="preserve"> </w:t>
      </w:r>
      <w:r>
        <w:t xml:space="preserve">brisano </w:t>
      </w:r>
      <w:r w:rsidR="0000723C">
        <w:t xml:space="preserve">zbog zaključenja likvidacijskog postupka po službenoj dužnosti temeljem članka 84. e stavak 4. Zakona o sudskom registru rješenjem </w:t>
      </w:r>
      <w:proofErr w:type="spellStart"/>
      <w:r w:rsidR="0000723C">
        <w:t>Tt</w:t>
      </w:r>
      <w:proofErr w:type="spellEnd"/>
      <w:r w:rsidR="0000723C">
        <w:t>-</w:t>
      </w:r>
      <w:r w:rsidR="00B270C9">
        <w:t>11/21117-1 od 3. studenog 2011</w:t>
      </w:r>
      <w:r w:rsidR="0000723C">
        <w:t>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>U Zagrebu 23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1721C0"/>
    <w:rsid w:val="001B100B"/>
    <w:rsid w:val="002A1950"/>
    <w:rsid w:val="0052030B"/>
    <w:rsid w:val="00525979"/>
    <w:rsid w:val="00545F5C"/>
    <w:rsid w:val="005653CF"/>
    <w:rsid w:val="005866D5"/>
    <w:rsid w:val="006E1039"/>
    <w:rsid w:val="007E739E"/>
    <w:rsid w:val="0092290B"/>
    <w:rsid w:val="00936C14"/>
    <w:rsid w:val="00A167C6"/>
    <w:rsid w:val="00B270C9"/>
    <w:rsid w:val="00BA5A48"/>
    <w:rsid w:val="00CA77F2"/>
    <w:rsid w:val="00D574B1"/>
    <w:rsid w:val="00DF43CB"/>
    <w:rsid w:val="00E85293"/>
    <w:rsid w:val="00EA044C"/>
    <w:rsid w:val="00EC159D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A1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A1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3169</izvorni_sadrzaj>
    <derivirana_varijabla naziv="DomainObject.Predmet.Broj_1">3169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St-3169/2015</izvorni_sadrzaj>
    <derivirana_varijabla naziv="DomainObject.Predmet.OznakaBroj_1">St-3169/2015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KATARINA ZRINSKA PODUZEĆE ZA IZDAVAČKU DJELATNOST, USLUGE, UNUTRAŠNJU I VANJSKU TRGOVINU, P.O.</izvorni_sadrzaj>
    <derivirana_varijabla naziv="DomainObject.Predmet.ProtustrankaFormated_1">  KATARINA ZRINSKA PODUZEĆE ZA IZDAVAČKU DJELATNOST, USLUGE, UNUTRAŠNJU I VANJSKU TRGOVINU, P.O.</derivirana_varijabla>
  </DomainObject.Predmet.ProtustrankaFormated>
  <DomainObject.Predmet.ProtustrankaFormatedOIB>
    <izvorni_sadrzaj>  KATARINA ZRINSKA PODUZEĆE ZA IZDAVAČKU DJELATNOST, USLUGE, UNUTRAŠNJU I VANJSKU TRGOVINU, P.O., OIB 68794425625</izvorni_sadrzaj>
    <derivirana_varijabla naziv="DomainObject.Predmet.ProtustrankaFormatedOIB_1">  KATARINA ZRINSKA PODUZEĆE ZA IZDAVAČKU DJELATNOST, USLUGE, UNUTRAŠNJU I VANJSKU TRGOVINU, P.O., OIB 68794425625</derivirana_varijabla>
  </DomainObject.Predmet.ProtustrankaFormatedOIB>
  <DomainObject.Predmet.ProtustrankaFormatedWithAdress>
    <izvorni_sadrzaj> KATARINA ZRINSKA PODUZEĆE ZA IZDAVAČKU DJELATNOST, USLUGE, UNUTRAŠNJU I VANJSKU TRGOVINU, P.O., PALMOTIĆEVA 60, 10000 Zagreb</izvorni_sadrzaj>
    <derivirana_varijabla naziv="DomainObject.Predmet.ProtustrankaFormatedWithAdress_1"> KATARINA ZRINSKA PODUZEĆE ZA IZDAVAČKU DJELATNOST, USLUGE, UNUTRAŠNJU I VANJSKU TRGOVINU, P.O., PALMOTIĆEVA 60, 10000 Zagreb</derivirana_varijabla>
  </DomainObject.Predmet.ProtustrankaFormatedWithAdress>
  <DomainObject.Predmet.ProtustrankaFormatedWithAdressOIB>
    <izvorni_sadrzaj> KATARINA ZRINSKA PODUZEĆE ZA IZDAVAČKU DJELATNOST, USLUGE, UNUTRAŠNJU I VANJSKU TRGOVINU, P.O., OIB 68794425625, PALMOTIĆEVA 60, 10000 Zagreb</izvorni_sadrzaj>
    <derivirana_varijabla naziv="DomainObject.Predmet.ProtustrankaFormatedWithAdressOIB_1"> KATARINA ZRINSKA PODUZEĆE ZA IZDAVAČKU DJELATNOST, USLUGE, UNUTRAŠNJU I VANJSKU TRGOVINU, P.O., OIB 68794425625, PALMOTIĆEVA 60, 10000 Zagreb</derivirana_varijabla>
  </DomainObject.Predmet.ProtustrankaFormatedWithAdressOIB>
  <DomainObject.Predmet.ProtustrankaWithAdress>
    <izvorni_sadrzaj>KATARINA ZRINSKA PODUZEĆE ZA IZDAVAČKU DJELATNOST, USLUGE, UNUTRAŠNJU I VANJSKU TRGOVINU, P.O. PALMOTIĆEVA 60, 10000 Zagreb</izvorni_sadrzaj>
    <derivirana_varijabla naziv="DomainObject.Predmet.ProtustrankaWithAdress_1">KATARINA ZRINSKA PODUZEĆE ZA IZDAVAČKU DJELATNOST, USLUGE, UNUTRAŠNJU I VANJSKU TRGOVINU, P.O. PALMOTIĆEVA 60, 10000 Zagreb</derivirana_varijabla>
  </DomainObject.Predmet.ProtustrankaWithAdress>
  <DomainObject.Predmet.ProtustrankaWithAdressOIB>
    <izvorni_sadrzaj>KATARINA ZRINSKA PODUZEĆE ZA IZDAVAČKU DJELATNOST, USLUGE, UNUTRAŠNJU I VANJSKU TRGOVINU, P.O., OIB 68794425625, PALMOTIĆEVA 60, 10000 Zagreb</izvorni_sadrzaj>
    <derivirana_varijabla naziv="DomainObject.Predmet.ProtustrankaWithAdressOIB_1">KATARINA ZRINSKA PODUZEĆE ZA IZDAVAČKU DJELATNOST, USLUGE, UNUTRAŠNJU I VANJSKU TRGOVINU, P.O., OIB 68794425625, PALMOTIĆEVA 60, 10000 Zagreb</derivirana_varijabla>
  </DomainObject.Predmet.ProtustrankaWithAdressOIB>
  <DomainObject.Predmet.ProtustrankaNazivFormated>
    <izvorni_sadrzaj>KATARINA ZRINSKA PODUZEĆE ZA IZDAVAČKU DJELATNOST, USLUGE, UNUTRAŠNJU I VANJSKU TRGOVINU, P.O.</izvorni_sadrzaj>
    <derivirana_varijabla naziv="DomainObject.Predmet.ProtustrankaNazivFormated_1">KATARINA ZRINSKA PODUZEĆE ZA IZDAVAČKU DJELATNOST, USLUGE, UNUTRAŠNJU I VANJSKU TRGOVINU, P.O.</derivirana_varijabla>
  </DomainObject.Predmet.ProtustrankaNazivFormated>
  <DomainObject.Predmet.ProtustrankaNazivFormatedOIB>
    <izvorni_sadrzaj>KATARINA ZRINSKA PODUZEĆE ZA IZDAVAČKU DJELATNOST, USLUGE, UNUTRAŠNJU I VANJSKU TRGOVINU, P.O., OIB 68794425625</izvorni_sadrzaj>
    <derivirana_varijabla naziv="DomainObject.Predmet.ProtustrankaNazivFormatedOIB_1">KATARINA ZRINSKA PODUZEĆE ZA IZDAVAČKU DJELATNOST, USLUGE, UNUTRAŠNJU I VANJSKU TRGOVINU, P.O., OIB 68794425625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KATARINA ZRINSKA PODUZEĆE ZA IZDAVAČKU DJELATNOST, USLUGE, UNUTRAŠNJU I VANJSKU TRGOVINU, P.O.</item>
    </izvorni_sadrzaj>
    <derivirana_varijabla naziv="DomainObject.Predmet.ProtuStrankaListFormated_1">
      <item>KATARINA ZRINSKA PODUZEĆE ZA IZDAVAČKU DJELATNOST, USLUGE, UNUTRAŠNJU I VANJSKU TRGOVINU, P.O.</item>
    </derivirana_varijabla>
  </DomainObject.Predmet.ProtuStrankaListFormated>
  <DomainObject.Predmet.ProtuStrankaListFormatedOIB>
    <izvorni_sadrzaj>
      <item>KATARINA ZRINSKA PODUZEĆE ZA IZDAVAČKU DJELATNOST, USLUGE, UNUTRAŠNJU I VANJSKU TRGOVINU, P.O., OIB 68794425625</item>
    </izvorni_sadrzaj>
    <derivirana_varijabla naziv="DomainObject.Predmet.ProtuStrankaListFormatedOIB_1">
      <item>KATARINA ZRINSKA PODUZEĆE ZA IZDAVAČKU DJELATNOST, USLUGE, UNUTRAŠNJU I VANJSKU TRGOVINU, P.O., OIB 68794425625</item>
    </derivirana_varijabla>
  </DomainObject.Predmet.ProtuStrankaListFormatedOIB>
  <DomainObject.Predmet.ProtuStrankaListFormatedWithAdress>
    <izvorni_sadrzaj>
      <item>KATARINA ZRINSKA PODUZEĆE ZA IZDAVAČKU DJELATNOST, USLUGE, UNUTRAŠNJU I VANJSKU TRGOVINU, P.O., PALMOTIĆEVA 60, 10000 Zagreb</item>
    </izvorni_sadrzaj>
    <derivirana_varijabla naziv="DomainObject.Predmet.ProtuStrankaListFormatedWithAdress_1">
      <item>KATARINA ZRINSKA PODUZEĆE ZA IZDAVAČKU DJELATNOST, USLUGE, UNUTRAŠNJU I VANJSKU TRGOVINU, P.O., PALMOTIĆEVA 60, 10000 Zagreb</item>
    </derivirana_varijabla>
  </DomainObject.Predmet.ProtuStrankaListFormatedWithAdress>
  <DomainObject.Predmet.ProtuStrankaListFormatedWithAdressOIB>
    <izvorni_sadrzaj>
      <item>KATARINA ZRINSKA PODUZEĆE ZA IZDAVAČKU DJELATNOST, USLUGE, UNUTRAŠNJU I VANJSKU TRGOVINU, P.O., OIB 68794425625, PALMOTIĆEVA 60, 10000 Zagreb</item>
    </izvorni_sadrzaj>
    <derivirana_varijabla naziv="DomainObject.Predmet.ProtuStrankaListFormatedWithAdressOIB_1">
      <item>KATARINA ZRINSKA PODUZEĆE ZA IZDAVAČKU DJELATNOST, USLUGE, UNUTRAŠNJU I VANJSKU TRGOVINU, P.O., OIB 68794425625, PALMOTIĆEVA 60, 10000 Zagreb</item>
    </derivirana_varijabla>
  </DomainObject.Predmet.ProtuStrankaListFormatedWithAdressOIB>
  <DomainObject.Predmet.ProtuStrankaListNazivFormated>
    <izvorni_sadrzaj>
      <item>KATARINA ZRINSKA PODUZEĆE ZA IZDAVAČKU DJELATNOST, USLUGE, UNUTRAŠNJU I VANJSKU TRGOVINU, P.O.</item>
    </izvorni_sadrzaj>
    <derivirana_varijabla naziv="DomainObject.Predmet.ProtuStrankaListNazivFormated_1">
      <item>KATARINA ZRINSKA PODUZEĆE ZA IZDAVAČKU DJELATNOST, USLUGE, UNUTRAŠNJU I VANJSKU TRGOVINU, P.O.</item>
    </derivirana_varijabla>
  </DomainObject.Predmet.ProtuStrankaListNazivFormated>
  <DomainObject.Predmet.ProtuStrankaListNazivFormatedOIB>
    <izvorni_sadrzaj>
      <item>KATARINA ZRINSKA PODUZEĆE ZA IZDAVAČKU DJELATNOST, USLUGE, UNUTRAŠNJU I VANJSKU TRGOVINU, P.O., OIB 68794425625</item>
    </izvorni_sadrzaj>
    <derivirana_varijabla naziv="DomainObject.Predmet.ProtuStrankaListNazivFormatedOIB_1">
      <item>KATARINA ZRINSKA PODUZEĆE ZA IZDAVAČKU DJELATNOST, USLUGE, UNUTRAŠNJU I VANJSKU TRGOVINU, P.O., OIB 68794425625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KATARINA ZRINSKA PODUZEĆE ZA IZDAVAČKU DJELATNOST, USLUGE, UNUTRAŠNJU I VANJSKU TRGOVINU, P.O.</izvorni_sadrzaj>
    <derivirana_varijabla naziv="DomainObject.Predmet.ProtustrankaIDrugi_1">KATARINA ZRINSKA PODUZEĆE ZA IZDAVAČKU DJELATNOST, USLUGE, UNUTRAŠNJU I VANJSKU TRGOVINU,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KATARINA ZRINSKA PODUZEĆE ZA IZDAVAČKU DJELATNOST, USLUGE, UNUTRAŠNJU I VANJSKU TRGOVINU, P.O., OIB 68794425625, PALMOTIĆEVA 60, 10000 Zagreb</izvorni_sadrzaj>
    <derivirana_varijabla naziv="DomainObject.Predmet.ProtustrankaIDrugiAdressOIB_1">KATARINA ZRINSKA PODUZEĆE ZA IZDAVAČKU DJELATNOST, USLUGE, UNUTRAŠNJU I VANJSKU TRGOVINU, P.O., OIB 68794425625, PALMOTIĆEVA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KATARINA ZRINSKA PODUZEĆE ZA IZDAVAČKU DJELATNOST, USLUGE, UNUTRAŠNJU I VANJSKU TRGOVINU, P.O.</item>
    </izvorni_sadrzaj>
    <derivirana_varijabla naziv="DomainObject.Predmet.SudioniciListNaziv_1">
      <item>FINA Regionalni centar Zagreb</item>
      <item>KATARINA ZRINSKA PODUZEĆE ZA IZDAVAČKU DJELATNOST, USLUGE, UNUTRAŠNJU I VANJSKU TRGOVINU, P.O.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KATARINA ZRINSKA PODUZEĆE ZA IZDAVAČKU DJELATNOST, USLUGE, UNUTRAŠNJU I VANJSKU TRGOVINU, P.O., OIB 68794425625, PALMOTIĆEVA 60,10000 Zagreb</item>
    </izvorni_sadrzaj>
    <derivirana_varijabla naziv="DomainObject.Predmet.SudioniciListAdressOIB_1">
      <item>FINA Regionalni centar Zagreb, OIB 85821130368, Trg svibanjskih žrtava 1995. 1,10000 Zagreb</item>
      <item>KATARINA ZRINSKA PODUZEĆE ZA IZDAVAČKU DJELATNOST, USLUGE, UNUTRAŠNJU I VANJSKU TRGOVINU, P.O., OIB 68794425625, PALMOTIĆEVA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68794425625</item>
    </izvorni_sadrzaj>
    <derivirana_varijabla naziv="DomainObject.Predmet.SudioniciListNazivOIB_1">
      <item>, OIB 85821130368</item>
      <item>, OIB 68794425625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1755</properties:Characters>
  <properties:Lines>50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2015-11-20T10:37:00Z</dcterms:created>
  <dc:creator>Maja Jurovicki</dc:creator>
  <cp:lastModifiedBy>Ksenija Nol</cp:lastModifiedBy>
  <cp:lastPrinted>2015-11-23T14:01:00Z</cp:lastPrinted>
  <dcterms:modified xmlns:xsi="http://www.w3.org/2001/XMLSchema-instance" xsi:type="dcterms:W3CDTF">2015-11-23T14:01:00Z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