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6372" w14:paraId="f3b6372" w:rsidRDefault="00294B9F" w:rsidP="00294B9F" w:rsidR="00A563B9">
      <w:pPr>
        <w:pStyle w:val="Naslov1"/>
        <w:tabs>
          <w:tab w:pos="0" w:val="left"/>
          <w:tab w:pos="4536" w:val="left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Default="00A563B9" w:rsidP="00294B9F" w:rsidR="00A563B9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117C04" w:rsidP="00117C04" w:rsidR="00117C04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 xml:space="preserve">      </w:t>
      </w:r>
    </w:p>
    <w:p w:rsidRDefault="00117C04" w:rsidP="00117C04" w:rsidR="00117C04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117C04" w:rsidP="00117C04" w:rsidR="00117C04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 xml:space="preserve">                   REPUBLIKA HRVATSKA </w:t>
      </w:r>
    </w:p>
    <w:p w:rsidRDefault="00117C04" w:rsidP="00117C04" w:rsidR="00117C04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>OPĆINSKI GRAĐANSKI SUD U ZAGREBU</w:t>
      </w:r>
    </w:p>
    <w:p w:rsidRDefault="00117C04" w:rsidP="00117C04" w:rsidR="00117C04">
      <w:pPr>
        <w:tabs>
          <w:tab w:pos="4678" w:val="left"/>
        </w:tabs>
        <w:ind w:hanging="4678" w:left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proofErr w:type="spellStart"/>
      <w:r>
        <w:rPr>
          <w:b/>
          <w:szCs w:val="24"/>
        </w:rPr>
        <w:t>Ulica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grada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Vukovara</w:t>
      </w:r>
      <w:proofErr w:type="spellEnd"/>
      <w:r>
        <w:rPr>
          <w:b/>
          <w:szCs w:val="24"/>
        </w:rPr>
        <w:t xml:space="preserve"> 84</w:t>
      </w:r>
    </w:p>
    <w:p w:rsidRDefault="00117C04" w:rsidP="00117C04" w:rsidR="00117C04">
      <w:pPr>
        <w:tabs>
          <w:tab w:pos="0" w:val="left"/>
        </w:tabs>
        <w:ind w:hanging="4678" w:right="-51" w:left="4678"/>
        <w:rPr>
          <w:b/>
        </w:rPr>
      </w:pPr>
      <w:r>
        <w:rPr>
          <w:b/>
        </w:rPr>
        <w:t xml:space="preserve">                   </w:t>
      </w:r>
    </w:p>
    <w:p w:rsidRDefault="00117C04" w:rsidP="00117C04" w:rsidR="00117C04">
      <w:pPr>
        <w:pStyle w:val="Naslov6"/>
        <w:framePr w:y="500" w:x="2450" w:vAnchor="text" w:hAnchor="page" w:wrap="auto"/>
        <w:rPr>
          <w:sz w:val="28"/>
        </w:rPr>
      </w:pPr>
      <w:r>
        <w:rPr>
          <w:sz w:val="28"/>
        </w:rPr>
        <w:t>R o č i š t e</w:t>
      </w:r>
    </w:p>
    <w:p w:rsidRDefault="00117C04" w:rsidP="00117C04" w:rsidR="00117C04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 xml:space="preserve">R o č </w:t>
      </w:r>
      <w:proofErr w:type="spellStart"/>
      <w:r>
        <w:t>i</w:t>
      </w:r>
      <w:proofErr w:type="spellEnd"/>
      <w:r>
        <w:t xml:space="preserve"> š t e</w:t>
      </w:r>
    </w:p>
    <w:p w:rsidRDefault="00117C04" w:rsidP="00117C04" w:rsidR="00117C04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22.01.2019.</w:t>
      </w:r>
    </w:p>
    <w:p w:rsidRDefault="00117C04" w:rsidP="00117C04" w:rsidR="00117C04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</w:pPr>
    </w:p>
    <w:p w:rsidRDefault="00117C04" w:rsidP="00117C04" w:rsidR="00117C04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  <w:proofErr w:type="spellStart"/>
      <w:r>
        <w:rPr>
          <w:sz w:val="23"/>
          <w:szCs w:val="23"/>
        </w:rPr>
        <w:t>Broj</w:t>
      </w:r>
      <w:proofErr w:type="spellEnd"/>
      <w:r>
        <w:rPr>
          <w:sz w:val="23"/>
          <w:szCs w:val="23"/>
        </w:rPr>
        <w:t>: 68 Sp-74/16</w:t>
      </w:r>
    </w:p>
    <w:p w:rsidRDefault="00117C04" w:rsidP="00117C04" w:rsidR="00117C04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</w:p>
    <w:p w:rsidRDefault="00117C04" w:rsidP="00117C04" w:rsidR="00117C04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STVAR:</w:t>
      </w:r>
    </w:p>
    <w:p w:rsidRDefault="00117C04" w:rsidP="00117C04" w:rsidR="00117C04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>Potrošač:</w:t>
      </w:r>
      <w:r>
        <w:rPr>
          <w:sz w:val="23"/>
          <w:szCs w:val="23"/>
          <w:lang w:val="hr-HR"/>
        </w:rPr>
        <w:tab/>
        <w:t xml:space="preserve">Milorad </w:t>
      </w:r>
      <w:proofErr w:type="spellStart"/>
      <w:r>
        <w:rPr>
          <w:sz w:val="23"/>
          <w:szCs w:val="23"/>
          <w:lang w:val="hr-HR"/>
        </w:rPr>
        <w:t>Šević</w:t>
      </w:r>
      <w:proofErr w:type="spellEnd"/>
    </w:p>
    <w:p w:rsidRDefault="00117C04" w:rsidP="00117C04" w:rsidR="00117C04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Radi: </w:t>
      </w: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  <w:t>stečaj potrošača</w:t>
      </w:r>
      <w:r>
        <w:rPr>
          <w:sz w:val="23"/>
          <w:szCs w:val="23"/>
          <w:lang w:val="hr-HR"/>
        </w:rPr>
        <w:tab/>
      </w:r>
    </w:p>
    <w:p w:rsidRDefault="00117C04" w:rsidP="00117C04" w:rsidR="00117C04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</w:p>
    <w:p w:rsidRDefault="00117C04" w:rsidP="00117C04" w:rsidR="00117C04">
      <w:pPr>
        <w:rPr>
          <w:szCs w:val="24"/>
        </w:rPr>
      </w:pPr>
    </w:p>
    <w:p w:rsidRDefault="00117C04" w:rsidP="00117C04" w:rsidR="00117C04">
      <w:pPr>
        <w:jc w:val="center"/>
        <w:rPr>
          <w:rFonts w:eastAsia="Arial Unicode MS"/>
          <w:b/>
          <w:sz w:val="28"/>
          <w:szCs w:val="28"/>
        </w:rPr>
      </w:pPr>
    </w:p>
    <w:p w:rsidRDefault="00117C04" w:rsidP="00117C04" w:rsidR="00117C04">
      <w:pPr>
        <w:rPr>
          <w:rFonts w:eastAsia="Arial Unicode MS"/>
          <w:b/>
          <w:sz w:val="28"/>
          <w:szCs w:val="28"/>
        </w:rPr>
      </w:pPr>
    </w:p>
    <w:p w:rsidRDefault="00117C04" w:rsidP="00117C04" w:rsidR="00117C04">
      <w:pPr>
        <w:jc w:val="center"/>
        <w:rPr>
          <w:rFonts w:eastAsia="Arial Unicode MS"/>
          <w:b/>
          <w:sz w:val="28"/>
          <w:szCs w:val="28"/>
        </w:rPr>
      </w:pPr>
    </w:p>
    <w:p w:rsidRDefault="00117C04" w:rsidP="00117C04" w:rsidR="00117C04">
      <w:pPr>
        <w:jc w:val="center"/>
        <w:rPr>
          <w:rFonts w:eastAsia="Arial Unicode MS"/>
          <w:b/>
          <w:sz w:val="28"/>
          <w:szCs w:val="28"/>
        </w:rPr>
      </w:pPr>
    </w:p>
    <w:p w:rsidRDefault="00117C04" w:rsidP="00117C04" w:rsidR="00117C04">
      <w:pPr>
        <w:jc w:val="center"/>
        <w:rPr>
          <w:rFonts w:eastAsia="Arial Unicode MS"/>
          <w:b/>
          <w:sz w:val="28"/>
          <w:szCs w:val="28"/>
        </w:rPr>
      </w:pPr>
    </w:p>
    <w:p w:rsidRDefault="00117C04" w:rsidP="00117C04" w:rsidR="00117C04">
      <w:pPr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P  O  Z  I  V</w:t>
      </w:r>
    </w:p>
    <w:p w:rsidRDefault="00117C04" w:rsidP="00117C04" w:rsidR="00117C04">
      <w:pPr>
        <w:jc w:val="center"/>
        <w:rPr>
          <w:rFonts w:eastAsia="Arial Unicode MS"/>
          <w:sz w:val="28"/>
          <w:szCs w:val="28"/>
        </w:rPr>
      </w:pPr>
      <w:proofErr w:type="spellStart"/>
      <w:r>
        <w:rPr>
          <w:rFonts w:eastAsia="Arial Unicode MS"/>
          <w:sz w:val="28"/>
          <w:szCs w:val="28"/>
        </w:rPr>
        <w:t>za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ispitno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izvještajno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ročište</w:t>
      </w:r>
      <w:proofErr w:type="spellEnd"/>
      <w:r>
        <w:rPr>
          <w:rFonts w:eastAsia="Arial Unicode MS"/>
          <w:sz w:val="28"/>
          <w:szCs w:val="28"/>
        </w:rPr>
        <w:t xml:space="preserve"> </w:t>
      </w:r>
    </w:p>
    <w:p w:rsidRDefault="00117C04" w:rsidP="00117C04" w:rsidR="00117C04">
      <w:pPr>
        <w:jc w:val="center"/>
        <w:rPr>
          <w:rFonts w:eastAsia="Arial Unicode MS"/>
          <w:sz w:val="28"/>
          <w:szCs w:val="28"/>
        </w:rPr>
      </w:pPr>
    </w:p>
    <w:p w:rsidRDefault="00117C04" w:rsidP="00117C04" w:rsidR="00117C04">
      <w:pPr>
        <w:jc w:val="center"/>
        <w:rPr>
          <w:rFonts w:eastAsia="Arial Unicode MS"/>
        </w:rPr>
      </w:pPr>
    </w:p>
    <w:p w:rsidRDefault="00117C04" w:rsidP="00117C04" w:rsidR="00117C04">
      <w:pPr>
        <w:rPr>
          <w:rFonts w:eastAsia="Arial Unicode MS"/>
        </w:rPr>
      </w:pPr>
      <w:r>
        <w:rPr>
          <w:rFonts w:eastAsia="Arial Unicode MS"/>
        </w:rPr>
        <w:tab/>
      </w:r>
      <w:r>
        <w:rPr>
          <w:rFonts w:eastAsia="Arial Unicode MS"/>
          <w:sz w:val="28"/>
        </w:rPr>
        <w:t xml:space="preserve">ODO u </w:t>
      </w:r>
      <w:proofErr w:type="spellStart"/>
      <w:r>
        <w:rPr>
          <w:rFonts w:eastAsia="Arial Unicode MS"/>
          <w:sz w:val="28"/>
        </w:rPr>
        <w:t>Zagrebu-Građansko</w:t>
      </w:r>
      <w:proofErr w:type="spellEnd"/>
      <w:r>
        <w:rPr>
          <w:rFonts w:eastAsia="Arial Unicode MS"/>
          <w:sz w:val="28"/>
        </w:rPr>
        <w:t xml:space="preserve"> </w:t>
      </w:r>
      <w:proofErr w:type="spellStart"/>
      <w:r>
        <w:rPr>
          <w:rFonts w:eastAsia="Arial Unicode MS"/>
          <w:sz w:val="28"/>
        </w:rPr>
        <w:t>upravni</w:t>
      </w:r>
      <w:proofErr w:type="spellEnd"/>
      <w:r>
        <w:rPr>
          <w:rFonts w:eastAsia="Arial Unicode MS"/>
          <w:sz w:val="28"/>
        </w:rPr>
        <w:t xml:space="preserve"> </w:t>
      </w:r>
      <w:proofErr w:type="spellStart"/>
      <w:r>
        <w:rPr>
          <w:rFonts w:eastAsia="Arial Unicode MS"/>
          <w:sz w:val="28"/>
        </w:rPr>
        <w:t>odjel</w:t>
      </w:r>
      <w:proofErr w:type="spellEnd"/>
    </w:p>
    <w:p w:rsidRDefault="00117C04" w:rsidP="00117C04" w:rsidR="00117C04">
      <w:pPr>
        <w:tabs>
          <w:tab w:pos="0" w:val="left"/>
          <w:tab w:pos="3180" w:val="left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       </w:t>
      </w:r>
    </w:p>
    <w:p w:rsidRDefault="00117C04" w:rsidP="00117C04" w:rsidR="00117C04">
      <w:pPr>
        <w:jc w:val="both"/>
        <w:rPr>
          <w:rFonts w:eastAsia="Arial Unicode MS"/>
        </w:rPr>
      </w:pPr>
    </w:p>
    <w:p w:rsidRDefault="00117C04" w:rsidP="00117C04" w:rsidR="00117C04">
      <w:pPr>
        <w:jc w:val="both"/>
      </w:pPr>
      <w:r>
        <w:t xml:space="preserve">             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ispitati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( </w:t>
      </w:r>
      <w:proofErr w:type="spellStart"/>
      <w:r>
        <w:t>ispitno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),  </w:t>
      </w:r>
      <w:proofErr w:type="spellStart"/>
      <w:r>
        <w:t>saziva</w:t>
      </w:r>
      <w:proofErr w:type="spellEnd"/>
      <w:r>
        <w:t xml:space="preserve">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</w:p>
    <w:p w:rsidRDefault="00117C04" w:rsidP="00117C04" w:rsidR="00117C04">
      <w:pPr>
        <w:jc w:val="both"/>
      </w:pPr>
      <w:r>
        <w:t> </w:t>
      </w:r>
    </w:p>
    <w:p w:rsidRDefault="00117C04" w:rsidP="00117C04" w:rsidR="00117C0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22. </w:t>
      </w:r>
      <w:proofErr w:type="spellStart"/>
      <w:r>
        <w:rPr>
          <w:b/>
          <w:bCs/>
          <w:u w:val="single"/>
        </w:rPr>
        <w:t>siječanj</w:t>
      </w:r>
      <w:proofErr w:type="spellEnd"/>
      <w:r>
        <w:rPr>
          <w:b/>
          <w:bCs/>
          <w:u w:val="single"/>
        </w:rPr>
        <w:t xml:space="preserve"> 2019. u 9,00 sati, soba 206/II</w:t>
      </w:r>
    </w:p>
    <w:p w:rsidRDefault="00117C04" w:rsidP="00117C04" w:rsidR="00117C04">
      <w:pPr>
        <w:jc w:val="center"/>
      </w:pPr>
      <w:r>
        <w:rPr>
          <w:b/>
          <w:bCs/>
        </w:rPr>
        <w:t> </w:t>
      </w:r>
    </w:p>
    <w:p w:rsidRDefault="00117C04" w:rsidP="00117C04" w:rsidR="00117C04">
      <w:pPr>
        <w:jc w:val="both"/>
      </w:pPr>
      <w:r>
        <w:t xml:space="preserve">            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izvješća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povjerenika</w:t>
      </w:r>
      <w:proofErr w:type="spellEnd"/>
      <w:r>
        <w:t xml:space="preserve"> </w:t>
      </w:r>
      <w:proofErr w:type="spellStart"/>
      <w:r>
        <w:t>odlučivati</w:t>
      </w:r>
      <w:proofErr w:type="spellEnd"/>
      <w:r>
        <w:t xml:space="preserve"> o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tijeku</w:t>
      </w:r>
      <w:proofErr w:type="spellEnd"/>
      <w:r>
        <w:t xml:space="preserve"> </w:t>
      </w:r>
      <w:proofErr w:type="spellStart"/>
      <w:r>
        <w:rPr>
          <w:shd w:fill="FFFF00" w:color="auto" w:val="clear"/>
        </w:rPr>
        <w:t>stečaja</w:t>
      </w:r>
      <w:proofErr w:type="spellEnd"/>
      <w:r>
        <w:t xml:space="preserve"> </w:t>
      </w:r>
      <w:proofErr w:type="spellStart"/>
      <w:r>
        <w:rPr>
          <w:shd w:fill="FFFF00" w:color="auto" w:val="clear"/>
        </w:rPr>
        <w:t>potrošača</w:t>
      </w:r>
      <w:proofErr w:type="spellEnd"/>
      <w:r>
        <w:t xml:space="preserve"> ( </w:t>
      </w:r>
      <w:proofErr w:type="spellStart"/>
      <w:r>
        <w:t>izvještajno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), </w:t>
      </w:r>
      <w:proofErr w:type="spellStart"/>
      <w:r>
        <w:rPr>
          <w:u w:val="single"/>
        </w:rPr>
        <w:t>saziva</w:t>
      </w:r>
      <w:proofErr w:type="spellEnd"/>
      <w:r>
        <w:rPr>
          <w:u w:val="single"/>
        </w:rPr>
        <w:t xml:space="preserve"> se </w:t>
      </w:r>
      <w:proofErr w:type="spellStart"/>
      <w:r>
        <w:rPr>
          <w:u w:val="single"/>
        </w:rPr>
        <w:t>za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isti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istom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mjestu</w:t>
      </w:r>
      <w:proofErr w:type="spellEnd"/>
      <w:r>
        <w:rPr>
          <w:u w:val="single"/>
        </w:rPr>
        <w:t xml:space="preserve"> </w:t>
      </w:r>
      <w:r>
        <w:rPr>
          <w:b/>
          <w:u w:val="single"/>
        </w:rPr>
        <w:t>u 9,30 sati.</w:t>
      </w:r>
    </w:p>
    <w:p w:rsidRDefault="00117C04" w:rsidP="00117C04" w:rsidR="00117C04">
      <w:pPr>
        <w:jc w:val="both"/>
        <w:rPr>
          <w:rFonts w:eastAsia="Arial Unicode MS"/>
        </w:rPr>
      </w:pPr>
    </w:p>
    <w:p w:rsidRDefault="00117C04" w:rsidP="00117C04" w:rsidR="00117C04">
      <w:pPr>
        <w:jc w:val="both"/>
        <w:rPr>
          <w:rFonts w:eastAsia="Arial Unicode MS"/>
        </w:rPr>
      </w:pPr>
    </w:p>
    <w:p w:rsidRDefault="00117C04" w:rsidP="00117C04" w:rsidR="00117C04">
      <w:pPr>
        <w:jc w:val="both"/>
        <w:rPr>
          <w:rFonts w:eastAsia="Arial Unicode MS"/>
        </w:rPr>
      </w:pPr>
    </w:p>
    <w:p w:rsidRDefault="00117C04" w:rsidP="00117C04" w:rsidR="00117C04">
      <w:pPr>
        <w:jc w:val="both"/>
        <w:rPr>
          <w:sz w:val="22"/>
          <w:lang w:val="hr-HR"/>
        </w:rPr>
      </w:pPr>
    </w:p>
    <w:p w:rsidRDefault="00117C04" w:rsidP="00117C04" w:rsidR="00117C04">
      <w:pPr>
        <w:jc w:val="center"/>
        <w:rPr>
          <w:sz w:val="22"/>
          <w:lang w:val="hr-HR"/>
        </w:rPr>
      </w:pPr>
      <w:r>
        <w:rPr>
          <w:sz w:val="22"/>
          <w:lang w:val="hr-HR"/>
        </w:rPr>
        <w:t>Zagreb, 08. studeni 2018.</w:t>
      </w:r>
    </w:p>
    <w:p w:rsidRDefault="00117C04" w:rsidP="00117C04" w:rsidR="00117C04">
      <w:pPr>
        <w:jc w:val="both"/>
        <w:rPr>
          <w:lang w:val="hr-HR"/>
        </w:rPr>
      </w:pPr>
    </w:p>
    <w:p w:rsidRDefault="00117C04" w:rsidP="00117C04" w:rsidR="00117C04">
      <w:pPr>
        <w:jc w:val="both"/>
        <w:rPr>
          <w:lang w:val="hr-HR"/>
        </w:rPr>
      </w:pPr>
    </w:p>
    <w:p w:rsidRDefault="00117C04" w:rsidP="00117C04" w:rsidR="00117C04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     S u d a c:</w:t>
      </w:r>
    </w:p>
    <w:p w:rsidRDefault="00117C04" w:rsidP="00117C04" w:rsidR="00117C04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Default="00117C04" w:rsidP="00117C04" w:rsidR="00117C04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  <w:t xml:space="preserve">Iva Tisanić </w:t>
      </w:r>
      <w:proofErr w:type="spellStart"/>
      <w:r>
        <w:rPr>
          <w:b w:val="false"/>
          <w:sz w:val="22"/>
        </w:rPr>
        <w:t>Vilček</w:t>
      </w:r>
      <w:proofErr w:type="spellEnd"/>
      <w:r>
        <w:rPr>
          <w:b w:val="false"/>
          <w:sz w:val="22"/>
        </w:rPr>
        <w:t>, v.r.</w:t>
      </w:r>
    </w:p>
    <w:p w:rsidRDefault="00117C04" w:rsidP="00117C04" w:rsidR="00117C04"/>
    <w:p w:rsidRDefault="00117C04" w:rsidP="00117C04" w:rsidR="00117C04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</w:t>
      </w:r>
      <w:r>
        <w:rPr>
          <w:sz w:val="22"/>
        </w:rPr>
        <w:tab/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točnost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:</w:t>
      </w:r>
    </w:p>
    <w:p w:rsidRDefault="00117C04" w:rsidP="00117C04" w:rsidR="00117C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>Lidija Jandrijević</w:t>
      </w:r>
    </w:p>
    <w:p w:rsidRDefault="00117C04" w:rsidP="00117C04" w:rsidR="00117C04"/>
    <w:p w:rsidRDefault="00D23539" w:rsidP="00117C04" w:rsidR="00D23539">
      <w:pPr>
        <w:pStyle w:val="Naslov1"/>
        <w:tabs>
          <w:tab w:pos="0" w:val="left"/>
          <w:tab w:pos="4536" w:val="left"/>
        </w:tabs>
      </w:pPr>
    </w:p>
    <w:sectPr w:rsidSect="00060740" w:rsidR="00D23539">
      <w:pgSz w:code="9" w:h="16838" w:w="11906"/>
      <w:pgMar w:gutter="0" w:footer="720" w:header="720" w:left="1418" w:bottom="113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FBD"/>
    <w:rsid w:val="000044C9"/>
    <w:rsid w:val="0002406A"/>
    <w:rsid w:val="00036938"/>
    <w:rsid w:val="0004554B"/>
    <w:rsid w:val="00056B30"/>
    <w:rsid w:val="00060740"/>
    <w:rsid w:val="00070DF6"/>
    <w:rsid w:val="000D0665"/>
    <w:rsid w:val="000D13FA"/>
    <w:rsid w:val="00112475"/>
    <w:rsid w:val="00117C04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13B45"/>
    <w:rsid w:val="003741CC"/>
    <w:rsid w:val="00386E8B"/>
    <w:rsid w:val="00387404"/>
    <w:rsid w:val="003F0F74"/>
    <w:rsid w:val="0043529C"/>
    <w:rsid w:val="004857BB"/>
    <w:rsid w:val="004D183B"/>
    <w:rsid w:val="00511B47"/>
    <w:rsid w:val="00551927"/>
    <w:rsid w:val="0057606D"/>
    <w:rsid w:val="00582DE2"/>
    <w:rsid w:val="00592DFF"/>
    <w:rsid w:val="005A469E"/>
    <w:rsid w:val="005F2A71"/>
    <w:rsid w:val="0064304F"/>
    <w:rsid w:val="00666F1B"/>
    <w:rsid w:val="006C3956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C75E5"/>
    <w:rsid w:val="00AF1821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A4832"/>
    <w:rsid w:val="00DB27E6"/>
    <w:rsid w:val="00DF100C"/>
    <w:rsid w:val="00E37F62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link w:val="Naslov6Char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C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0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117C04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117C04"/>
    <w:rPr>
      <w:b/>
      <w:sz w:val="24"/>
    </w:rPr>
  </w:style>
  <w:style w:customStyle="true" w:styleId="Naslov6Char" w:type="character">
    <w:name w:val="Naslov 6 Char"/>
    <w:basedOn w:val="Zadanifontodlomka"/>
    <w:link w:val="Naslov6"/>
    <w:rsid w:val="00117C04"/>
    <w:rPr>
      <w:b/>
      <w:bCs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link w:val="Naslov6Char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C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0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117C04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117C04"/>
    <w:rPr>
      <w:b/>
      <w:sz w:val="24"/>
    </w:rPr>
  </w:style>
  <w:style w:customStyle="1" w:styleId="Naslov6Char" w:type="character">
    <w:name w:val="Naslov 6 Char"/>
    <w:basedOn w:val="Zadanifontodlomka"/>
    <w:link w:val="Naslov6"/>
    <w:rsid w:val="00117C04"/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54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126</properties:Words>
  <properties:Characters>597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ZAGREBU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2018-11-07T12:23:00Z</dcterms:created>
  <dc:creator>opcinski sud zagreb</dc:creator>
  <cp:lastModifiedBy>Lidija Jandrijević</cp:lastModifiedBy>
  <cp:lastPrinted>2018-11-08T07:41:00Z</cp:lastPrinted>
  <dcterms:modified xmlns:xsi="http://www.w3.org/2001/XMLSchema-instance" xsi:type="dcterms:W3CDTF">2018-11-08T07:41:00Z</dcterms:modified>
  <cp:revision>5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Općinsko državno odvjetništvo u Zagrebu, Građansko upravni odjel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