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546a" w14:paraId="4c5546a" w:rsidRDefault="00952AC8" w:rsidP="00952AC8" w:rsidR="00952AC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52AC8" w:rsidP="00952AC8" w:rsidR="00952AC8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  2 St-50</w:t>
      </w:r>
      <w:r w:rsidRPr="00ED7FD5">
        <w:t>/</w:t>
      </w:r>
      <w:r>
        <w:t>20</w:t>
      </w:r>
      <w:r w:rsidRPr="00ED7FD5">
        <w:t>1</w:t>
      </w:r>
      <w:r>
        <w:t>8</w:t>
      </w:r>
      <w:r w:rsidRPr="00ED7FD5">
        <w:t>-</w:t>
      </w:r>
      <w:r>
        <w:t>3</w:t>
      </w:r>
    </w:p>
    <w:p w:rsidRDefault="00952AC8" w:rsidP="00952AC8" w:rsidR="00952AC8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952AC8" w:rsidP="00952AC8" w:rsidR="00952AC8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952AC8" w:rsidP="00952AC8" w:rsidR="00952AC8" w:rsidRPr="00ED7FD5">
      <w:pPr>
        <w:jc w:val="both"/>
      </w:pPr>
      <w:r w:rsidRPr="00ED7FD5">
        <w:tab/>
      </w:r>
    </w:p>
    <w:p w:rsidRDefault="00952AC8" w:rsidP="00952AC8" w:rsidR="00952AC8" w:rsidRPr="00ED7FD5">
      <w:pPr>
        <w:jc w:val="center"/>
      </w:pPr>
      <w:r w:rsidRPr="00ED7FD5">
        <w:t>R E P U B L I K A  H R V A T S K A</w:t>
      </w:r>
    </w:p>
    <w:p w:rsidRDefault="00952AC8" w:rsidP="00952AC8" w:rsidR="00952AC8" w:rsidRPr="00ED7FD5"/>
    <w:p w:rsidRDefault="00952AC8" w:rsidP="00952AC8" w:rsidR="00952AC8" w:rsidRPr="00ED7FD5">
      <w:pPr>
        <w:jc w:val="center"/>
      </w:pPr>
      <w:r w:rsidRPr="00ED7FD5">
        <w:t>R J E Š E NJ E</w:t>
      </w:r>
    </w:p>
    <w:p w:rsidRDefault="00952AC8" w:rsidP="00952AC8" w:rsidR="00952AC8" w:rsidRPr="00ED7FD5"/>
    <w:p w:rsidRDefault="00952AC8" w:rsidP="00952AC8" w:rsidR="00952AC8" w:rsidRPr="008D7D92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 xml:space="preserve">ČIRO d.o.o., Pula, </w:t>
      </w:r>
      <w:proofErr w:type="spellStart"/>
      <w:r>
        <w:t>Voltićeva</w:t>
      </w:r>
      <w:proofErr w:type="spellEnd"/>
      <w:r>
        <w:t xml:space="preserve"> ulica 4, OIB: 06575977807</w:t>
      </w:r>
      <w:r w:rsidRPr="00ED7FD5">
        <w:t xml:space="preserve">, </w:t>
      </w:r>
      <w:r>
        <w:t>23. veljače</w:t>
      </w:r>
      <w:r w:rsidRPr="008D7D92">
        <w:t xml:space="preserve"> 2018. </w:t>
      </w:r>
    </w:p>
    <w:p w:rsidRDefault="00952AC8" w:rsidP="00952AC8" w:rsidR="00952AC8" w:rsidRPr="00ED7FD5">
      <w:pPr>
        <w:jc w:val="both"/>
      </w:pPr>
    </w:p>
    <w:p w:rsidRDefault="00952AC8" w:rsidP="00952AC8" w:rsidR="00952AC8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952AC8" w:rsidP="00952AC8" w:rsidR="00952AC8" w:rsidRPr="003B548F">
      <w:pPr>
        <w:jc w:val="both"/>
      </w:pPr>
    </w:p>
    <w:p w:rsidRDefault="00952AC8" w:rsidP="00952AC8" w:rsidR="00952AC8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ČIRO d.o.o., Pula, </w:t>
      </w:r>
      <w:proofErr w:type="spellStart"/>
      <w:r>
        <w:t>Voltićeva</w:t>
      </w:r>
      <w:proofErr w:type="spellEnd"/>
      <w:r>
        <w:t xml:space="preserve"> ulica 4, OIB: 06575977807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8D7D92">
        <w:rPr>
          <w:b/>
          <w:lang w:val="pl-PL"/>
        </w:rPr>
        <w:t>ročište zakazu</w:t>
      </w:r>
      <w:r w:rsidRPr="00B82C57">
        <w:rPr>
          <w:b/>
          <w:lang w:val="pl-PL"/>
        </w:rPr>
        <w:t xml:space="preserve">je za </w:t>
      </w:r>
      <w:r w:rsidR="00B82C57" w:rsidRPr="00B82C57">
        <w:rPr>
          <w:b/>
          <w:lang w:val="pl-PL"/>
        </w:rPr>
        <w:t>27. ožujka</w:t>
      </w:r>
      <w:r w:rsidRPr="00B82C57">
        <w:rPr>
          <w:b/>
          <w:lang w:val="pl-PL"/>
        </w:rPr>
        <w:t xml:space="preserve"> 2018. u 9:00 sati, u</w:t>
      </w:r>
      <w:r w:rsidRPr="00B82C57">
        <w:rPr>
          <w:b/>
        </w:rPr>
        <w:t xml:space="preserve"> Trg</w:t>
      </w:r>
      <w:r w:rsidRPr="008D7D92">
        <w:rPr>
          <w:b/>
        </w:rPr>
        <w:t xml:space="preserve">ovačkom sudu u Pazinu, </w:t>
      </w:r>
      <w:proofErr w:type="spellStart"/>
      <w:r w:rsidRPr="00055160">
        <w:rPr>
          <w:b/>
        </w:rPr>
        <w:t>Dršćevka</w:t>
      </w:r>
      <w:proofErr w:type="spellEnd"/>
      <w:r w:rsidRPr="00055160">
        <w:rPr>
          <w:b/>
        </w:rPr>
        <w:t xml:space="preserve">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952AC8" w:rsidP="00952AC8" w:rsidR="00952AC8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52AC8" w:rsidP="00952AC8" w:rsidR="00952AC8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ČIRO d.o.o., Pula, </w:t>
      </w:r>
      <w:proofErr w:type="spellStart"/>
      <w:r>
        <w:t>Voltićeva</w:t>
      </w:r>
      <w:proofErr w:type="spellEnd"/>
      <w:r>
        <w:t xml:space="preserve"> ulica 4, OIB: 06575977807, </w:t>
      </w:r>
      <w:r w:rsidRPr="003B548F">
        <w:t xml:space="preserve"> </w:t>
      </w:r>
    </w:p>
    <w:p w:rsidRDefault="00952AC8" w:rsidP="00952AC8" w:rsidR="00952AC8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Nermin Čajić, Pula, Voltićeva ulica 4</w:t>
      </w:r>
      <w:r w:rsidRPr="003B548F">
        <w:rPr>
          <w:lang w:val="sv-SE"/>
        </w:rPr>
        <w:t>,</w:t>
      </w:r>
    </w:p>
    <w:p w:rsidRDefault="00952AC8" w:rsidP="00952AC8" w:rsidR="00952AC8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52AC8" w:rsidP="00952AC8" w:rsidR="00952AC8" w:rsidRPr="003B548F">
      <w:pPr>
        <w:jc w:val="both"/>
        <w:rPr>
          <w:lang w:val="sv-SE"/>
        </w:rPr>
      </w:pPr>
    </w:p>
    <w:p w:rsidRDefault="00952AC8" w:rsidP="00952AC8" w:rsidR="00952AC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ČIRO d.o.o., Pula, </w:t>
      </w:r>
      <w:proofErr w:type="spellStart"/>
      <w:r>
        <w:t>Voltićeva</w:t>
      </w:r>
      <w:proofErr w:type="spellEnd"/>
      <w:r>
        <w:t xml:space="preserve"> ulica 4, OIB: 06575977807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52AC8" w:rsidP="00952AC8" w:rsidR="00952AC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52AC8" w:rsidP="00952AC8" w:rsidR="00952AC8" w:rsidRPr="003B548F">
      <w:pPr>
        <w:jc w:val="both"/>
      </w:pPr>
    </w:p>
    <w:p w:rsidRDefault="00952AC8" w:rsidP="00952AC8" w:rsidR="00952AC8" w:rsidRPr="008D7D92">
      <w:pPr>
        <w:jc w:val="center"/>
      </w:pPr>
      <w:r w:rsidRPr="008D7D92">
        <w:t xml:space="preserve">U Pazinu </w:t>
      </w:r>
      <w:r>
        <w:t>23. veljače</w:t>
      </w:r>
      <w:r w:rsidRPr="008D7D92">
        <w:t xml:space="preserve"> 2018.</w:t>
      </w:r>
    </w:p>
    <w:p w:rsidRDefault="00952AC8" w:rsidP="00952AC8" w:rsidR="00952AC8" w:rsidRPr="003B548F">
      <w:pPr>
        <w:jc w:val="center"/>
      </w:pPr>
    </w:p>
    <w:p w:rsidRDefault="00952AC8" w:rsidP="00952AC8" w:rsidR="00952AC8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952AC8" w:rsidP="00952AC8" w:rsidR="00952AC8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52AC8" w:rsidP="00952AC8" w:rsidR="00952AC8">
      <w:pPr>
        <w:jc w:val="center"/>
      </w:pPr>
    </w:p>
    <w:p w:rsidRDefault="00952AC8" w:rsidP="00952AC8" w:rsidR="00952AC8" w:rsidRPr="003B548F">
      <w:pPr>
        <w:jc w:val="center"/>
      </w:pPr>
    </w:p>
    <w:p w:rsidRDefault="00952AC8" w:rsidP="00952AC8" w:rsidR="00952AC8" w:rsidRPr="003B548F">
      <w:pPr>
        <w:jc w:val="both"/>
      </w:pPr>
      <w:r w:rsidRPr="003B548F">
        <w:t>UPUTA O PRAVNOM LIJEKU:</w:t>
      </w:r>
    </w:p>
    <w:p w:rsidRDefault="00952AC8" w:rsidP="00952AC8" w:rsidR="00952AC8" w:rsidRPr="003B548F">
      <w:pPr>
        <w:jc w:val="both"/>
      </w:pPr>
      <w:r w:rsidRPr="003B548F">
        <w:t>Protiv ovog rješenja nije dopuštena posebna žalba (čl. 115. st. 1. SZ-a).</w:t>
      </w:r>
    </w:p>
    <w:p w:rsidRDefault="00952AC8" w:rsidP="00952AC8" w:rsidR="00952AC8" w:rsidRPr="003B548F">
      <w:pPr>
        <w:jc w:val="both"/>
      </w:pPr>
    </w:p>
    <w:p w:rsidRDefault="00952AC8" w:rsidP="00952AC8" w:rsidR="00952AC8" w:rsidRPr="003B548F">
      <w:pPr>
        <w:jc w:val="both"/>
      </w:pPr>
      <w:r w:rsidRPr="003B548F">
        <w:t>DNA:</w:t>
      </w:r>
    </w:p>
    <w:p w:rsidRDefault="00952AC8" w:rsidP="00952AC8" w:rsidR="00952AC8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52AC8" w:rsidP="00952AC8" w:rsidR="00952AC8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ČIRO d.o.o., Pula, </w:t>
      </w:r>
      <w:proofErr w:type="spellStart"/>
      <w:r>
        <w:t>Voltićeva</w:t>
      </w:r>
      <w:proofErr w:type="spellEnd"/>
      <w:r>
        <w:t xml:space="preserve"> ulica 4</w:t>
      </w:r>
    </w:p>
    <w:p w:rsidRDefault="00952AC8" w:rsidP="00952AC8" w:rsidR="00952AC8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Nermin Čajić, Pula, Voltićeva ulica 4</w:t>
      </w:r>
    </w:p>
    <w:p w:rsidRDefault="00952AC8" w:rsidP="00952AC8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5F3" w:rsidR="00000000">
      <w:r>
        <w:separator/>
      </w:r>
    </w:p>
  </w:endnote>
  <w:endnote w:id="0" w:type="continuationSeparator">
    <w:p w:rsidRDefault="008005F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5F3" w:rsidR="00000000">
      <w:r>
        <w:separator/>
      </w:r>
    </w:p>
  </w:footnote>
  <w:footnote w:id="0" w:type="continuationSeparator">
    <w:p w:rsidRDefault="008005F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82C5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52AC8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005F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2AC8"/>
    <w:rsid w:val="00554328"/>
    <w:rsid w:val="008005F3"/>
    <w:rsid w:val="00952AC8"/>
    <w:rsid w:val="00985388"/>
    <w:rsid w:val="00B8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2A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2A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2A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2A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2AC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2A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2A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2A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2A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2AC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0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ČIRO d.o.o. PULA</izvorni_sadrzaj>
    <derivirana_varijabla naziv="DomainObject.Predmet.ProtustrankaFormated_1">  ČIRO d.o.o. PULA</derivirana_varijabla>
  </DomainObject.Predmet.ProtustrankaFormated>
  <DomainObject.Predmet.ProtustrankaFormatedOIB>
    <izvorni_sadrzaj>  ČIRO d.o.o. PULA, OIB 06575977807</izvorni_sadrzaj>
    <derivirana_varijabla naziv="DomainObject.Predmet.ProtustrankaFormatedOIB_1">  ČIRO d.o.o. PULA, OIB 06575977807</derivirana_varijabla>
  </DomainObject.Predmet.ProtustrankaFormatedOIB>
  <DomainObject.Predmet.ProtustrankaFormatedWithAdress>
    <izvorni_sadrzaj> ČIRO d.o.o. PULA, Voltićeva ulica 4, 52100 Pula</izvorni_sadrzaj>
    <derivirana_varijabla naziv="DomainObject.Predmet.ProtustrankaFormatedWithAdress_1"> ČIRO d.o.o. PULA, Voltićeva ulica 4, 52100 Pula</derivirana_varijabla>
  </DomainObject.Predmet.ProtustrankaFormatedWithAdress>
  <DomainObject.Predmet.ProtustrankaFormatedWithAdressOIB>
    <izvorni_sadrzaj> ČIRO d.o.o. PULA, OIB 06575977807, Voltićeva ulica 4, 52100 Pula</izvorni_sadrzaj>
    <derivirana_varijabla naziv="DomainObject.Predmet.ProtustrankaFormatedWithAdressOIB_1"> ČIRO d.o.o. PULA, OIB 06575977807, Voltićeva ulica 4, 52100 Pula</derivirana_varijabla>
  </DomainObject.Predmet.ProtustrankaFormatedWithAdressOIB>
  <DomainObject.Predmet.ProtustrankaWithAdress>
    <izvorni_sadrzaj>ČIRO d.o.o. PULA Voltićeva ulica 4, 52100 Pula</izvorni_sadrzaj>
    <derivirana_varijabla naziv="DomainObject.Predmet.ProtustrankaWithAdress_1">ČIRO d.o.o. PULA Voltićeva ulica 4, 52100 Pula</derivirana_varijabla>
  </DomainObject.Predmet.ProtustrankaWithAdress>
  <DomainObject.Predmet.ProtustrankaWithAdressOIB>
    <izvorni_sadrzaj>ČIRO d.o.o. PULA, OIB 06575977807, Voltićeva ulica 4, 52100 Pula</izvorni_sadrzaj>
    <derivirana_varijabla naziv="DomainObject.Predmet.ProtustrankaWithAdressOIB_1">ČIRO d.o.o. PULA, OIB 06575977807, Voltićeva ulica 4, 52100 Pula</derivirana_varijabla>
  </DomainObject.Predmet.ProtustrankaWithAdressOIB>
  <DomainObject.Predmet.ProtustrankaNazivFormated>
    <izvorni_sadrzaj>ČIRO d.o.o. PULA</izvorni_sadrzaj>
    <derivirana_varijabla naziv="DomainObject.Predmet.ProtustrankaNazivFormated_1">ČIRO d.o.o. PULA</derivirana_varijabla>
  </DomainObject.Predmet.ProtustrankaNazivFormated>
  <DomainObject.Predmet.ProtustrankaNazivFormatedOIB>
    <izvorni_sadrzaj>ČIRO d.o.o. PULA, OIB 06575977807</izvorni_sadrzaj>
    <derivirana_varijabla naziv="DomainObject.Predmet.ProtustrankaNazivFormatedOIB_1">ČIRO d.o.o. PULA, OIB 06575977807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55705.29</izvorni_sadrzaj>
    <derivirana_varijabla naziv="DomainObject.Predmet.TrenutnaVrijednost_1">55705.29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ČIRO d.o.o. PULA</item>
    </izvorni_sadrzaj>
    <derivirana_varijabla naziv="DomainObject.Predmet.ProtuStrankaListFormated_1">
      <item>ČIRO d.o.o. PULA</item>
    </derivirana_varijabla>
  </DomainObject.Predmet.ProtuStrankaListFormated>
  <DomainObject.Predmet.ProtuStrankaListFormatedOIB>
    <izvorni_sadrzaj>
      <item>ČIRO d.o.o. PULA, OIB 06575977807</item>
    </izvorni_sadrzaj>
    <derivirana_varijabla naziv="DomainObject.Predmet.ProtuStrankaListFormatedOIB_1">
      <item>ČIRO d.o.o. PULA, OIB 06575977807</item>
    </derivirana_varijabla>
  </DomainObject.Predmet.ProtuStrankaListFormatedOIB>
  <DomainObject.Predmet.ProtuStrankaListFormatedWithAdress>
    <izvorni_sadrzaj>
      <item>ČIRO d.o.o. PULA, Voltićeva ulica 4, 52100 Pula</item>
    </izvorni_sadrzaj>
    <derivirana_varijabla naziv="DomainObject.Predmet.ProtuStrankaListFormatedWithAdress_1">
      <item>ČIRO d.o.o. PULA, Voltićeva ulica 4, 52100 Pula</item>
    </derivirana_varijabla>
  </DomainObject.Predmet.ProtuStrankaListFormatedWithAdress>
  <DomainObject.Predmet.ProtuStrankaListFormatedWithAdressOIB>
    <izvorni_sadrzaj>
      <item>ČIRO d.o.o. PULA, OIB 06575977807, Voltićeva ulica 4, 52100 Pula</item>
    </izvorni_sadrzaj>
    <derivirana_varijabla naziv="DomainObject.Predmet.ProtuStrankaListFormatedWithAdressOIB_1">
      <item>ČIRO d.o.o. PULA, OIB 06575977807, Voltićeva ulica 4, 52100 Pula</item>
    </derivirana_varijabla>
  </DomainObject.Predmet.ProtuStrankaListFormatedWithAdressOIB>
  <DomainObject.Predmet.ProtuStrankaListNazivFormated>
    <izvorni_sadrzaj>
      <item>ČIRO d.o.o. PULA</item>
    </izvorni_sadrzaj>
    <derivirana_varijabla naziv="DomainObject.Predmet.ProtuStrankaListNazivFormated_1">
      <item>ČIRO d.o.o. PULA</item>
    </derivirana_varijabla>
  </DomainObject.Predmet.ProtuStrankaListNazivFormated>
  <DomainObject.Predmet.ProtuStrankaListNazivFormatedOIB>
    <izvorni_sadrzaj>
      <item>ČIRO d.o.o. PULA, OIB 06575977807</item>
    </izvorni_sadrzaj>
    <derivirana_varijabla naziv="DomainObject.Predmet.ProtuStrankaListNazivFormatedOIB_1">
      <item>ČIRO d.o.o. PULA, OIB 06575977807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ČIRO d.o.o. PULA</izvorni_sadrzaj>
    <derivirana_varijabla naziv="DomainObject.Predmet.ProtustrankaIDrugi_1">ČIRO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ČIRO d.o.o. PULA, OIB 06575977807, Voltićeva ulica 4, 52100 Pula</izvorni_sadrzaj>
    <derivirana_varijabla naziv="DomainObject.Predmet.ProtustrankaIDrugiAdressOIB_1">ČIRO d.o.o. PULA, OIB 06575977807, Voltićeva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ČIRO d.o.o. PULA</item>
    </izvorni_sadrzaj>
    <derivirana_varijabla naziv="DomainObject.Predmet.SudioniciListNaziv_1">
      <item>FINANCIJSKA AGENCIJA, RC RIJEKA, PODRUŽNICA PULA, PULA</item>
      <item>ČIRO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ČIRO d.o.o. PULA, OIB 06575977807, Voltićeva ulica 4,52100 Pula</item>
    </izvorni_sadrzaj>
    <derivirana_varijabla naziv="DomainObject.Predmet.SudioniciListAdressOIB_1">
      <item>FINANCIJSKA AGENCIJA, RC RIJEKA, PODRUŽNICA PULA, PULA, OIB 85821130368, F. Kurelca 8,51000 Rijeka</item>
      <item>ČIRO d.o.o. PULA, OIB 06575977807, Voltićeva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06575977807</item>
    </izvorni_sadrzaj>
    <derivirana_varijabla naziv="DomainObject.Predmet.SudioniciListNazivOIB_1">
      <item>, OIB 85821130368</item>
      <item>, OIB 06575977807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1508</properties:Characters>
  <properties:Lines>47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2018-02-23T12:02:00Z</dcterms:created>
  <dc:creator>Jasmina Matika</dc:creator>
  <cp:lastModifiedBy>Jasmina Matika</cp:lastModifiedBy>
  <dcterms:modified xmlns:xsi="http://www.w3.org/2001/XMLSchema-instance" xsi:type="dcterms:W3CDTF">2018-02-23T12:15:00Z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(St-50-18 -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