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208cb" w14:paraId="63208cb" w:rsidRDefault="00A30070" w:rsidR="00A30070">
      <w:pPr>
        <w15:collapsed w:val="false"/>
        <w:rPr>
          <w:sz w:val="24"/>
        </w:rPr>
      </w:pPr>
      <w:bookmarkStart w:name="_GoBack" w:id="0"/>
      <w:bookmarkEnd w:id="0"/>
    </w:p>
    <w:p w:rsidRDefault="00DD4217" w:rsidP="007C6F20" w:rsidR="007C6F2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D6C54" w:rsidP="007C6F20" w:rsidR="000D6C54"/>
    <w:p w:rsidRDefault="000D6C54" w:rsidP="007C6F20" w:rsidR="000D6C54" w:rsidRPr="00323158"/>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4977E4">
        <w:rPr>
          <w:sz w:val="24"/>
        </w:rPr>
        <w:t>740</w:t>
      </w:r>
      <w:r w:rsidR="00F8760B">
        <w:rPr>
          <w:sz w:val="24"/>
        </w:rPr>
        <w:t>/2016-4</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povodom zahtjeva FINE</w:t>
      </w:r>
      <w:r w:rsidR="00585F4E">
        <w:rPr>
          <w:sz w:val="24"/>
        </w:rPr>
        <w:t xml:space="preserve"> Regionalni centar Osijek</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5F6965">
        <w:rPr>
          <w:sz w:val="24"/>
          <w:szCs w:val="24"/>
        </w:rPr>
        <w:t xml:space="preserve"> </w:t>
      </w:r>
      <w:r w:rsidR="00AD1C5E" w:rsidRPr="00AD1C5E">
        <w:rPr>
          <w:sz w:val="24"/>
          <w:szCs w:val="24"/>
        </w:rPr>
        <w:t>HUMANITARNA UDRUGA „BUĐENJE“, OIB 83536697253, 34343 Poreč, Pulska 17</w:t>
      </w:r>
      <w:r w:rsidR="0013114C">
        <w:rPr>
          <w:sz w:val="24"/>
          <w:szCs w:val="24"/>
        </w:rPr>
        <w:t>,</w:t>
      </w:r>
      <w:r w:rsidR="00DD75D9">
        <w:rPr>
          <w:sz w:val="24"/>
          <w:szCs w:val="24"/>
        </w:rPr>
        <w:t xml:space="preserve"> dana</w:t>
      </w:r>
      <w:r w:rsidR="00EC007E">
        <w:rPr>
          <w:sz w:val="24"/>
          <w:szCs w:val="24"/>
        </w:rPr>
        <w:t xml:space="preserve"> </w:t>
      </w:r>
      <w:r w:rsidR="00DF56AC">
        <w:rPr>
          <w:sz w:val="24"/>
          <w:szCs w:val="24"/>
        </w:rPr>
        <w:t>9.svibnja</w:t>
      </w:r>
      <w:r w:rsidR="000544E9">
        <w:rPr>
          <w:sz w:val="24"/>
          <w:szCs w:val="24"/>
        </w:rPr>
        <w:t xml:space="preserve"> </w:t>
      </w:r>
      <w:r w:rsidR="00EC007E">
        <w:rPr>
          <w:sz w:val="24"/>
          <w:szCs w:val="24"/>
        </w:rPr>
        <w:t>2016.</w:t>
      </w:r>
    </w:p>
    <w:p w:rsidRDefault="00A30070" w:rsidR="00A30070">
      <w:pPr>
        <w:rPr>
          <w:sz w:val="24"/>
        </w:rPr>
      </w:pPr>
    </w:p>
    <w:p w:rsidRDefault="00A30070" w:rsidP="003D475B" w:rsidR="005A6C4E">
      <w:pPr>
        <w:jc w:val="center"/>
        <w:rPr>
          <w:sz w:val="24"/>
        </w:rPr>
      </w:pPr>
      <w:r w:rsidRPr="006F696C">
        <w:rPr>
          <w:sz w:val="24"/>
        </w:rPr>
        <w:t>r i j e š i o     j e</w:t>
      </w:r>
    </w:p>
    <w:p w:rsidRDefault="000D6C54" w:rsidP="003D475B" w:rsidR="000D6C54" w:rsidRPr="006F696C">
      <w:pPr>
        <w:jc w:val="center"/>
        <w:rPr>
          <w:sz w:val="24"/>
        </w:rPr>
      </w:pP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0D6C54">
        <w:rPr>
          <w:sz w:val="24"/>
        </w:rPr>
        <w:t xml:space="preserve"> </w:t>
      </w:r>
      <w:r w:rsidR="000D6C54" w:rsidRPr="00AD1C5E">
        <w:rPr>
          <w:sz w:val="24"/>
          <w:szCs w:val="24"/>
        </w:rPr>
        <w:t>HUMANITARNA UDRUGA „BUĐENJE“, OIB 83536697253, 34343 Poreč, Pulska 17</w:t>
      </w:r>
      <w:r w:rsidR="005A6C4E">
        <w:rPr>
          <w:sz w:val="24"/>
          <w:szCs w:val="24"/>
        </w:rPr>
        <w:t>.</w:t>
      </w:r>
    </w:p>
    <w:p w:rsidRDefault="005A6C4E" w:rsidP="00377F3A" w:rsidR="005A6C4E">
      <w:pPr>
        <w:ind w:left="720"/>
        <w:jc w:val="both"/>
        <w:rPr>
          <w:b/>
          <w:sz w:val="24"/>
        </w:rPr>
      </w:pPr>
    </w:p>
    <w:p w:rsidRDefault="00457103" w:rsidP="00CD2682" w:rsidR="00CD2682">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CD2682">
        <w:rPr>
          <w:sz w:val="24"/>
        </w:rPr>
        <w:t xml:space="preserve">Ivan </w:t>
      </w:r>
      <w:proofErr w:type="spellStart"/>
      <w:r w:rsidR="00CD2682">
        <w:rPr>
          <w:sz w:val="24"/>
        </w:rPr>
        <w:t>Gjurašić</w:t>
      </w:r>
      <w:proofErr w:type="spellEnd"/>
      <w:r w:rsidR="00CD2682">
        <w:rPr>
          <w:sz w:val="24"/>
        </w:rPr>
        <w:t xml:space="preserve"> iz Zagreba, Petrinjska 28, OIB 66025260916.</w:t>
      </w:r>
    </w:p>
    <w:p w:rsidRDefault="00EF26A6" w:rsidP="00C21645" w:rsidR="00EF26A6"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0D6C54" w:rsidRPr="00AD1C5E">
        <w:rPr>
          <w:sz w:val="24"/>
          <w:szCs w:val="24"/>
        </w:rPr>
        <w:t>HUMANITARNA UDRUGA „BUĐENJE“, OIB 83536697253, 34343 Poreč, Pulska 17</w:t>
      </w:r>
      <w:r w:rsidR="00DF56AC">
        <w:rPr>
          <w:sz w:val="24"/>
          <w:szCs w:val="24"/>
        </w:rPr>
        <w:t>.</w:t>
      </w:r>
    </w:p>
    <w:p w:rsidRDefault="000D6C54" w:rsidP="006C5153" w:rsidR="000D6C54">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-2-                           Broj: St-</w:t>
      </w:r>
      <w:r w:rsidR="004977E4">
        <w:rPr>
          <w:sz w:val="24"/>
        </w:rPr>
        <w:t>740</w:t>
      </w:r>
      <w:r>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6F0920" w:rsidP="006F0920" w:rsidR="006F0920">
      <w:pPr>
        <w:ind w:firstLine="720"/>
        <w:jc w:val="both"/>
        <w:rPr>
          <w:sz w:val="24"/>
        </w:rPr>
      </w:pPr>
      <w:r>
        <w:rPr>
          <w:sz w:val="24"/>
        </w:rPr>
        <w:t>FINA Regionalni centar Osijek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Oglas  navedenog sadržaja  objavljen je na mrežnoj stanici e-Oglasna ploča sudova 3</w:t>
      </w:r>
      <w:r w:rsidR="004977E4">
        <w:rPr>
          <w:sz w:val="24"/>
        </w:rPr>
        <w:t>1</w:t>
      </w:r>
      <w:r>
        <w:rPr>
          <w:sz w:val="24"/>
        </w:rPr>
        <w:t>.ožujka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-3-                           Broj: St-</w:t>
      </w:r>
      <w:r w:rsidR="004977E4">
        <w:rPr>
          <w:sz w:val="24"/>
        </w:rPr>
        <w:t>740</w:t>
      </w:r>
      <w:r>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6F0920" w:rsidP="006F0920" w:rsidR="006F0920">
      <w:pPr>
        <w:jc w:val="center"/>
        <w:rPr>
          <w:sz w:val="24"/>
        </w:rPr>
      </w:pPr>
      <w:r>
        <w:rPr>
          <w:sz w:val="24"/>
        </w:rPr>
        <w:t xml:space="preserve">U </w:t>
      </w:r>
      <w:proofErr w:type="spellStart"/>
      <w:r>
        <w:rPr>
          <w:sz w:val="24"/>
        </w:rPr>
        <w:t>Slav.Brodu</w:t>
      </w:r>
      <w:proofErr w:type="spellEnd"/>
      <w:r>
        <w:rPr>
          <w:sz w:val="24"/>
        </w:rPr>
        <w:t>, 9.lipnja2016.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6F0920">
      <w:pPr>
        <w:rPr>
          <w:sz w:val="24"/>
        </w:rPr>
      </w:pPr>
      <w:r>
        <w:rPr>
          <w:sz w:val="24"/>
        </w:rPr>
        <w:t xml:space="preserve">4. ŽDO Građansko upravni odjel </w:t>
      </w:r>
      <w:proofErr w:type="spellStart"/>
      <w:r>
        <w:rPr>
          <w:sz w:val="24"/>
        </w:rPr>
        <w:t>Slav.Brod</w:t>
      </w:r>
      <w:proofErr w:type="spellEnd"/>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6C54"/>
    <w:rsid w:val="000D7776"/>
    <w:rsid w:val="000E04A4"/>
    <w:rsid w:val="000F1FB3"/>
    <w:rsid w:val="001014D2"/>
    <w:rsid w:val="001023AD"/>
    <w:rsid w:val="001031E3"/>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63B0A"/>
    <w:rsid w:val="001667EB"/>
    <w:rsid w:val="001849E0"/>
    <w:rsid w:val="00185289"/>
    <w:rsid w:val="00186056"/>
    <w:rsid w:val="00193675"/>
    <w:rsid w:val="001B3E79"/>
    <w:rsid w:val="001C3712"/>
    <w:rsid w:val="001C6494"/>
    <w:rsid w:val="001D7A70"/>
    <w:rsid w:val="001E660C"/>
    <w:rsid w:val="001F18DF"/>
    <w:rsid w:val="001F4E46"/>
    <w:rsid w:val="001F5BFE"/>
    <w:rsid w:val="001F6951"/>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42BEC"/>
    <w:rsid w:val="00444D86"/>
    <w:rsid w:val="00456CAC"/>
    <w:rsid w:val="00457103"/>
    <w:rsid w:val="00461088"/>
    <w:rsid w:val="004611A7"/>
    <w:rsid w:val="00475E4D"/>
    <w:rsid w:val="0048308E"/>
    <w:rsid w:val="004839B0"/>
    <w:rsid w:val="0048495E"/>
    <w:rsid w:val="00485F10"/>
    <w:rsid w:val="00494796"/>
    <w:rsid w:val="00494F93"/>
    <w:rsid w:val="004977E4"/>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5F6965"/>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154A"/>
    <w:rsid w:val="00673B9E"/>
    <w:rsid w:val="00681FAB"/>
    <w:rsid w:val="00685489"/>
    <w:rsid w:val="00697235"/>
    <w:rsid w:val="006A1021"/>
    <w:rsid w:val="006A21B4"/>
    <w:rsid w:val="006A31E9"/>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0964"/>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D04"/>
    <w:rsid w:val="00AC7A8C"/>
    <w:rsid w:val="00AC7F3F"/>
    <w:rsid w:val="00AD1C5E"/>
    <w:rsid w:val="00AE0D28"/>
    <w:rsid w:val="00AF0B9A"/>
    <w:rsid w:val="00AF4F0E"/>
    <w:rsid w:val="00B03DF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D03F9"/>
    <w:rsid w:val="00CD2682"/>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4217"/>
    <w:rsid w:val="00DD75D9"/>
    <w:rsid w:val="00DE0C9B"/>
    <w:rsid w:val="00DE1096"/>
    <w:rsid w:val="00DE1391"/>
    <w:rsid w:val="00DE2B54"/>
    <w:rsid w:val="00DE65D6"/>
    <w:rsid w:val="00DF27C9"/>
    <w:rsid w:val="00DF2C55"/>
    <w:rsid w:val="00DF44A2"/>
    <w:rsid w:val="00DF56AC"/>
    <w:rsid w:val="00DF6420"/>
    <w:rsid w:val="00DF7B13"/>
    <w:rsid w:val="00E050E3"/>
    <w:rsid w:val="00E0555C"/>
    <w:rsid w:val="00E07DE0"/>
    <w:rsid w:val="00E10538"/>
    <w:rsid w:val="00E12478"/>
    <w:rsid w:val="00E13DBD"/>
    <w:rsid w:val="00E24C72"/>
    <w:rsid w:val="00E27AA1"/>
    <w:rsid w:val="00E42172"/>
    <w:rsid w:val="00E4221B"/>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DE0C9B"/>
    <w:rPr>
      <w:color w:val="808080"/>
      <w:bdr w:space="0" w:sz="0" w:color="auto" w:val="none"/>
      <w:shd w:fill="CCFFFF" w:color="auto" w:val="clear"/>
    </w:rPr>
  </w:style>
  <w:style w:customStyle="true" w:styleId="eSPISCCParagraphDefaultFont" w:type="character">
    <w:name w:val="eSPIS_CC_Paragraph Default Font"/>
    <w:basedOn w:val="Zadanifontodlomka"/>
    <w:rsid w:val="00DE0C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C9B"/>
    <w:rPr>
      <w:sz w:val="24"/>
      <w:bdr w:space="0" w:sz="0" w:color="auto" w:val="none"/>
      <w:shd w:fill="FFFFCC" w:color="auto" w:val="clear"/>
      <w:lang w:val="hr-HR"/>
    </w:rPr>
  </w:style>
  <w:style w:customStyle="true" w:styleId="PozadinaSvijetloCrvena" w:type="character">
    <w:name w:val="Pozadina_SvijetloCrvena"/>
    <w:basedOn w:val="eSPISCCParagraphDefaultFont"/>
    <w:rsid w:val="00DE0C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C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DE0C9B"/>
    <w:rPr>
      <w:color w:val="808080"/>
      <w:bdr w:color="auto" w:space="0" w:sz="0" w:val="none"/>
      <w:shd w:color="auto" w:fill="CCFFFF" w:val="clear"/>
    </w:rPr>
  </w:style>
  <w:style w:customStyle="1" w:styleId="eSPISCCParagraphDefaultFont" w:type="character">
    <w:name w:val="eSPIS_CC_Paragraph Default Font"/>
    <w:basedOn w:val="Zadanifontodlomka"/>
    <w:rsid w:val="00DE0C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C9B"/>
    <w:rPr>
      <w:sz w:val="24"/>
      <w:bdr w:color="auto" w:space="0" w:sz="0" w:val="none"/>
      <w:shd w:color="auto" w:fill="FFFFCC" w:val="clear"/>
      <w:lang w:val="hr-HR"/>
    </w:rPr>
  </w:style>
  <w:style w:customStyle="1" w:styleId="PozadinaSvijetloCrvena" w:type="character">
    <w:name w:val="Pozadina_SvijetloCrvena"/>
    <w:basedOn w:val="eSPISCCParagraphDefaultFont"/>
    <w:rsid w:val="00DE0C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C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776951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 SZ</izvorni_sadrzaj>
    <derivirana_varijabla naziv="DomainObject.Predmet.Opis_1">ČL.429.ST.1.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HUMANITARNA UDRUGA " BUĐENJE"</izvorni_sadrzaj>
    <derivirana_varijabla naziv="DomainObject.Predmet.ProtustrankaFormated_1">  HUMANITARNA UDRUGA " BUĐENJE"</derivirana_varijabla>
  </DomainObject.Predmet.ProtustrankaFormated>
  <DomainObject.Predmet.ProtustrankaFormatedOIB>
    <izvorni_sadrzaj>  HUMANITARNA UDRUGA " BUĐENJE", OIB 83536697253</izvorni_sadrzaj>
    <derivirana_varijabla naziv="DomainObject.Predmet.ProtustrankaFormatedOIB_1">  HUMANITARNA UDRUGA " BUĐENJE", OIB 83536697253</derivirana_varijabla>
  </DomainObject.Predmet.ProtustrankaFormatedOIB>
  <DomainObject.Predmet.ProtustrankaFormatedWithAdress>
    <izvorni_sadrzaj> HUMANITARNA UDRUGA " BUĐENJE", Pulska  17, 34343 Poreč</izvorni_sadrzaj>
    <derivirana_varijabla naziv="DomainObject.Predmet.ProtustrankaFormatedWithAdress_1"> HUMANITARNA UDRUGA " BUĐENJE", Pulska  17, 34343 Poreč</derivirana_varijabla>
  </DomainObject.Predmet.ProtustrankaFormatedWithAdress>
  <DomainObject.Predmet.ProtustrankaFormatedWithAdressOIB>
    <izvorni_sadrzaj> HUMANITARNA UDRUGA " BUĐENJE", OIB 83536697253, Pulska  17, 34343 Poreč</izvorni_sadrzaj>
    <derivirana_varijabla naziv="DomainObject.Predmet.ProtustrankaFormatedWithAdressOIB_1"> HUMANITARNA UDRUGA " BUĐENJE", OIB 83536697253, Pulska  17, 34343 Poreč</derivirana_varijabla>
  </DomainObject.Predmet.ProtustrankaFormatedWithAdressOIB>
  <DomainObject.Predmet.ProtustrankaWithAdress>
    <izvorni_sadrzaj>HUMANITARNA UDRUGA " BUĐENJE" Pulska  17, 34343 Poreč</izvorni_sadrzaj>
    <derivirana_varijabla naziv="DomainObject.Predmet.ProtustrankaWithAdress_1">HUMANITARNA UDRUGA " BUĐENJE" Pulska  17, 34343 Poreč</derivirana_varijabla>
  </DomainObject.Predmet.ProtustrankaWithAdress>
  <DomainObject.Predmet.ProtustrankaWithAdressOIB>
    <izvorni_sadrzaj>HUMANITARNA UDRUGA " BUĐENJE", OIB 83536697253, Pulska  17, 34343 Poreč</izvorni_sadrzaj>
    <derivirana_varijabla naziv="DomainObject.Predmet.ProtustrankaWithAdressOIB_1">HUMANITARNA UDRUGA " BUĐENJE", OIB 83536697253, Pulska  17, 34343 Poreč</derivirana_varijabla>
  </DomainObject.Predmet.ProtustrankaWithAdressOIB>
  <DomainObject.Predmet.ProtustrankaNazivFormated>
    <izvorni_sadrzaj>HUMANITARNA UDRUGA " BUĐENJE"</izvorni_sadrzaj>
    <derivirana_varijabla naziv="DomainObject.Predmet.ProtustrankaNazivFormated_1">HUMANITARNA UDRUGA " BUĐENJE"</derivirana_varijabla>
  </DomainObject.Predmet.ProtustrankaNazivFormated>
  <DomainObject.Predmet.ProtustrankaNazivFormatedOIB>
    <izvorni_sadrzaj>HUMANITARNA UDRUGA " BUĐENJE", OIB 83536697253</izvorni_sadrzaj>
    <derivirana_varijabla naziv="DomainObject.Predmet.ProtustrankaNazivFormatedOIB_1">HUMANITARNA UDRUGA " BUĐENJE", OIB 83536697253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10459.25</izvorni_sadrzaj>
    <derivirana_varijabla naziv="DomainObject.Predmet.TrenutnaVrijednost_1">10459.25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HUMANITARNA UDRUGA " BUĐENJE"</item>
    </izvorni_sadrzaj>
    <derivirana_varijabla naziv="DomainObject.Predmet.ProtuStrankaListFormated_1">
      <item>HUMANITARNA UDRUGA " BUĐENJE"</item>
    </derivirana_varijabla>
  </DomainObject.Predmet.ProtuStrankaListFormated>
  <DomainObject.Predmet.ProtuStrankaListFormatedOIB>
    <izvorni_sadrzaj>
      <item>HUMANITARNA UDRUGA " BUĐENJE", OIB 83536697253</item>
    </izvorni_sadrzaj>
    <derivirana_varijabla naziv="DomainObject.Predmet.ProtuStrankaListFormatedOIB_1">
      <item>HUMANITARNA UDRUGA " BUĐENJE", OIB 83536697253</item>
    </derivirana_varijabla>
  </DomainObject.Predmet.ProtuStrankaListFormatedOIB>
  <DomainObject.Predmet.ProtuStrankaListFormatedWithAdress>
    <izvorni_sadrzaj>
      <item>HUMANITARNA UDRUGA " BUĐENJE", Pulska  17, 34343 Poreč</item>
    </izvorni_sadrzaj>
    <derivirana_varijabla naziv="DomainObject.Predmet.ProtuStrankaListFormatedWithAdress_1">
      <item>HUMANITARNA UDRUGA " BUĐENJE", Pulska  17, 34343 Poreč</item>
    </derivirana_varijabla>
  </DomainObject.Predmet.ProtuStrankaListFormatedWithAdress>
  <DomainObject.Predmet.ProtuStrankaListFormatedWithAdressOIB>
    <izvorni_sadrzaj>
      <item>HUMANITARNA UDRUGA " BUĐENJE", OIB 83536697253, Pulska  17, 34343 Poreč</item>
    </izvorni_sadrzaj>
    <derivirana_varijabla naziv="DomainObject.Predmet.ProtuStrankaListFormatedWithAdressOIB_1">
      <item>HUMANITARNA UDRUGA " BUĐENJE", OIB 83536697253, Pulska  17, 34343 Poreč</item>
    </derivirana_varijabla>
  </DomainObject.Predmet.ProtuStrankaListFormatedWithAdressOIB>
  <DomainObject.Predmet.ProtuStrankaListNazivFormated>
    <izvorni_sadrzaj>
      <item>HUMANITARNA UDRUGA " BUĐENJE"</item>
    </izvorni_sadrzaj>
    <derivirana_varijabla naziv="DomainObject.Predmet.ProtuStrankaListNazivFormated_1">
      <item>HUMANITARNA UDRUGA " BUĐENJE"</item>
    </derivirana_varijabla>
  </DomainObject.Predmet.ProtuStrankaListNazivFormated>
  <DomainObject.Predmet.ProtuStrankaListNazivFormatedOIB>
    <izvorni_sadrzaj>
      <item>HUMANITARNA UDRUGA " BUĐENJE", OIB 83536697253</item>
    </izvorni_sadrzaj>
    <derivirana_varijabla naziv="DomainObject.Predmet.ProtuStrankaListNazivFormatedOIB_1">
      <item>HUMANITARNA UDRUGA " BUĐENJE", OIB 83536697253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HUMANITARNA UDRUGA " BUĐENJE"</izvorni_sadrzaj>
    <derivirana_varijabla naziv="DomainObject.Predmet.ProtustrankaIDrugi_1">HUMANITARNA UDRUGA " BUĐENJE"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HUMANITARNA UDRUGA " BUĐENJE", OIB 83536697253, Pulska  17, 34343 Poreč</izvorni_sadrzaj>
    <derivirana_varijabla naziv="DomainObject.Predmet.ProtustrankaIDrugiAdressOIB_1">HUMANITARNA UDRUGA " BUĐENJE", OIB 83536697253, Pulska  17, 34343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HUMANITARNA UDRUGA " BUĐENJE"</item>
    </izvorni_sadrzaj>
    <derivirana_varijabla naziv="DomainObject.Predmet.SudioniciListNaziv_1">
      <item>Financijska agencija</item>
      <item>HUMANITARNA UDRUGA " BUĐENJE"</item>
    </derivirana_varijabla>
  </DomainObject.Predmet.SudioniciListNaziv>
  <DomainObject.Predmet.SudioniciListAdressOIB>
    <izvorni_sadrzaj>
      <item>Financijska agencija, OIB 85821130368, Ulica grada Vukovara 70,10000 Zagreb</item>
      <item>HUMANITARNA UDRUGA " BUĐENJE", OIB 83536697253, Pulska  17,34343 Poreč</item>
    </izvorni_sadrzaj>
    <derivirana_varijabla naziv="DomainObject.Predmet.SudioniciListAdressOIB_1">
      <item>Financijska agencija, OIB 85821130368, Ulica grada Vukovara 70,10000 Zagreb</item>
      <item>HUMANITARNA UDRUGA " BUĐENJE", OIB 83536697253, Pulska  17,34343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83536697253</item>
    </izvorni_sadrzaj>
    <derivirana_varijabla naziv="DomainObject.Predmet.SudioniciListNazivOIB_1">
      <item>, OIB 85821130368</item>
      <item>, OIB 83536697253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832</properties:Words>
  <properties:Characters>4613</properties:Characters>
  <properties:Lines>134</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2016-06-09T06:10:00Z</dcterms:created>
  <dc:creator>Trgovacki sud</dc:creator>
  <cp:lastModifiedBy>wsadmin</cp:lastModifiedBy>
  <cp:lastPrinted>2016-04-20T06:24:00Z</cp:lastPrinted>
  <dcterms:modified xmlns:xsi="http://www.w3.org/2001/XMLSchema-instance" xsi:type="dcterms:W3CDTF">2016-06-09T06:11:00Z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