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2de2" w14:paraId="7762de2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DE066C">
        <w:t>22</w:t>
      </w:r>
      <w:r w:rsidR="0092150D">
        <w:t>33</w:t>
      </w:r>
      <w:r w:rsidR="00DE066C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2150D" w:rsidP="00C40A44" w:rsidR="000B22E7" w:rsidRPr="00B9015B">
      <w:pPr>
        <w:ind w:firstLine="708"/>
        <w:jc w:val="both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, </w:t>
      </w:r>
      <w:r w:rsidRPr="00393F7C">
        <w:rPr>
          <w:lang w:val="pt-BR"/>
        </w:rPr>
        <w:t>LENA MT d.o.o.</w:t>
      </w:r>
      <w:r>
        <w:rPr>
          <w:lang w:val="pt-BR"/>
        </w:rPr>
        <w:t>, OIB:</w:t>
      </w:r>
      <w:r w:rsidRPr="00393F7C">
        <w:t xml:space="preserve"> </w:t>
      </w:r>
      <w:r w:rsidRPr="00393F7C">
        <w:rPr>
          <w:lang w:val="pt-BR"/>
        </w:rPr>
        <w:t>16445148330</w:t>
      </w:r>
      <w:r>
        <w:rPr>
          <w:lang w:val="pt-BR"/>
        </w:rPr>
        <w:t>, MBS:</w:t>
      </w:r>
      <w:r w:rsidRPr="00393F7C">
        <w:t xml:space="preserve"> </w:t>
      </w:r>
      <w:r w:rsidRPr="00393F7C">
        <w:rPr>
          <w:lang w:val="pt-BR"/>
        </w:rPr>
        <w:t>080755171</w:t>
      </w:r>
      <w:r>
        <w:rPr>
          <w:lang w:val="pt-BR"/>
        </w:rPr>
        <w:t>, Lukarišće, Bjelovarska 76</w:t>
      </w:r>
      <w:r w:rsidR="001E1A9A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1E1A9A">
        <w:rPr>
          <w:lang w:val="pt-BR"/>
        </w:rPr>
        <w:t>0</w:t>
      </w:r>
      <w:r>
        <w:rPr>
          <w:lang w:val="pt-BR"/>
        </w:rPr>
        <w:t>8</w:t>
      </w:r>
      <w:r w:rsidR="001E1A9A">
        <w:rPr>
          <w:lang w:val="pt-BR"/>
        </w:rPr>
        <w:t>. svibnja 2017.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2150D" w:rsidRPr="0092150D">
        <w:rPr>
          <w:lang w:val="pt-BR"/>
        </w:rPr>
        <w:t>LENA MT d.o.o., OIB: 16445148330, MBS: 080755171, Lukarišće, Bjelovarska 76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92150D">
        <w:t>33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2150D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92150D" w:rsidRPr="0092150D">
        <w:rPr>
          <w:lang w:val="pt-BR"/>
        </w:rPr>
        <w:t>LENA MT d.o.o., OIB: 16445148330, MBS: 080755171, Lukarišće, Bjelovarska 76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BC2D3A" w:rsidR="00BC2D3A" w:rsidRPr="00BC2D3A">
      <w:pPr>
        <w:pStyle w:val="Tijeloteksta"/>
        <w:ind w:firstLine="708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92150D">
        <w:t>736</w:t>
      </w:r>
      <w:r w:rsidRPr="00BC2D3A">
        <w:t xml:space="preserve"> dana, u ukupnom iznosu od </w:t>
      </w:r>
      <w:r w:rsidR="0092150D">
        <w:t>1.105.383,60</w:t>
      </w:r>
      <w:r w:rsidRPr="00BC2D3A">
        <w:t xml:space="preserve"> kn,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92150D">
        <w:t>16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CA5772">
        <w:t>0</w:t>
      </w:r>
      <w:r w:rsidR="0092150D">
        <w:t>8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 pristupio</w:t>
      </w:r>
      <w:r w:rsidR="00C90682">
        <w:t xml:space="preserve"> je na naveden</w:t>
      </w:r>
      <w:r w:rsidR="005C6039">
        <w:t>o ročište</w:t>
      </w:r>
      <w:r w:rsidR="00BC2D3A">
        <w:t xml:space="preserve"> te je izjavio</w:t>
      </w:r>
      <w:r w:rsidR="000B5C4E">
        <w:t xml:space="preserve"> kako </w:t>
      </w:r>
      <w:r w:rsidR="000B5C4E">
        <w:lastRenderedPageBreak/>
        <w:t>dužnik u svom vlasništvu nema imovinu</w:t>
      </w:r>
      <w:r w:rsidR="00C90682">
        <w:t xml:space="preserve">. </w:t>
      </w:r>
      <w:r w:rsidR="00BC2D3A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</w:t>
      </w:r>
      <w:r w:rsidR="006957AC">
        <w:t>8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46100E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46100E" w:rsidP="00445BA5" w:rsidR="0046100E">
      <w:pPr>
        <w:jc w:val="right"/>
      </w:pPr>
      <w:r>
        <w:t>Za točnost otpravka-</w:t>
      </w:r>
    </w:p>
    <w:p w:rsidRDefault="0046100E" w:rsidP="00445BA5" w:rsidR="0046100E">
      <w:pPr>
        <w:jc w:val="right"/>
      </w:pPr>
      <w:r>
        <w:t>ovlašteni službenik</w:t>
      </w:r>
    </w:p>
    <w:p w:rsidRDefault="0046100E" w:rsidP="00445BA5" w:rsidR="0046100E" w:rsidRPr="007B269F">
      <w:pPr>
        <w:jc w:val="right"/>
      </w:pPr>
      <w:r>
        <w:t xml:space="preserve">Mirjana Gašparić </w:t>
      </w:r>
    </w:p>
    <w:p w:rsidRDefault="00065B42" w:rsidP="0046100E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46100E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7927FE">
          <w:rPr>
            <w:sz w:val="24"/>
          </w:rPr>
          <w:t>22</w:t>
        </w:r>
        <w:r w:rsidR="00D13F4C">
          <w:rPr>
            <w:sz w:val="24"/>
          </w:rPr>
          <w:t>33</w:t>
        </w:r>
        <w:r w:rsidR="007927FE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5EC5"/>
    <w:rsid w:val="001A762F"/>
    <w:rsid w:val="001E1A9A"/>
    <w:rsid w:val="0021298E"/>
    <w:rsid w:val="00225E5C"/>
    <w:rsid w:val="00260C00"/>
    <w:rsid w:val="002817DE"/>
    <w:rsid w:val="002C3072"/>
    <w:rsid w:val="002D5087"/>
    <w:rsid w:val="002D60CE"/>
    <w:rsid w:val="00335879"/>
    <w:rsid w:val="003360C6"/>
    <w:rsid w:val="00341F35"/>
    <w:rsid w:val="0034439A"/>
    <w:rsid w:val="003669C9"/>
    <w:rsid w:val="003D0115"/>
    <w:rsid w:val="003E7257"/>
    <w:rsid w:val="003F3702"/>
    <w:rsid w:val="00412D47"/>
    <w:rsid w:val="0046100E"/>
    <w:rsid w:val="0046518B"/>
    <w:rsid w:val="00467E56"/>
    <w:rsid w:val="004C428C"/>
    <w:rsid w:val="00501EBB"/>
    <w:rsid w:val="00535D8E"/>
    <w:rsid w:val="005543BD"/>
    <w:rsid w:val="00577445"/>
    <w:rsid w:val="0059075B"/>
    <w:rsid w:val="00591F57"/>
    <w:rsid w:val="005C6039"/>
    <w:rsid w:val="00662884"/>
    <w:rsid w:val="006957AC"/>
    <w:rsid w:val="00704DD0"/>
    <w:rsid w:val="007150E9"/>
    <w:rsid w:val="00754CF2"/>
    <w:rsid w:val="007927FE"/>
    <w:rsid w:val="007B068E"/>
    <w:rsid w:val="007E6A6F"/>
    <w:rsid w:val="008B669A"/>
    <w:rsid w:val="008B7789"/>
    <w:rsid w:val="00901CFD"/>
    <w:rsid w:val="0092150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D057C"/>
    <w:rsid w:val="00B00572"/>
    <w:rsid w:val="00B36627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4781E"/>
    <w:rsid w:val="00C90682"/>
    <w:rsid w:val="00CA5772"/>
    <w:rsid w:val="00CC1DE7"/>
    <w:rsid w:val="00D03C11"/>
    <w:rsid w:val="00D13F4C"/>
    <w:rsid w:val="00D24310"/>
    <w:rsid w:val="00D36980"/>
    <w:rsid w:val="00D46FDC"/>
    <w:rsid w:val="00D60E3D"/>
    <w:rsid w:val="00D677F7"/>
    <w:rsid w:val="00D803A5"/>
    <w:rsid w:val="00DE066C"/>
    <w:rsid w:val="00DE0F86"/>
    <w:rsid w:val="00DE5BD4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0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0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0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0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0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00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0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0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St-2233/2016</izvorni_sadrzaj>
    <derivirana_varijabla naziv="DomainObject.Predmet.OznakaBroj_1">St-2233/2016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LENA MT društvo s ograničenom odgovornošću za trgovinu i usluge zastupanog po punomoćniku Matej Hudan</izvorni_sadrzaj>
    <derivirana_varijabla naziv="DomainObject.Predmet.ProtustrankaFormated_1">  LENA MT društvo s ograničenom odgovornošću za trgovinu i usluge zastupanog po punomoćniku Matej Hudan</derivirana_varijabla>
  </DomainObject.Predmet.ProtustrankaFormated>
  <DomainObject.Predmet.ProtustrankaFormatedOIB>
    <izvorni_sadrzaj>  LENA MT društvo s ograničenom odgovornošću za trgovinu i usluge, OIB 16445148330 zastupanog po punomoćniku Matej Hudan</izvorni_sadrzaj>
    <derivirana_varijabla naziv="DomainObject.Predmet.ProtustrankaFormatedOIB_1">  LENA MT društvo s ograničenom odgovornošću za trgovinu i usluge, OIB 16445148330 zastupanog po punomoćniku Matej Hudan</derivirana_varijabla>
  </DomainObject.Predmet.ProtustrankaFormatedOIB>
  <DomainObject.Predmet.ProtustrankaFormatedWithAdress>
    <izvorni_sadrzaj> LENA MT društvo s ograničenom odgovornošću za trgovinu i usluge, Bjelovarska 76, 10370 Lukarišće zastupanog po punomoćniku Matej Hudan</izvorni_sadrzaj>
    <derivirana_varijabla naziv="DomainObject.Predmet.ProtustrankaFormatedWithAdress_1"> LENA MT društvo s ograničenom odgovornošću za trgovinu i usluge, Bjelovarska 76, 10370 Lukarišće zastupanog po punomoćniku Matej Hudan</derivirana_varijabla>
  </DomainObject.Predmet.ProtustrankaFormatedWithAdress>
  <DomainObject.Predmet.ProtustrankaFormatedWithAdressOIB>
    <izvorni_sadrzaj> LENA MT društvo s ograničenom odgovornošću za trgovinu i usluge, OIB 16445148330, Bjelovarska 76, 10370 Lukarišće zastupanog po punomoćniku Matej Hudan</izvorni_sadrzaj>
    <derivirana_varijabla naziv="DomainObject.Predmet.ProtustrankaFormatedWithAdressOIB_1"> LENA MT društvo s ograničenom odgovornošću za trgovinu i usluge, OIB 16445148330, Bjelovarska 76, 10370 Lukarišće zastupanog po punomoćniku Matej Hudan</derivirana_varijabla>
  </DomainObject.Predmet.ProtustrankaFormatedWithAdressOIB>
  <DomainObject.Predmet.ProtustrankaWithAdress>
    <izvorni_sadrzaj>LENA MT društvo s ograničenom odgovornošću za trgovinu i usluge Bjelovarska 76, 10370 Lukarišće</izvorni_sadrzaj>
    <derivirana_varijabla naziv="DomainObject.Predmet.ProtustrankaWithAdress_1">LENA MT društvo s ograničenom odgovornošću za trgovinu i usluge Bjelovarska 76, 10370 Lukarišće</derivirana_varijabla>
  </DomainObject.Predmet.ProtustrankaWithAdress>
  <DomainObject.Predmet.ProtustrankaWithAdressOIB>
    <izvorni_sadrzaj>LENA MT društvo s ograničenom odgovornošću za trgovinu i usluge, OIB 16445148330, Bjelovarska 76, 10370 Lukarišće</izvorni_sadrzaj>
    <derivirana_varijabla naziv="DomainObject.Predmet.ProtustrankaWithAdressOIB_1">LENA MT društvo s ograničenom odgovornošću za trgovinu i usluge, OIB 16445148330, Bjelovarska 76, 10370 Lukarišće</derivirana_varijabla>
  </DomainObject.Predmet.ProtustrankaWithAdressOIB>
  <DomainObject.Predmet.ProtustrankaNazivFormated>
    <izvorni_sadrzaj>LENA MT društvo s ograničenom odgovornošću za trgovinu i usluge</izvorni_sadrzaj>
    <derivirana_varijabla naziv="DomainObject.Predmet.ProtustrankaNazivFormated_1">LENA MT društvo s ograničenom odgovornošću za trgovinu i usluge</derivirana_varijabla>
  </DomainObject.Predmet.ProtustrankaNazivFormated>
  <DomainObject.Predmet.ProtustrankaNazivFormatedOIB>
    <izvorni_sadrzaj>LENA MT društvo s ograničenom odgovornošću za trgovinu i usluge, OIB 16445148330</izvorni_sadrzaj>
    <derivirana_varijabla naziv="DomainObject.Predmet.ProtustrankaNazivFormatedOIB_1">LENA MT društvo s ograničenom odgovornošću za trgovinu i usluge, OIB 16445148330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LENA MT društvo s ograničenom odgovornošću za trgovinu i usluge zastupanog po punomoćniku Matej Hudan</item>
    </izvorni_sadrzaj>
    <derivirana_varijabla naziv="DomainObject.Predmet.ProtuStrankaListFormated_1">
      <item>LENA MT društvo s ograničenom odgovornošću za trgovinu i usluge zastupanog po punomoćniku Matej Hudan</item>
    </derivirana_varijabla>
  </DomainObject.Predmet.ProtuStrankaListFormated>
  <DomainObject.Predmet.ProtuStrankaListFormatedOIB>
    <izvorni_sadrzaj>
      <item>LENA MT društvo s ograničenom odgovornošću za trgovinu i usluge, OIB 16445148330 zastupanog po punomoćniku Matej Hudan</item>
    </izvorni_sadrzaj>
    <derivirana_varijabla naziv="DomainObject.Predmet.ProtuStrankaListFormatedOIB_1">
      <item>LENA MT društvo s ograničenom odgovornošću za trgovinu i usluge, OIB 16445148330 zastupanog po punomoćniku Matej Hudan</item>
    </derivirana_varijabla>
  </DomainObject.Predmet.ProtuStrankaListFormatedOIB>
  <DomainObject.Predmet.ProtuStrankaListFormatedWithAdress>
    <izvorni_sadrzaj>
      <item>LENA MT društvo s ograničenom odgovornošću za trgovinu i usluge, Bjelovarska 76, 10370 Lukarišće zastupanog po punomoćniku Matej Hudan</item>
    </izvorni_sadrzaj>
    <derivirana_varijabla naziv="DomainObject.Predmet.ProtuStrankaListFormatedWithAdress_1">
      <item>LENA MT društvo s ograničenom odgovornošću za trgovinu i usluge, Bjelovarska 76, 10370 Lukarišće zastupanog po punomoćniku Matej Hudan</item>
    </derivirana_varijabla>
  </DomainObject.Predmet.ProtuStrankaListFormatedWithAdress>
  <DomainObject.Predmet.ProtuStrankaListFormatedWithAdressOIB>
    <izvorni_sadrzaj>
      <item>LENA MT društvo s ograničenom odgovornošću za trgovinu i usluge, OIB 16445148330, Bjelovarska 76, 10370 Lukarišće zastupanog po punomoćniku Matej Hudan</item>
    </izvorni_sadrzaj>
    <derivirana_varijabla naziv="DomainObject.Predmet.ProtuStrankaListFormatedWithAdressOIB_1">
      <item>LENA MT društvo s ograničenom odgovornošću za trgovinu i usluge, OIB 16445148330, Bjelovarska 76, 10370 Lukarišće zastupanog po punomoćniku Matej Hudan</item>
    </derivirana_varijabla>
  </DomainObject.Predmet.ProtuStrankaListFormatedWithAdressOIB>
  <DomainObject.Predmet.ProtuStrankaListNazivFormated>
    <izvorni_sadrzaj>
      <item>LENA MT društvo s ograničenom odgovornošću za trgovinu i usluge</item>
    </izvorni_sadrzaj>
    <derivirana_varijabla naziv="DomainObject.Predmet.ProtuStrankaListNazivFormated_1">
      <item>LENA MT društvo s ograničenom odgovornošću za trgovinu i usluge</item>
    </derivirana_varijabla>
  </DomainObject.Predmet.ProtuStrankaListNazivFormated>
  <DomainObject.Predmet.ProtuStrankaListNazivFormatedOIB>
    <izvorni_sadrzaj>
      <item>LENA MT društvo s ograničenom odgovornošću za trgovinu i usluge, OIB 16445148330</item>
    </izvorni_sadrzaj>
    <derivirana_varijabla naziv="DomainObject.Predmet.ProtuStrankaListNazivFormatedOIB_1">
      <item>LENA MT društvo s ograničenom odgovornošću za trgovinu i usluge, OIB 16445148330</item>
    </derivirana_varijabla>
  </DomainObject.Predmet.ProtuStrankaListNazivFormatedOIB>
  <DomainObject.Predmet.OstaliListFormated>
    <izvorni_sadrzaj>
      <item>Matej Hudan punomoćnik sudionika u postupku LENA MT društvo s ograničenom odgovornošću za trgovinu i usluge</item>
      <item>HRVATSKI ZAVOD ZA MIROVINSKO OSIGURANJE</item>
      <item>ZAGREBAČKA BANKA d.d.</item>
    </izvorni_sadrzaj>
    <derivirana_varijabla naziv="DomainObject.Predmet.OstaliListFormated_1">
      <item>Matej Hudan punomoćnik sudionika u postupku LENA MT društvo s ograničenom odgovornošću za trgovinu i usluge</item>
      <item>HRVATSKI ZAVOD ZA MIROVINSKO OSIGURANJE</item>
      <item>ZAGREBAČKA BANKA d.d.</item>
    </derivirana_varijabla>
  </DomainObject.Predmet.OstaliListFormated>
  <DomainObject.Predmet.OstaliListFormatedOIB>
    <izvorni_sadrzaj>
      <item>Matej Hudan, OIB 69406614739 punomoćnik sudionika u postupku LENA MT društvo s ograničenom odgovornošću za trgovinu i usluge</item>
      <item>HRVATSKI ZAVOD ZA MIROVINSKO OSIGURANJE, OIB 84397956623</item>
      <item>ZAGREBAČKA BANKA d.d.</item>
    </izvorni_sadrzaj>
    <derivirana_varijabla naziv="DomainObject.Predmet.OstaliListFormatedOIB_1">
      <item>Matej Hudan, OIB 69406614739 punomoćnik sudionika u postupku LENA MT društvo s ograničenom odgovornošću za trgovinu i usluge</item>
      <item>HRVATSKI ZAVOD ZA MIROVINSKO OSIGURANJE, OIB 84397956623</item>
      <item>ZAGREBAČKA BANKA d.d.</item>
    </derivirana_varijabla>
  </DomainObject.Predmet.OstaliListFormatedOIB>
  <DomainObject.Predmet.OstaliListFormatedWithAdress>
    <izvorni_sadrzaj>
      <item>Matej Hudan, Gajeva Ulica 33, 10410 Velika Gorica punomoćnik sudionika u postupku LENA MT društvo s ograničenom odgovornošću za trgovinu i usluge</item>
      <item>HRVATSKI ZAVOD ZA MIROVINSKO OSIGURANJE, A. Mihanovića 3, 10000 Zagreb</item>
      <item>ZAGREBAČKA BANKA d.d., Paromlinska 2, 10000 Zagreb</item>
    </izvorni_sadrzaj>
    <derivirana_varijabla naziv="DomainObject.Predmet.OstaliListFormatedWithAdress_1">
      <item>Matej Hudan, Gajeva Ulica 33, 10410 Velika Gorica punomoćnik sudionika u postupku LENA MT društvo s ograničenom odgovornošću za trgovinu i usluge</item>
      <item>HRVATSKI ZAVOD ZA MIROVINSKO OSIGURANJE, A. Mihanovića 3, 10000 Zagreb</item>
      <item>ZAGREBAČKA BANKA d.d., Paromlinska 2, 10000 Zagreb</item>
    </derivirana_varijabla>
  </DomainObject.Predmet.OstaliListFormatedWithAdress>
  <DomainObject.Predmet.OstaliListFormatedWithAdressOIB>
    <izvorni_sadrzaj>
      <item>Matej Hudan, OIB 69406614739, Gajeva Ulica 33, 10410 Velika Gorica punomoćnik sudionika u postupku LENA MT društvo s ograničenom odgovornošću za trgovinu i usluge</item>
      <item>HRVATSKI ZAVOD ZA MIROVINSKO OSIGURANJE, OIB 84397956623, A. Mihanovića 3, 10000 Zagreb</item>
      <item>ZAGREBAČKA BANKA d.d., Paromlinska 2, 10000 Zagreb</item>
    </izvorni_sadrzaj>
    <derivirana_varijabla naziv="DomainObject.Predmet.OstaliListFormatedWithAdressOIB_1">
      <item>Matej Hudan, OIB 69406614739, Gajeva Ulica 33, 10410 Velika Gorica punomoćnik sudionika u postupku LENA MT društvo s ograničenom odgovornošću za trgovinu i usluge</item>
      <item>HRVATSKI ZAVOD ZA MIROVINSKO OSIGURANJE, OIB 84397956623, A. Mihanovića 3, 10000 Zagreb</item>
      <item>ZAGREBAČKA BANKA d.d., Paromlinska 2, 10000 Zagreb</item>
    </derivirana_varijabla>
  </DomainObject.Predmet.OstaliListFormatedWithAdressOIB>
  <DomainObject.Predmet.OstaliListNazivFormated>
    <izvorni_sadrzaj>
      <item>Matej Hudan</item>
      <item>HRVATSKI ZAVOD ZA MIROVINSKO OSIGURANJE</item>
      <item>ZAGREBAČKA BANKA d.d.</item>
    </izvorni_sadrzaj>
    <derivirana_varijabla naziv="DomainObject.Predmet.OstaliListNazivFormated_1">
      <item>Matej Hudan</item>
      <item>HRVATSKI ZAVOD ZA MIROVINSKO OSIGURANJE</item>
      <item>ZAGREBAČKA BANKA d.d.</item>
    </derivirana_varijabla>
  </DomainObject.Predmet.OstaliListNazivFormated>
  <DomainObject.Predmet.OstaliListNazivFormatedOIB>
    <izvorni_sadrzaj>
      <item>Matej Hudan, OIB 69406614739</item>
      <item>HRVATSKI ZAVOD ZA MIROVINSKO OSIGURANJE, OIB 84397956623</item>
      <item>ZAGREBAČKA BANKA d.d.</item>
    </izvorni_sadrzaj>
    <derivirana_varijabla naziv="DomainObject.Predmet.OstaliListNazivFormatedOIB_1">
      <item>Matej Hudan, OIB 69406614739</item>
      <item>HRVATSKI ZAVOD ZA MIROVINSKO OSIGURANJE, OIB 84397956623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LENA MT društvo s ograničenom odgovornošću za trgovinu i usluge</izvorni_sadrzaj>
    <derivirana_varijabla naziv="DomainObject.Predmet.ProtustrankaIDrugi_1">LENA MT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LENA MT društvo s ograničenom odgovornošću za trgovinu i usluge, OIB 16445148330, Bjelovarska 76, 10370 Lukarišće</izvorni_sadrzaj>
    <derivirana_varijabla naziv="DomainObject.Predmet.ProtustrankaIDrugiAdressOIB_1">LENA MT društvo s ograničenom odgovornošću za trgovinu i usluge, OIB 16445148330, Bjelovarska 76, 10370 Lukarišće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LENA MT društvo s ograničenom odgovornošću za trgovinu i usluge</item>
      <item>Matej Hudan</item>
      <item>HRVATSKI ZAVOD ZA MIROVINSKO OSIGURANJE</item>
      <item>ZAGREBAČKA BANKA d.d.</item>
    </izvorni_sadrzaj>
    <derivirana_varijabla naziv="DomainObject.Predmet.SudioniciListNaziv_1">
      <item>FINA Regionalni centar Zagreb</item>
      <item>LENA MT društvo s ograničenom odgovornošću za trgovinu i usluge</item>
      <item>Matej Hudan</item>
      <item>HRVATSKI ZAVOD ZA MIROVINSKO OSIGURANJE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LENA MT društvo s ograničenom odgovornošću za trgovinu i usluge, OIB 16445148330, Bjelovarska 76,10370 Lukarišće</item>
      <item>Matej Hudan, OIB 69406614739, Gajeva Ulica 33,10410 Velika Gorica</item>
      <item>HRVATSKI ZAVOD ZA MIROVINSKO OSIGURANJE, OIB 84397956623, A. Mihanovića 3,10000 Zagreb</item>
      <item>ZAGREBAČKA BANKA d.d., Paromlinska 2,10000 Zagreb</item>
    </izvorni_sadrzaj>
    <derivirana_varijabla naziv="DomainObject.Predmet.SudioniciListAdressOIB_1">
      <item>FINA Regionalni centar Zagreb, OIB 85821130368, Trg svibanjskih žrtava 1995. 1,10000 Zagreb</item>
      <item>LENA MT društvo s ograničenom odgovornošću za trgovinu i usluge, OIB 16445148330, Bjelovarska 76,10370 Lukarišće</item>
      <item>Matej Hudan, OIB 69406614739, Gajeva Ulica 33,10410 Velika Gorica</item>
      <item>HRVATSKI ZAVOD ZA MIROVINSKO OSIGURANJE, OIB 84397956623, A. Mihanovića 3,10000 Zagreb</item>
      <item>ZAGREBAČKA BANKA d.d.,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16445148330</item>
      <item>, OIB 69406614739</item>
      <item>, OIB 84397956623</item>
      <item>, OIB null</item>
    </izvorni_sadrzaj>
    <derivirana_varijabla naziv="DomainObject.Predmet.SudioniciListNazivOIB_1">
      <item>, OIB 85821130368</item>
      <item>, OIB 16445148330</item>
      <item>, OIB 69406614739</item>
      <item>, OIB 84397956623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27E5C-FD08-4749-8774-1FA61D57B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741</properties:Words>
  <properties:Characters>4184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2017-05-08T11:25:00Z</dcterms:created>
  <dc:creator>gzubak</dc:creator>
  <cp:lastModifiedBy>Mirjana Gašparić</cp:lastModifiedBy>
  <cp:lastPrinted>2017-05-03T10:49:00Z</cp:lastPrinted>
  <dcterms:modified xmlns:xsi="http://www.w3.org/2001/XMLSchema-instance" xsi:type="dcterms:W3CDTF">2017-05-08T11:33:00Z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