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ac67" w14:paraId="8d9ac6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A543C">
        <w:rPr>
          <w:b/>
          <w:lang w:val="hr-HR"/>
        </w:rPr>
        <w:t>2131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A543C">
        <w:rPr>
          <w:lang w:val="hr-HR"/>
        </w:rPr>
        <w:t>TYCHE d.o.o. Split, Bribirska 6, OIB: 22963181515, MBS: 060264755</w:t>
      </w:r>
      <w:r w:rsidR="00634348">
        <w:rPr>
          <w:lang w:val="hr-HR"/>
        </w:rPr>
        <w:t xml:space="preserve">, dana </w:t>
      </w:r>
      <w:r w:rsidR="00D4776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A543C">
        <w:rPr>
          <w:lang w:val="hr-HR"/>
        </w:rPr>
        <w:t>TYCHE d.o.o. Split, Bribirska 6, OIB: 22963181515, MBS: 060264755</w:t>
      </w:r>
      <w:r>
        <w:rPr>
          <w:lang w:val="hr-HR"/>
        </w:rPr>
        <w:t xml:space="preserve">. Skraćeni stečajni postupak je otvoren dana </w:t>
      </w:r>
      <w:r w:rsidR="00D4776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B03D6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E5936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A543C">
        <w:rPr>
          <w:lang w:val="hr-HR"/>
        </w:rPr>
        <w:t>TYCHE d.o.o. Split, Bribirska 6, OIB: 22963181515, MBS: 060264755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F2299">
        <w:rPr>
          <w:lang w:val="hr-HR"/>
        </w:rPr>
        <w:t>18.11.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A543C">
        <w:rPr>
          <w:lang w:val="hr-HR"/>
        </w:rPr>
        <w:t>TYCHE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F2299">
        <w:rPr>
          <w:lang w:val="hr-HR"/>
        </w:rPr>
        <w:t>394</w:t>
      </w:r>
      <w:r>
        <w:rPr>
          <w:lang w:val="hr-HR"/>
        </w:rPr>
        <w:t xml:space="preserve"> dan</w:t>
      </w:r>
      <w:r w:rsidR="006F229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A543C">
        <w:rPr>
          <w:lang w:val="hr-HR"/>
        </w:rPr>
        <w:t>81.016,03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064D7C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4776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648F0" w:rsidRPr="004648F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A543C">
      <w:t>2131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4D7C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48F0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E5936"/>
    <w:rsid w:val="004F0253"/>
    <w:rsid w:val="00520266"/>
    <w:rsid w:val="00520582"/>
    <w:rsid w:val="005324F4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A1394"/>
    <w:rsid w:val="006C0489"/>
    <w:rsid w:val="006E3551"/>
    <w:rsid w:val="006E3ACF"/>
    <w:rsid w:val="006F2299"/>
    <w:rsid w:val="006F3AA3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87A52"/>
    <w:rsid w:val="00891195"/>
    <w:rsid w:val="008967A5"/>
    <w:rsid w:val="008A51EE"/>
    <w:rsid w:val="008B03D6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D03928"/>
    <w:rsid w:val="00D124A8"/>
    <w:rsid w:val="00D130A8"/>
    <w:rsid w:val="00D131F7"/>
    <w:rsid w:val="00D20B7D"/>
    <w:rsid w:val="00D230DD"/>
    <w:rsid w:val="00D4027A"/>
    <w:rsid w:val="00D4418F"/>
    <w:rsid w:val="00D47760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48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48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48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48F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48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48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St-2131/2015</izvorni_sadrzaj>
    <derivirana_varijabla naziv="DomainObject.Predmet.OznakaBroj_1">St-2131/2015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TYCHE d.o.o. za usluge frizerskih salona i salona za uljepšavanje</izvorni_sadrzaj>
    <derivirana_varijabla naziv="DomainObject.Predmet.ProtustrankaFormated_1">  TYCHE d.o.o. za usluge frizerskih salona i salona za uljepšavanje</derivirana_varijabla>
  </DomainObject.Predmet.ProtustrankaFormated>
  <DomainObject.Predmet.ProtustrankaFormatedOIB>
    <izvorni_sadrzaj>  TYCHE d.o.o. za usluge frizerskih salona i salona za uljepšavanje, OIB 22963181515</izvorni_sadrzaj>
    <derivirana_varijabla naziv="DomainObject.Predmet.ProtustrankaFormatedOIB_1">  TYCHE d.o.o. za usluge frizerskih salona i salona za uljepšavanje, OIB 22963181515</derivirana_varijabla>
  </DomainObject.Predmet.ProtustrankaFormatedOIB>
  <DomainObject.Predmet.ProtustrankaFormatedWithAdress>
    <izvorni_sadrzaj> TYCHE d.o.o. za usluge frizerskih salona i salona za uljepšavanje, Bribirska 6, 21000 Split</izvorni_sadrzaj>
    <derivirana_varijabla naziv="DomainObject.Predmet.ProtustrankaFormatedWithAdress_1"> TYCHE d.o.o. za usluge frizerskih salona i salona za uljepšavanje, Bribirska 6, 21000 Split</derivirana_varijabla>
  </DomainObject.Predmet.ProtustrankaFormatedWithAdress>
  <DomainObject.Predmet.ProtustrankaFormatedWithAdressOIB>
    <izvorni_sadrzaj> TYCHE d.o.o. za usluge frizerskih salona i salona za uljepšavanje, OIB 22963181515, Bribirska 6, 21000 Split</izvorni_sadrzaj>
    <derivirana_varijabla naziv="DomainObject.Predmet.ProtustrankaFormatedWithAdressOIB_1"> TYCHE d.o.o. za usluge frizerskih salona i salona za uljepšavanje, OIB 22963181515, Bribirska 6, 21000 Split</derivirana_varijabla>
  </DomainObject.Predmet.ProtustrankaFormatedWithAdressOIB>
  <DomainObject.Predmet.ProtustrankaWithAdress>
    <izvorni_sadrzaj>TYCHE d.o.o. za usluge frizerskih salona i salona za uljepšavanje Bribirska 6, 21000 Split</izvorni_sadrzaj>
    <derivirana_varijabla naziv="DomainObject.Predmet.ProtustrankaWithAdress_1">TYCHE d.o.o. za usluge frizerskih salona i salona za uljepšavanje Bribirska 6, 21000 Split</derivirana_varijabla>
  </DomainObject.Predmet.ProtustrankaWithAdress>
  <DomainObject.Predmet.ProtustrankaWithAdressOIB>
    <izvorni_sadrzaj>TYCHE d.o.o. za usluge frizerskih salona i salona za uljepšavanje, OIB 22963181515, Bribirska 6, 21000 Split</izvorni_sadrzaj>
    <derivirana_varijabla naziv="DomainObject.Predmet.ProtustrankaWithAdressOIB_1">TYCHE d.o.o. za usluge frizerskih salona i salona za uljepšavanje, OIB 22963181515, Bribirska 6, 21000 Split</derivirana_varijabla>
  </DomainObject.Predmet.ProtustrankaWithAdressOIB>
  <DomainObject.Predmet.ProtustrankaNazivFormated>
    <izvorni_sadrzaj>TYCHE d.o.o. za usluge frizerskih salona i salona za uljepšavanje</izvorni_sadrzaj>
    <derivirana_varijabla naziv="DomainObject.Predmet.ProtustrankaNazivFormated_1">TYCHE d.o.o. za usluge frizerskih salona i salona za uljepšavanje</derivirana_varijabla>
  </DomainObject.Predmet.ProtustrankaNazivFormated>
  <DomainObject.Predmet.ProtustrankaNazivFormatedOIB>
    <izvorni_sadrzaj>TYCHE d.o.o. za usluge frizerskih salona i salona za uljepšavanje, OIB 22963181515</izvorni_sadrzaj>
    <derivirana_varijabla naziv="DomainObject.Predmet.ProtustrankaNazivFormatedOIB_1">TYCHE d.o.o. za usluge frizerskih salona i salona za uljepšavanje, OIB 22963181515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81016.03</izvorni_sadrzaj>
    <derivirana_varijabla naziv="DomainObject.Predmet.TrenutnaVrijednost_1">81016.03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TYCHE d.o.o. za usluge frizerskih salona i salona za uljepšavanje</item>
    </izvorni_sadrzaj>
    <derivirana_varijabla naziv="DomainObject.Predmet.ProtuStrankaListFormated_1">
      <item>TYCHE d.o.o. za usluge frizerskih salona i salona za uljepšavanje</item>
    </derivirana_varijabla>
  </DomainObject.Predmet.ProtuStrankaListFormated>
  <DomainObject.Predmet.ProtuStrankaListFormatedOIB>
    <izvorni_sadrzaj>
      <item>TYCHE d.o.o. za usluge frizerskih salona i salona za uljepšavanje, OIB 22963181515</item>
    </izvorni_sadrzaj>
    <derivirana_varijabla naziv="DomainObject.Predmet.ProtuStrankaListFormatedOIB_1">
      <item>TYCHE d.o.o. za usluge frizerskih salona i salona za uljepšavanje, OIB 22963181515</item>
    </derivirana_varijabla>
  </DomainObject.Predmet.ProtuStrankaListFormatedOIB>
  <DomainObject.Predmet.ProtuStrankaListFormatedWithAdress>
    <izvorni_sadrzaj>
      <item>TYCHE d.o.o. za usluge frizerskih salona i salona za uljepšavanje, Bribirska 6, 21000 Split</item>
    </izvorni_sadrzaj>
    <derivirana_varijabla naziv="DomainObject.Predmet.ProtuStrankaListFormatedWithAdress_1">
      <item>TYCHE d.o.o. za usluge frizerskih salona i salona za uljepšavanje, Bribirska 6, 21000 Split</item>
    </derivirana_varijabla>
  </DomainObject.Predmet.ProtuStrankaListFormatedWithAdress>
  <DomainObject.Predmet.ProtuStrankaListFormatedWithAdressOIB>
    <izvorni_sadrzaj>
      <item>TYCHE d.o.o. za usluge frizerskih salona i salona za uljepšavanje, OIB 22963181515, Bribirska 6, 21000 Split</item>
    </izvorni_sadrzaj>
    <derivirana_varijabla naziv="DomainObject.Predmet.ProtuStrankaListFormatedWithAdressOIB_1">
      <item>TYCHE d.o.o. za usluge frizerskih salona i salona za uljepšavanje, OIB 22963181515, Bribirska 6, 21000 Split</item>
    </derivirana_varijabla>
  </DomainObject.Predmet.ProtuStrankaListFormatedWithAdressOIB>
  <DomainObject.Predmet.ProtuStrankaListNazivFormated>
    <izvorni_sadrzaj>
      <item>TYCHE d.o.o. za usluge frizerskih salona i salona za uljepšavanje</item>
    </izvorni_sadrzaj>
    <derivirana_varijabla naziv="DomainObject.Predmet.ProtuStrankaListNazivFormated_1">
      <item>TYCHE d.o.o. za usluge frizerskih salona i salona za uljepšavanje</item>
    </derivirana_varijabla>
  </DomainObject.Predmet.ProtuStrankaListNazivFormated>
  <DomainObject.Predmet.ProtuStrankaListNazivFormatedOIB>
    <izvorni_sadrzaj>
      <item>TYCHE d.o.o. za usluge frizerskih salona i salona za uljepšavanje, OIB 22963181515</item>
    </izvorni_sadrzaj>
    <derivirana_varijabla naziv="DomainObject.Predmet.ProtuStrankaListNazivFormatedOIB_1">
      <item>TYCHE d.o.o. za usluge frizerskih salona i salona za uljepšavanje, OIB 22963181515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TYCHE d.o.o. za usluge frizerskih salona i salona za uljepšavanje</izvorni_sadrzaj>
    <derivirana_varijabla naziv="DomainObject.Predmet.ProtustrankaIDrugi_1">TYCHE d.o.o. za usluge frizerskih salona i salona za uljepšavanje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TYCHE d.o.o. za usluge frizerskih salona i salona za uljepšavanje, OIB 22963181515, Bribirska 6, 21000 Split</izvorni_sadrzaj>
    <derivirana_varijabla naziv="DomainObject.Predmet.ProtustrankaIDrugiAdressOIB_1">TYCHE d.o.o. za usluge frizerskih salona i salona za uljepšavanje, OIB 22963181515, Bribirska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TYCHE d.o.o. za usluge frizerskih salona i salona za uljepšavanje</item>
      <item>FINANCIJSKA AGENCIJA, RC SPLIT</item>
    </izvorni_sadrzaj>
    <derivirana_varijabla naziv="DomainObject.Predmet.SudioniciListNaziv_1">
      <item>TYCHE d.o.o. za usluge frizerskih salona i salona za uljepšavanje</item>
      <item>FINANCIJSKA AGENCIJA, RC SPLIT</item>
    </derivirana_varijabla>
  </DomainObject.Predmet.SudioniciListNaziv>
  <DomainObject.Predmet.SudioniciListAdressOIB>
    <izvorni_sadrzaj>
      <item>TYCHE d.o.o. za usluge frizerskih salona i salona za uljepšavanje, OIB 22963181515, Bribirska 6,21000 Split</item>
      <item>FINANCIJSKA AGENCIJA, RC SPLIT, OIB 85821130368, Mažuranićevo šetalište 24 b,21000 Split</item>
    </izvorni_sadrzaj>
    <derivirana_varijabla naziv="DomainObject.Predmet.SudioniciListAdressOIB_1">
      <item>TYCHE d.o.o. za usluge frizerskih salona i salona za uljepšavanje, OIB 22963181515, Bribirska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22963181515</item>
      <item>, OIB 85821130368</item>
    </izvorni_sadrzaj>
    <derivirana_varijabla naziv="DomainObject.Predmet.SudioniciListNazivOIB_1">
      <item>, OIB 22963181515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ADE8F-538D-431E-832D-7CEAC544B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3984</properties:Characters>
  <properties:Lines>109</properties:Lines>
  <properties:Paragraphs>35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2016-03-29T06:33:00Z</cp:lastPrinted>
  <dcterms:modified xmlns:xsi="http://www.w3.org/2001/XMLSchema-instance" xsi:type="dcterms:W3CDTF">2016-03-29T06:33:00Z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