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7e6c" w14:paraId="9397e6c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E439A6">
        <w:t>7</w:t>
      </w:r>
      <w:r w:rsidR="00466B96">
        <w:t>86</w:t>
      </w:r>
      <w:r w:rsidR="00104777">
        <w:t>/</w:t>
      </w:r>
      <w:r w:rsidR="006F26CB">
        <w:t>20</w:t>
      </w:r>
      <w:r w:rsidR="002F1438">
        <w:t>1</w:t>
      </w:r>
      <w:r w:rsidR="000430D5">
        <w:t>7</w:t>
      </w:r>
      <w:r w:rsidR="000A7F45">
        <w:t>-</w:t>
      </w:r>
      <w:r w:rsidR="00C606FC">
        <w:t>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5450B5">
        <w:t xml:space="preserve">LAURUS CVJEĆARNICA j.d.o.o., </w:t>
      </w:r>
      <w:proofErr w:type="spellStart"/>
      <w:r w:rsidR="005450B5">
        <w:rPr>
          <w:rFonts w:eastAsiaTheme="minorHAnsi"/>
          <w:lang w:eastAsia="en-US"/>
        </w:rPr>
        <w:t>Popovača</w:t>
      </w:r>
      <w:proofErr w:type="spellEnd"/>
      <w:r w:rsidR="005450B5">
        <w:rPr>
          <w:rFonts w:eastAsiaTheme="minorHAnsi"/>
          <w:lang w:eastAsia="en-US"/>
        </w:rPr>
        <w:t xml:space="preserve">, </w:t>
      </w:r>
      <w:r w:rsidR="005450B5">
        <w:t>Zagrebačka 24</w:t>
      </w:r>
      <w:r w:rsidR="005450B5">
        <w:rPr>
          <w:rFonts w:eastAsiaTheme="minorHAnsi"/>
          <w:lang w:eastAsia="en-US"/>
        </w:rPr>
        <w:t>,</w:t>
      </w:r>
      <w:r w:rsidR="005450B5">
        <w:t xml:space="preserve"> OIB</w:t>
      </w:r>
      <w:r w:rsidR="005450B5">
        <w:rPr>
          <w:rFonts w:eastAsiaTheme="minorHAnsi"/>
          <w:lang w:eastAsia="en-US"/>
        </w:rPr>
        <w:t xml:space="preserve"> </w:t>
      </w:r>
      <w:r w:rsidR="005450B5">
        <w:t>35802832109</w:t>
      </w:r>
      <w:r w:rsidR="004B6701">
        <w:t xml:space="preserve">, </w:t>
      </w:r>
      <w:r w:rsidR="00295F32" w:rsidRPr="0053264E">
        <w:t xml:space="preserve">dana </w:t>
      </w:r>
      <w:r w:rsidR="006F26CB">
        <w:t>1</w:t>
      </w:r>
      <w:r w:rsidR="00D03EBB">
        <w:t>1</w:t>
      </w:r>
      <w:r w:rsidR="006F26CB">
        <w:t>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 w:rsidR="001C3313">
        <w:t>9. studenog</w:t>
      </w:r>
      <w:r w:rsidR="0085757B">
        <w:t xml:space="preserve"> 2017. godine</w:t>
      </w:r>
      <w:r w:rsidR="002F1438">
        <w:t xml:space="preserve"> u </w:t>
      </w:r>
      <w:r w:rsidR="002140BE">
        <w:t>9</w:t>
      </w:r>
      <w:r w:rsidR="002F1438">
        <w:t>,</w:t>
      </w:r>
      <w:r w:rsidR="005450B5">
        <w:t>3</w:t>
      </w:r>
      <w:r w:rsidR="00F42003">
        <w:t>0</w:t>
      </w:r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proofErr w:type="spellStart"/>
      <w:r w:rsidRPr="006F26CB">
        <w:rPr>
          <w:b/>
        </w:rPr>
        <w:t>prelaže</w:t>
      </w:r>
      <w:proofErr w:type="spellEnd"/>
      <w:r w:rsidRPr="006F26CB">
        <w:rPr>
          <w:b/>
        </w:rPr>
        <w:t xml:space="preserve"> se za dan </w:t>
      </w:r>
      <w:r w:rsidR="00D379B0">
        <w:rPr>
          <w:b/>
        </w:rPr>
        <w:t>21. prosinca</w:t>
      </w:r>
      <w:r w:rsidRPr="006F26CB">
        <w:rPr>
          <w:b/>
        </w:rPr>
        <w:t xml:space="preserve"> 2017. godine u </w:t>
      </w:r>
      <w:r w:rsidR="0078464B">
        <w:rPr>
          <w:b/>
        </w:rPr>
        <w:t>9</w:t>
      </w:r>
      <w:r w:rsidRPr="006F26CB">
        <w:rPr>
          <w:b/>
        </w:rPr>
        <w:t>,</w:t>
      </w:r>
      <w:r w:rsidR="005450B5">
        <w:rPr>
          <w:b/>
        </w:rPr>
        <w:t>3</w:t>
      </w:r>
      <w:r w:rsidR="00F42003">
        <w:rPr>
          <w:b/>
        </w:rPr>
        <w:t>0</w:t>
      </w:r>
      <w:r w:rsidRPr="006F26CB">
        <w:rPr>
          <w:b/>
        </w:rPr>
        <w:t xml:space="preserve">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</w:t>
      </w:r>
      <w:r w:rsidR="00D03EBB">
        <w:t>1</w:t>
      </w:r>
      <w:r w:rsidR="006F26CB">
        <w:t>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46C" w:rsidR="00A6146C">
      <w:r>
        <w:separator/>
      </w:r>
    </w:p>
  </w:endnote>
  <w:endnote w:id="0" w:type="continuationSeparator">
    <w:p w:rsidRDefault="00A6146C" w:rsidR="00A61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46C" w:rsidR="00A6146C">
      <w:r>
        <w:separator/>
      </w:r>
    </w:p>
  </w:footnote>
  <w:footnote w:id="0" w:type="continuationSeparator">
    <w:p w:rsidRDefault="00A6146C" w:rsidR="00A614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169"/>
    <w:rsid w:val="0001067B"/>
    <w:rsid w:val="000229C0"/>
    <w:rsid w:val="000345E7"/>
    <w:rsid w:val="00040A0F"/>
    <w:rsid w:val="00042C11"/>
    <w:rsid w:val="000430D5"/>
    <w:rsid w:val="00061EFA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2A59"/>
    <w:rsid w:val="00114FF9"/>
    <w:rsid w:val="00121733"/>
    <w:rsid w:val="00122195"/>
    <w:rsid w:val="00124BD0"/>
    <w:rsid w:val="00143098"/>
    <w:rsid w:val="001570A9"/>
    <w:rsid w:val="00157F70"/>
    <w:rsid w:val="00167F2D"/>
    <w:rsid w:val="0017084D"/>
    <w:rsid w:val="001740AB"/>
    <w:rsid w:val="00176154"/>
    <w:rsid w:val="001775C9"/>
    <w:rsid w:val="0019063D"/>
    <w:rsid w:val="00195ED8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3313"/>
    <w:rsid w:val="001C462D"/>
    <w:rsid w:val="001C559F"/>
    <w:rsid w:val="001E08E7"/>
    <w:rsid w:val="001F05D9"/>
    <w:rsid w:val="001F6F1D"/>
    <w:rsid w:val="00206D22"/>
    <w:rsid w:val="002140BE"/>
    <w:rsid w:val="00217CDB"/>
    <w:rsid w:val="00217EEF"/>
    <w:rsid w:val="0022228B"/>
    <w:rsid w:val="00226C25"/>
    <w:rsid w:val="00235528"/>
    <w:rsid w:val="002454B3"/>
    <w:rsid w:val="00255349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C5F3B"/>
    <w:rsid w:val="002D16B2"/>
    <w:rsid w:val="002D2A9E"/>
    <w:rsid w:val="002D49A0"/>
    <w:rsid w:val="002E1321"/>
    <w:rsid w:val="002F0305"/>
    <w:rsid w:val="002F1438"/>
    <w:rsid w:val="002F6394"/>
    <w:rsid w:val="003064CF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4E3A"/>
    <w:rsid w:val="003652C7"/>
    <w:rsid w:val="003746BE"/>
    <w:rsid w:val="00375F51"/>
    <w:rsid w:val="003810B2"/>
    <w:rsid w:val="0038234F"/>
    <w:rsid w:val="00391C11"/>
    <w:rsid w:val="00396082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1D7D"/>
    <w:rsid w:val="004565E0"/>
    <w:rsid w:val="00466B96"/>
    <w:rsid w:val="00482F92"/>
    <w:rsid w:val="00492DEC"/>
    <w:rsid w:val="004A10F2"/>
    <w:rsid w:val="004A58C4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4F61DF"/>
    <w:rsid w:val="00511E4A"/>
    <w:rsid w:val="00513F73"/>
    <w:rsid w:val="00523BA1"/>
    <w:rsid w:val="00530CAD"/>
    <w:rsid w:val="0053264E"/>
    <w:rsid w:val="00535AD3"/>
    <w:rsid w:val="0054176C"/>
    <w:rsid w:val="005450B5"/>
    <w:rsid w:val="00546DEB"/>
    <w:rsid w:val="00582442"/>
    <w:rsid w:val="00582784"/>
    <w:rsid w:val="00586283"/>
    <w:rsid w:val="00592682"/>
    <w:rsid w:val="0059752C"/>
    <w:rsid w:val="005A0F14"/>
    <w:rsid w:val="005C0539"/>
    <w:rsid w:val="005C7176"/>
    <w:rsid w:val="005C7BEA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1A5D"/>
    <w:rsid w:val="006B621F"/>
    <w:rsid w:val="006C455F"/>
    <w:rsid w:val="006C719B"/>
    <w:rsid w:val="006D154A"/>
    <w:rsid w:val="006F26CB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64B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261B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2716"/>
    <w:rsid w:val="00A43160"/>
    <w:rsid w:val="00A47231"/>
    <w:rsid w:val="00A51F97"/>
    <w:rsid w:val="00A570E3"/>
    <w:rsid w:val="00A6146C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26164"/>
    <w:rsid w:val="00B34BE5"/>
    <w:rsid w:val="00B3771C"/>
    <w:rsid w:val="00B37D42"/>
    <w:rsid w:val="00B62AE8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3247"/>
    <w:rsid w:val="00BF2720"/>
    <w:rsid w:val="00BF2FA2"/>
    <w:rsid w:val="00BF6F39"/>
    <w:rsid w:val="00C01AE6"/>
    <w:rsid w:val="00C06B7E"/>
    <w:rsid w:val="00C07BEB"/>
    <w:rsid w:val="00C13758"/>
    <w:rsid w:val="00C13BDD"/>
    <w:rsid w:val="00C27603"/>
    <w:rsid w:val="00C27D59"/>
    <w:rsid w:val="00C51829"/>
    <w:rsid w:val="00C52D68"/>
    <w:rsid w:val="00C606FC"/>
    <w:rsid w:val="00C62037"/>
    <w:rsid w:val="00C67F1A"/>
    <w:rsid w:val="00C71077"/>
    <w:rsid w:val="00C82C2F"/>
    <w:rsid w:val="00C84611"/>
    <w:rsid w:val="00C86D88"/>
    <w:rsid w:val="00C90CD4"/>
    <w:rsid w:val="00C92DA2"/>
    <w:rsid w:val="00C92E59"/>
    <w:rsid w:val="00CA165A"/>
    <w:rsid w:val="00CB2CAC"/>
    <w:rsid w:val="00CB6C29"/>
    <w:rsid w:val="00CC408D"/>
    <w:rsid w:val="00CE17CB"/>
    <w:rsid w:val="00CE2079"/>
    <w:rsid w:val="00CE6EAF"/>
    <w:rsid w:val="00CF123F"/>
    <w:rsid w:val="00D03EBB"/>
    <w:rsid w:val="00D124F5"/>
    <w:rsid w:val="00D15253"/>
    <w:rsid w:val="00D20B64"/>
    <w:rsid w:val="00D21672"/>
    <w:rsid w:val="00D32B14"/>
    <w:rsid w:val="00D33D76"/>
    <w:rsid w:val="00D379B0"/>
    <w:rsid w:val="00D51E48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334FF"/>
    <w:rsid w:val="00E406C7"/>
    <w:rsid w:val="00E439A6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5EE7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003"/>
    <w:rsid w:val="00F42B08"/>
    <w:rsid w:val="00F73D03"/>
    <w:rsid w:val="00F746A9"/>
    <w:rsid w:val="00F775AF"/>
    <w:rsid w:val="00F83076"/>
    <w:rsid w:val="00F86FC3"/>
    <w:rsid w:val="00F8732C"/>
    <w:rsid w:val="00F93D98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6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2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7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St-786/2017-7</izvorni_sadrzaj>
    <derivirana_varijabla naziv="DomainObject.Oznaka_1">St-786/2017-7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St-786/2017</izvorni_sadrzaj>
    <derivirana_varijabla naziv="DomainObject.Predmet.OznakaBroj_1">St-786/2017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 CVJEĆARNICA jednostavno društvo s ograničenom odgovornošću za trgovinu i usluge zastupanog po punomoćniku Biljana Cerovec</izvorni_sadrzaj>
    <derivirana_varijabla naziv="DomainObject.Predmet.ProtustrankaFormated_1">  LAURUS CVJEĆARNICA jednostavno društvo s ograničenom odgovornošću za trgovinu i usluge zastupanog po punomoćniku Biljana Cerovec</derivirana_varijabla>
  </DomainObject.Predmet.ProtustrankaFormated>
  <DomainObject.Predmet.ProtustrankaFormatedOIB>
    <izvorni_sadrzaj>  LAURUS CVJEĆARNICA jednostavno društvo s ograničenom odgovornošću za trgovinu i usluge, OIB 35802832109 zastupanog po punomoćniku Biljana Cerovec</izvorni_sadrzaj>
    <derivirana_varijabla naziv="DomainObject.Predmet.ProtustrankaFormatedOIB_1">  LAURUS CVJEĆARNICA jednostavno društvo s ograničenom odgovornošću za trgovinu i usluge, OIB 35802832109 zastupanog po punomoćniku Biljana Cerovec</derivirana_varijabla>
  </DomainObject.Predmet.ProtustrankaFormatedOIB>
  <DomainObject.Predmet.ProtustrankaFormatedWithAdress>
    <izvorni_sadrzaj> LAURUS CVJEĆARNICA jednostavno društvo s ograničenom odgovornošću za trgovinu i usluge, Zagrebačka 24, 44317 Popovača zastupanog po punomoćniku Biljana Cerovec</izvorni_sadrzaj>
    <derivirana_varijabla naziv="DomainObject.Predmet.ProtustrankaFormatedWithAdress_1"> LAURUS CVJEĆARNICA jednostavno društvo s ograničenom odgovornošću za trgovinu i usluge, Zagrebačka 24, 44317 Popovača zastupanog po punomoćniku Biljana Cerovec</derivirana_varijabla>
  </DomainObject.Predmet.ProtustrankaFormatedWithAdress>
  <DomainObject.Predmet.ProtustrankaFormatedWithAdressOIB>
    <izvorni_sadrzaj> LAURUS CVJEĆARNICA jednostavno društvo s ograničenom odgovornošću za trgovinu i usluge, OIB 35802832109, Zagrebačka 24, 44317 Popovača zastupanog po punomoćniku Biljana Cerovec</izvorni_sadrzaj>
    <derivirana_varijabla naziv="DomainObject.Predmet.ProtustrankaFormatedWithAdressOIB_1"> LAURUS CVJEĆARNICA jednostavno društvo s ograničenom odgovornošću za trgovinu i usluge, OIB 35802832109, Zagrebačka 24, 44317 Popovača zastupanog po punomoćniku Biljana Cerovec</derivirana_varijabla>
  </DomainObject.Predmet.ProtustrankaFormatedWithAdressOIB>
  <DomainObject.Predmet.ProtustrankaWithAdress>
    <izvorni_sadrzaj>LAURUS CVJEĆARNICA jednostavno društvo s ograničenom odgovornošću za trgovinu i usluge Zagrebačka 24, 44317 Popovača</izvorni_sadrzaj>
    <derivirana_varijabla naziv="DomainObject.Predmet.ProtustrankaWithAdress_1">LAURUS CVJEĆARNICA jednostavno društvo s ograničenom odgovornošću za trgovinu i usluge Zagrebačka 24, 44317 Popovača</derivirana_varijabla>
  </DomainObject.Predmet.ProtustrankaWithAdress>
  <DomainObject.Predmet.ProtustrankaWithAdressOIB>
    <izvorni_sadrzaj>LAURUS CVJEĆARNICA jednostavno društvo s ograničenom odgovornošću za trgovinu i usluge, OIB 35802832109, Zagrebačka 24, 44317 Popovača</izvorni_sadrzaj>
    <derivirana_varijabla naziv="DomainObject.Predmet.ProtustrankaWithAdressOIB_1">LAURUS CVJEĆARNICA jednostavno društvo s ograničenom odgovornošću za trgovinu i usluge, OIB 35802832109, Zagrebačka 24, 44317 Popovača</derivirana_varijabla>
  </DomainObject.Predmet.ProtustrankaWithAdressOIB>
  <DomainObject.Predmet.ProtustrankaNazivFormated>
    <izvorni_sadrzaj>LAURUS CVJEĆARNICA jednostavno društvo s ograničenom odgovornošću za trgovinu i usluge</izvorni_sadrzaj>
    <derivirana_varijabla naziv="DomainObject.Predmet.ProtustrankaNazivFormated_1">LAURUS CVJEĆARNICA jednostavno društvo s ograničenom odgovornošću za trgovinu i usluge</derivirana_varijabla>
  </DomainObject.Predmet.ProtustrankaNazivFormated>
  <DomainObject.Predmet.ProtustrankaNazivFormatedOIB>
    <izvorni_sadrzaj>LAURUS CVJEĆARNICA jednostavno društvo s ograničenom odgovornošću za trgovinu i usluge, OIB 35802832109</izvorni_sadrzaj>
    <derivirana_varijabla naziv="DomainObject.Predmet.ProtustrankaNazivFormatedOIB_1">LAURUS CVJEĆARNICA jednostavno društvo s ograničenom odgovornošću za trgovinu i usluge, OIB 35802832109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CVJEĆARNICA jednostavno društvo s ograničenom odgovornošću za trgovinu i usluge zastupanog po punomoćniku Biljana Cerovec</item>
    </izvorni_sadrzaj>
    <derivirana_varijabla naziv="DomainObject.Predmet.ProtuStrankaListFormated_1">
      <item>LAURUS CVJEĆARNICA jednostavno društvo s ograničenom odgovornošću za trgovinu i usluge zastupanog po punomoćniku Biljana Cerovec</item>
    </derivirana_varijabla>
  </DomainObject.Predmet.ProtuStrankaListFormated>
  <DomainObject.Predmet.ProtuStrankaListFormatedOIB>
    <izvorni_sadrzaj>
      <item>LAURUS CVJEĆARNICA jednostavno društvo s ograničenom odgovornošću za trgovinu i usluge, OIB 35802832109 zastupanog po punomoćniku Biljana Cerovec</item>
    </izvorni_sadrzaj>
    <derivirana_varijabla naziv="DomainObject.Predmet.ProtuStrankaListFormatedOIB_1">
      <item>LAURUS CVJEĆARNICA jednostavno društvo s ograničenom odgovornošću za trgovinu i usluge, OIB 35802832109 zastupanog po punomoćniku Biljana Cerovec</item>
    </derivirana_varijabla>
  </DomainObject.Predmet.ProtuStrankaListFormatedOIB>
  <DomainObject.Predmet.ProtuStrankaListFormatedWithAdress>
    <izvorni_sadrzaj>
      <item>LAURUS CVJEĆARNICA jednostavno društvo s ograničenom odgovornošću za trgovinu i usluge, Zagrebačka 24, 44317 Popovača zastupanog po punomoćniku Biljana Cerovec</item>
    </izvorni_sadrzaj>
    <derivirana_varijabla naziv="DomainObject.Predmet.ProtuStrankaListFormatedWithAdress_1">
      <item>LAURUS CVJEĆARNICA jednostavno društvo s ograničenom odgovornošću za trgovinu i usluge, Zagrebačka 24, 44317 Popovača zastupanog po punomoćniku Biljana Cerovec</item>
    </derivirana_varijabla>
  </DomainObject.Predmet.ProtuStrankaListFormatedWithAdress>
  <DomainObject.Predmet.ProtuStrankaListFormatedWithAdressOIB>
    <izvorni_sadrzaj>
      <item>LAURUS CVJEĆARNICA jednostavno društvo s ograničenom odgovornošću za trgovinu i usluge, OIB 35802832109, Zagrebačka 24, 44317 Popovača zastupanog po punomoćniku Biljana Cerovec</item>
    </izvorni_sadrzaj>
    <derivirana_varijabla naziv="DomainObject.Predmet.ProtuStrankaListFormatedWithAdressOIB_1">
      <item>LAURUS CVJEĆARNICA jednostavno društvo s ograničenom odgovornošću za trgovinu i usluge, OIB 35802832109, Zagrebačka 24, 44317 Popovača zastupanog po punomoćniku Biljana Cerovec</item>
    </derivirana_varijabla>
  </DomainObject.Predmet.ProtuStrankaListFormatedWithAdressOIB>
  <DomainObject.Predmet.ProtuStrankaListNazivFormated>
    <izvorni_sadrzaj>
      <item>LAURUS CVJEĆARNICA jednostavno društvo s ograničenom odgovornošću za trgovinu i usluge</item>
    </izvorni_sadrzaj>
    <derivirana_varijabla naziv="DomainObject.Predmet.ProtuStrankaListNazivFormated_1">
      <item>LAURUS CVJEĆARNICA jednostavno društvo s ograničenom odgovornošću za trgovinu i usluge</item>
    </derivirana_varijabla>
  </DomainObject.Predmet.ProtuStrankaListNazivFormated>
  <DomainObject.Predmet.ProtuStrankaListNazivFormatedOIB>
    <izvorni_sadrzaj>
      <item>LAURUS CVJEĆARNICA jednostavno društvo s ograničenom odgovornošću za trgovinu i usluge, OIB 35802832109</item>
    </izvorni_sadrzaj>
    <derivirana_varijabla naziv="DomainObject.Predmet.ProtuStrankaListNazivFormatedOIB_1">
      <item>LAURUS CVJEĆARNICA jednostavno društvo s ograničenom odgovornošću za trgovinu i usluge, OIB 35802832109</item>
    </derivirana_varijabla>
  </DomainObject.Predmet.ProtuStrankaListNazivFormatedOIB>
  <DomainObject.Predmet.OstaliListFormated>
    <izvorni_sadrzaj>
      <item>Biljana Cerovec punomoćnik sudionika u postupku LAURUS CVJEĆARNICA jednostavno društvo s ograničenom odgovornošću za trgovinu i usluge</item>
    </izvorni_sadrzaj>
    <derivirana_varijabla naziv="DomainObject.Predmet.OstaliListFormated_1">
      <item>Biljana Cerovec punomoćnik sudionika u postupku LAURUS CVJEĆARNICA jednostavno društvo s ograničenom odgovornošću za trgovinu i usluge</item>
    </derivirana_varijabla>
  </DomainObject.Predmet.OstaliListFormated>
  <DomainObject.Predmet.OstaliListFormatedOIB>
    <izvorni_sadrzaj>
      <item>Biljana Cerovec, OIB 67716901432 punomoćnik sudionika u postupku LAURUS CVJEĆARNICA jednostavno društvo s ograničenom odgovornošću za trgovinu i usluge</item>
    </izvorni_sadrzaj>
    <derivirana_varijabla naziv="DomainObject.Predmet.OstaliListFormatedOIB_1">
      <item>Biljana Cerovec, OIB 67716901432 punomoćnik sudionika u postupku LAURUS CVJEĆARNICA jednostavno društvo s ograničenom odgovornošću za trgovinu i usluge</item>
    </derivirana_varijabla>
  </DomainObject.Predmet.OstaliListFormatedOIB>
  <DomainObject.Predmet.OstaliListFormatedWithAdress>
    <izvorni_sadrzaj>
      <item>Biljana Cerovec, Zagrebačka 24, 44317 Popovača punomoćnik sudionika u postupku LAURUS CVJEĆARNICA jednostavno društvo s ograničenom odgovornošću za trgovinu i usluge</item>
    </izvorni_sadrzaj>
    <derivirana_varijabla naziv="DomainObject.Predmet.OstaliListFormatedWithAdress_1">
      <item>Biljana Cerovec, Zagrebačka 24, 44317 Popovača punomoćnik sudionika u postupku LAURUS CVJEĆARNICA jednostavno društvo s ograničenom odgovornošću za trgovinu i usluge</item>
    </derivirana_varijabla>
  </DomainObject.Predmet.OstaliListFormatedWithAdress>
  <DomainObject.Predmet.OstaliListFormatedWithAdressOIB>
    <izvorni_sadrzaj>
      <item>Biljana Cerovec, OIB 67716901432, Zagrebačka 24, 44317 Popovača punomoćnik sudionika u postupku LAURUS CVJEĆARNICA jednostavno društvo s ograničenom odgovornošću za trgovinu i usluge</item>
    </izvorni_sadrzaj>
    <derivirana_varijabla naziv="DomainObject.Predmet.OstaliListFormatedWithAdressOIB_1">
      <item>Biljana Cerovec, OIB 67716901432, Zagrebačka 24, 44317 Popovača punomoćnik sudionika u postupku LAURUS CVJEĆARNICA jednostavno društvo s ograničenom odgovornošću za trgovinu i usluge</item>
    </derivirana_varijabla>
  </DomainObject.Predmet.OstaliListFormatedWithAdressOIB>
  <DomainObject.Predmet.OstaliListNazivFormated>
    <izvorni_sadrzaj>
      <item>Biljana Cerovec</item>
    </izvorni_sadrzaj>
    <derivirana_varijabla naziv="DomainObject.Predmet.OstaliListNazivFormated_1">
      <item>Biljana Cerovec</item>
    </derivirana_varijabla>
  </DomainObject.Predmet.OstaliListNazivFormated>
  <DomainObject.Predmet.OstaliListNazivFormatedOIB>
    <izvorni_sadrzaj>
      <item>Biljana Cerovec, OIB 67716901432</item>
    </izvorni_sadrzaj>
    <derivirana_varijabla naziv="DomainObject.Predmet.OstaliListNazivFormatedOIB_1">
      <item>Biljana Cerovec, OIB 67716901432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St-786/2017-7</izvorni_sadrzaj>
    <derivirana_varijabla naziv="DomainObject.PoslovniBrojDokumenta_1">St-786/2017-7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CVJEĆARNICA jednostavno društvo s ograničenom odgovornošću za trgovinu i usluge</izvorni_sadrzaj>
    <derivirana_varijabla naziv="DomainObject.Predmet.ProtustrankaIDrugi_1">LAURUS CVJEĆARNICA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LAURUS CVJEĆARNICA jednostavno društvo s ograničenom odgovornošću za trgovinu i usluge, OIB 35802832109, Zagrebačka 24, 44317 Popovača</izvorni_sadrzaj>
    <derivirana_varijabla naziv="DomainObject.Predmet.ProtustrankaIDrugiAdressOIB_1">LAURUS CVJEĆARNICA jednostavno društvo s ograničenom odgovornošću za trgovinu i usluge, OIB 35802832109, Zagrebačka 24,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LAURUS CVJEĆARNICA jednostavno društvo s ograničenom odgovornošću za trgovinu i usluge</item>
      <item>Biljana Cerovec</item>
    </izvorni_sadrzaj>
    <derivirana_varijabla naziv="DomainObject.Predmet.SudioniciListNaziv_1">
      <item>FINA Regionalni centar Zagreb</item>
      <item>LAURUS CVJEĆARNICA jednostavno društvo s ograničenom odgovornošću za trgovinu i usluge</item>
      <item>Biljana Cerovec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LAURUS CVJEĆARNICA jednostavno društvo s ograničenom odgovornošću za trgovinu i usluge, OIB 35802832109, Zagrebačka 24,44317 Popovača</item>
      <item>Biljana Cerovec, OIB 67716901432, Zagrebačka 24,44317 Popovača</item>
    </izvorni_sadrzaj>
    <derivirana_varijabla naziv="DomainObject.Predmet.SudioniciListAdressOIB_1">
      <item>FINA Regionalni centar Zagreb, OIB 85821130368, Trg svibanjskih žrtava 1995. br. 1,10000 Zagreb</item>
      <item>LAURUS CVJEĆARNICA jednostavno društvo s ograničenom odgovornošću za trgovinu i usluge, OIB 35802832109, Zagrebačka 24,44317 Popovača</item>
      <item>Biljana Cerovec, OIB 67716901432, Zagrebačka 24,44317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35802832109</item>
      <item>, OIB 67716901432</item>
    </izvorni_sadrzaj>
    <derivirana_varijabla naziv="DomainObject.Predmet.SudioniciListNazivOIB_1">
      <item>, OIB 85821130368</item>
      <item>, OIB 35802832109</item>
      <item>, OIB 67716901432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B5AC6-F81A-4CD6-A613-63EB793F0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703</properties:Characters>
  <properties:Lines>35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2017-10-11T05:44:00Z</dcterms:created>
  <dc:creator>gboljkovac</dc:creator>
  <cp:lastModifiedBy>Marina Markić</cp:lastModifiedBy>
  <cp:lastPrinted>2017-10-11T05:53:00Z</cp:lastPrinted>
  <dcterms:modified xmlns:xsi="http://www.w3.org/2001/XMLSchema-instance" xsi:type="dcterms:W3CDTF">2017-10-11T05:53:00Z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St-786/2017-7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