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b2de" w14:paraId="c25b2de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A223AD">
        <w:t>5713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A223AD">
        <w:t>LeVaDa d.o.o. za kozmetičke usluge, Zagreb, Gradišće 5, OIB:15932283593</w:t>
      </w:r>
      <w:r>
        <w:t>, dana 17.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A223AD">
        <w:t>LeVaDa d.o.o. za kozmetičke usluge, Zagreb, Gradišće 5, OIB:15932283593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A223AD">
        <w:t>571316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223AD" w:rsidP="00AC775F" w:rsidR="00A223AD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>Dužnik kao predlagatelj putem osobe ovlaštene za zastupanje podnio je ovom sudu prijedlog za otvaranje stečajnog postupka nad dužnikom LeVaDa d.o.o. za kozmetičke usluge, Zagreb, Gradišće 5, OIB:15932283593.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715C05">
      <w:pPr>
        <w:ind w:firstLine="708"/>
        <w:jc w:val="both"/>
      </w:pPr>
      <w:r>
        <w:t>Sud je rješenjem St-</w:t>
      </w:r>
      <w:r w:rsidR="00A223AD">
        <w:t>5713</w:t>
      </w:r>
      <w:r w:rsidR="00D707AE">
        <w:t xml:space="preserve">/16 od </w:t>
      </w:r>
      <w:r w:rsidR="00A223AD">
        <w:t>30</w:t>
      </w:r>
      <w:r w:rsidR="00AC775F" w:rsidRPr="00F169F5">
        <w:t>. studenog 2017.</w:t>
      </w:r>
      <w:r w:rsidR="00D707AE" w:rsidRPr="00F169F5">
        <w:t xml:space="preserve">g. </w:t>
      </w:r>
      <w:r w:rsidR="00AC775F" w:rsidRPr="00F169F5">
        <w:t xml:space="preserve"> </w:t>
      </w:r>
      <w:r w:rsidR="00AC775F">
        <w:t>pokrenuo prethodni postupak nad dužnikom, te odredio i održao ročište radi očitovanja o prijedlogu z</w:t>
      </w:r>
      <w:r w:rsidR="00A223AD">
        <w:t>a otvaranje stečajnog postupka ,a na koje ročište zakonski zastupnik dužnika nije pristupio, niti se za isto pisano očitovao.</w:t>
      </w:r>
    </w:p>
    <w:p w:rsidRDefault="00AC775F" w:rsidP="00AC775F" w:rsidR="00AC775F">
      <w:pPr>
        <w:ind w:firstLine="708"/>
      </w:pPr>
    </w:p>
    <w:p w:rsidRDefault="00D707AE" w:rsidP="00D707AE" w:rsidR="00AC775F">
      <w:pPr>
        <w:pStyle w:val="Tijeloteksta"/>
        <w:tabs>
          <w:tab w:pos="709" w:val="left"/>
        </w:tabs>
      </w:pPr>
      <w:r>
        <w:tab/>
      </w:r>
      <w:r w:rsidR="00AC775F">
        <w:t>Izvršenim elektronskim pretraživanjem u e-nekretnine</w:t>
      </w:r>
      <w:r w:rsidR="00D5768C">
        <w:t xml:space="preserve"> (list 18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</w:t>
      </w:r>
      <w:r>
        <w:lastRenderedPageBreak/>
        <w:t>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AC775F" w:rsidP="00AC775F" w:rsidR="00AC775F">
      <w:pPr>
        <w:jc w:val="center"/>
      </w:pPr>
      <w:r>
        <w:t xml:space="preserve">U Zagrebu 17. siječnja  2017.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AC775F" w:rsidP="00AC775F" w:rsidR="00AC775F">
      <w:pPr>
        <w:jc w:val="right"/>
      </w:pPr>
      <w:r>
        <w:t xml:space="preserve">              Sudac:</w:t>
      </w:r>
    </w:p>
    <w:p w:rsidRDefault="00AC775F" w:rsidP="00AC775F" w:rsidR="00AC775F">
      <w:pPr>
        <w:jc w:val="right"/>
      </w:pPr>
      <w:r>
        <w:t>Lucija Butigan</w:t>
      </w:r>
      <w:r w:rsidR="00801DBD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801DBD" w:rsidP="008D02DE" w:rsidR="00801DBD">
      <w:r>
        <w:t>Za točnost otpravka-ovlašteni službenik</w:t>
      </w:r>
    </w:p>
    <w:p w:rsidRDefault="00801DBD" w:rsidP="008D02DE" w:rsidR="00801DBD"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DBD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625D86">
          <w:t>5713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F143F"/>
    <w:rsid w:val="00201250"/>
    <w:rsid w:val="002B4A0D"/>
    <w:rsid w:val="00625D86"/>
    <w:rsid w:val="00715C05"/>
    <w:rsid w:val="00801DBD"/>
    <w:rsid w:val="00A223AD"/>
    <w:rsid w:val="00AC775F"/>
    <w:rsid w:val="00AF796B"/>
    <w:rsid w:val="00B229F0"/>
    <w:rsid w:val="00BF0FAE"/>
    <w:rsid w:val="00D5768C"/>
    <w:rsid w:val="00D707AE"/>
    <w:rsid w:val="00F169F5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D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DB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D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D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D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DB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D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D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5713</izvorni_sadrzaj>
    <derivirana_varijabla naziv="DomainObject.Predmet.Broj_1">5713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St-5713/2016</izvorni_sadrzaj>
    <derivirana_varijabla naziv="DomainObject.Predmet.OznakaBroj_1">St-5713/2016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LeVaDa d.o.o. zastupanog po punomoćniku Marijan Baćan</izvorni_sadrzaj>
    <derivirana_varijabla naziv="DomainObject.Predmet.ProtustrankaFormated_1">  LeVaDa d.o.o. zastupanog po punomoćniku Marijan Baćan</derivirana_varijabla>
  </DomainObject.Predmet.ProtustrankaFormated>
  <DomainObject.Predmet.ProtustrankaFormatedOIB>
    <izvorni_sadrzaj>  LeVaDa d.o.o., OIB 15932283593 zastupanog po punomoćniku Marijan Baćan</izvorni_sadrzaj>
    <derivirana_varijabla naziv="DomainObject.Predmet.ProtustrankaFormatedOIB_1">  LeVaDa d.o.o., OIB 15932283593 zastupanog po punomoćniku Marijan Baćan</derivirana_varijabla>
  </DomainObject.Predmet.ProtustrankaFormatedOIB>
  <DomainObject.Predmet.ProtustrankaFormatedWithAdress>
    <izvorni_sadrzaj> LeVaDa d.o.o., Gradišće 5, 10000 Zagreb zastupanog po punomoćniku Marijan Baćan</izvorni_sadrzaj>
    <derivirana_varijabla naziv="DomainObject.Predmet.ProtustrankaFormatedWithAdress_1"> LeVaDa d.o.o., Gradišće 5, 10000 Zagreb zastupanog po punomoćniku Marijan Baćan</derivirana_varijabla>
  </DomainObject.Predmet.ProtustrankaFormatedWithAdress>
  <DomainObject.Predmet.ProtustrankaFormatedWithAdressOIB>
    <izvorni_sadrzaj> LeVaDa d.o.o., OIB 15932283593, Gradišće 5, 10000 Zagreb zastupanog po punomoćniku Marijan Baćan</izvorni_sadrzaj>
    <derivirana_varijabla naziv="DomainObject.Predmet.ProtustrankaFormatedWithAdressOIB_1"> LeVaDa d.o.o., OIB 15932283593, Gradišće 5, 10000 Zagreb zastupanog po punomoćniku Marijan Baćan</derivirana_varijabla>
  </DomainObject.Predmet.ProtustrankaFormatedWithAdressOIB>
  <DomainObject.Predmet.ProtustrankaWithAdress>
    <izvorni_sadrzaj>LeVaDa d.o.o. Gradišće 5, 10000 Zagreb</izvorni_sadrzaj>
    <derivirana_varijabla naziv="DomainObject.Predmet.ProtustrankaWithAdress_1">LeVaDa d.o.o. Gradišće 5, 10000 Zagreb</derivirana_varijabla>
  </DomainObject.Predmet.ProtustrankaWithAdress>
  <DomainObject.Predmet.ProtustrankaWithAdressOIB>
    <izvorni_sadrzaj>LeVaDa d.o.o., OIB 15932283593, Gradišće 5, 10000 Zagreb</izvorni_sadrzaj>
    <derivirana_varijabla naziv="DomainObject.Predmet.ProtustrankaWithAdressOIB_1">LeVaDa d.o.o., OIB 15932283593, Gradišće 5, 10000 Zagreb</derivirana_varijabla>
  </DomainObject.Predmet.ProtustrankaWithAdressOIB>
  <DomainObject.Predmet.ProtustrankaNazivFormated>
    <izvorni_sadrzaj>LeVaDa d.o.o.</izvorni_sadrzaj>
    <derivirana_varijabla naziv="DomainObject.Predmet.ProtustrankaNazivFormated_1">LeVaDa d.o.o.</derivirana_varijabla>
  </DomainObject.Predmet.ProtustrankaNazivFormated>
  <DomainObject.Predmet.ProtustrankaNazivFormatedOIB>
    <izvorni_sadrzaj>LeVaDa d.o.o., OIB 15932283593</izvorni_sadrzaj>
    <derivirana_varijabla naziv="DomainObject.Predmet.ProtustrankaNazivFormatedOIB_1">LeVaDa d.o.o., OIB 15932283593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LeVaDa d.o.o.</izvorni_sadrzaj>
    <derivirana_varijabla naziv="DomainObject.Predmet.StrankaFormated_1">  LeVaDa d.o.o.</derivirana_varijabla>
  </DomainObject.Predmet.StrankaFormated>
  <DomainObject.Predmet.StrankaFormatedOIB>
    <izvorni_sadrzaj>  LeVaDa d.o.o., OIB 15932283593</izvorni_sadrzaj>
    <derivirana_varijabla naziv="DomainObject.Predmet.StrankaFormatedOIB_1">  LeVaDa d.o.o., OIB 15932283593</derivirana_varijabla>
  </DomainObject.Predmet.StrankaFormatedOIB>
  <DomainObject.Predmet.StrankaFormatedWithAdress>
    <izvorni_sadrzaj> LeVaDa d.o.o., Gradišće 5, 10000 Zagreb</izvorni_sadrzaj>
    <derivirana_varijabla naziv="DomainObject.Predmet.StrankaFormatedWithAdress_1"> LeVaDa d.o.o., Gradišće 5, 10000 Zagreb</derivirana_varijabla>
  </DomainObject.Predmet.StrankaFormatedWithAdress>
  <DomainObject.Predmet.StrankaFormatedWithAdressOIB>
    <izvorni_sadrzaj> LeVaDa d.o.o., OIB 15932283593, Gradišće 5, 10000 Zagreb</izvorni_sadrzaj>
    <derivirana_varijabla naziv="DomainObject.Predmet.StrankaFormatedWithAdressOIB_1"> LeVaDa d.o.o., OIB 15932283593, Gradišće 5, 10000 Zagreb</derivirana_varijabla>
  </DomainObject.Predmet.StrankaFormatedWithAdressOIB>
  <DomainObject.Predmet.StrankaWithAdress>
    <izvorni_sadrzaj>LeVaDa d.o.o. Gradišće 5,10000 Zagreb</izvorni_sadrzaj>
    <derivirana_varijabla naziv="DomainObject.Predmet.StrankaWithAdress_1">LeVaDa d.o.o. Gradišće 5,10000 Zagreb</derivirana_varijabla>
  </DomainObject.Predmet.StrankaWithAdress>
  <DomainObject.Predmet.StrankaWithAdressOIB>
    <izvorni_sadrzaj>LeVaDa d.o.o., OIB 15932283593, Gradišće 5,10000 Zagreb</izvorni_sadrzaj>
    <derivirana_varijabla naziv="DomainObject.Predmet.StrankaWithAdressOIB_1">LeVaDa d.o.o., OIB 15932283593, Gradišće 5,10000 Zagreb</derivirana_varijabla>
  </DomainObject.Predmet.StrankaWithAdressOIB>
  <DomainObject.Predmet.StrankaNazivFormated>
    <izvorni_sadrzaj>LeVaDa d.o.o.</izvorni_sadrzaj>
    <derivirana_varijabla naziv="DomainObject.Predmet.StrankaNazivFormated_1">LeVaDa d.o.o.</derivirana_varijabla>
  </DomainObject.Predmet.StrankaNazivFormated>
  <DomainObject.Predmet.StrankaNazivFormatedOIB>
    <izvorni_sadrzaj>LeVaDa d.o.o., OIB 15932283593</izvorni_sadrzaj>
    <derivirana_varijabla naziv="DomainObject.Predmet.StrankaNazivFormatedOIB_1">LeVaDa d.o.o., OIB 15932283593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LeVaDa d.o.o.</item>
    </izvorni_sadrzaj>
    <derivirana_varijabla naziv="DomainObject.Predmet.StrankaListFormated_1">
      <item>LeVaDa d.o.o.</item>
    </derivirana_varijabla>
  </DomainObject.Predmet.StrankaListFormated>
  <DomainObject.Predmet.StrankaListFormatedOIB>
    <izvorni_sadrzaj>
      <item>LeVaDa d.o.o., OIB 15932283593</item>
    </izvorni_sadrzaj>
    <derivirana_varijabla naziv="DomainObject.Predmet.StrankaListFormatedOIB_1">
      <item>LeVaDa d.o.o., OIB 15932283593</item>
    </derivirana_varijabla>
  </DomainObject.Predmet.StrankaListFormatedOIB>
  <DomainObject.Predmet.StrankaListFormatedWithAdress>
    <izvorni_sadrzaj>
      <item>LeVaDa d.o.o., Gradišće 5, 10000 Zagreb</item>
    </izvorni_sadrzaj>
    <derivirana_varijabla naziv="DomainObject.Predmet.StrankaListFormatedWithAdress_1">
      <item>LeVaDa d.o.o., Gradišće 5, 10000 Zagreb</item>
    </derivirana_varijabla>
  </DomainObject.Predmet.StrankaListFormatedWithAdress>
  <DomainObject.Predmet.StrankaListFormatedWithAdressOIB>
    <izvorni_sadrzaj>
      <item>LeVaDa d.o.o., OIB 15932283593, Gradišće 5, 10000 Zagreb</item>
    </izvorni_sadrzaj>
    <derivirana_varijabla naziv="DomainObject.Predmet.StrankaListFormatedWithAdressOIB_1">
      <item>LeVaDa d.o.o., OIB 15932283593, Gradišće 5, 10000 Zagreb</item>
    </derivirana_varijabla>
  </DomainObject.Predmet.StrankaListFormatedWithAdressOIB>
  <DomainObject.Predmet.StrankaListNazivFormated>
    <izvorni_sadrzaj>
      <item>LeVaDa d.o.o.</item>
    </izvorni_sadrzaj>
    <derivirana_varijabla naziv="DomainObject.Predmet.StrankaListNazivFormated_1">
      <item>LeVaDa d.o.o.</item>
    </derivirana_varijabla>
  </DomainObject.Predmet.StrankaListNazivFormated>
  <DomainObject.Predmet.StrankaListNazivFormatedOIB>
    <izvorni_sadrzaj>
      <item>LeVaDa d.o.o., OIB 15932283593</item>
    </izvorni_sadrzaj>
    <derivirana_varijabla naziv="DomainObject.Predmet.StrankaListNazivFormatedOIB_1">
      <item>LeVaDa d.o.o., OIB 15932283593</item>
    </derivirana_varijabla>
  </DomainObject.Predmet.StrankaListNazivFormatedOIB>
  <DomainObject.Predmet.ProtuStrankaListFormated>
    <izvorni_sadrzaj>
      <item>LeVaDa d.o.o. zastupanog po punomoćniku Marijan Baćan</item>
    </izvorni_sadrzaj>
    <derivirana_varijabla naziv="DomainObject.Predmet.ProtuStrankaListFormated_1">
      <item>LeVaDa d.o.o. zastupanog po punomoćniku Marijan Baćan</item>
    </derivirana_varijabla>
  </DomainObject.Predmet.ProtuStrankaListFormated>
  <DomainObject.Predmet.ProtuStrankaListFormatedOIB>
    <izvorni_sadrzaj>
      <item>LeVaDa d.o.o., OIB 15932283593 zastupanog po punomoćniku Marijan Baćan</item>
    </izvorni_sadrzaj>
    <derivirana_varijabla naziv="DomainObject.Predmet.ProtuStrankaListFormatedOIB_1">
      <item>LeVaDa d.o.o., OIB 15932283593 zastupanog po punomoćniku Marijan Baćan</item>
    </derivirana_varijabla>
  </DomainObject.Predmet.ProtuStrankaListFormatedOIB>
  <DomainObject.Predmet.ProtuStrankaListFormatedWithAdress>
    <izvorni_sadrzaj>
      <item>LeVaDa d.o.o., Gradišće 5, 10000 Zagreb zastupanog po punomoćniku Marijan Baćan</item>
    </izvorni_sadrzaj>
    <derivirana_varijabla naziv="DomainObject.Predmet.ProtuStrankaListFormatedWithAdress_1">
      <item>LeVaDa d.o.o., Gradišće 5, 10000 Zagreb zastupanog po punomoćniku Marijan Baćan</item>
    </derivirana_varijabla>
  </DomainObject.Predmet.ProtuStrankaListFormatedWithAdress>
  <DomainObject.Predmet.ProtuStrankaListFormatedWithAdressOIB>
    <izvorni_sadrzaj>
      <item>LeVaDa d.o.o., OIB 15932283593, Gradišće 5, 10000 Zagreb zastupanog po punomoćniku Marijan Baćan</item>
    </izvorni_sadrzaj>
    <derivirana_varijabla naziv="DomainObject.Predmet.ProtuStrankaListFormatedWithAdressOIB_1">
      <item>LeVaDa d.o.o., OIB 15932283593, Gradišće 5, 10000 Zagreb zastupanog po punomoćniku Marijan Baćan</item>
    </derivirana_varijabla>
  </DomainObject.Predmet.ProtuStrankaListFormatedWithAdressOIB>
  <DomainObject.Predmet.ProtuStrankaListNazivFormated>
    <izvorni_sadrzaj>
      <item>LeVaDa d.o.o.</item>
    </izvorni_sadrzaj>
    <derivirana_varijabla naziv="DomainObject.Predmet.ProtuStrankaListNazivFormated_1">
      <item>LeVaDa d.o.o.</item>
    </derivirana_varijabla>
  </DomainObject.Predmet.ProtuStrankaListNazivFormated>
  <DomainObject.Predmet.ProtuStrankaListNazivFormatedOIB>
    <izvorni_sadrzaj>
      <item>LeVaDa d.o.o., OIB 15932283593</item>
    </izvorni_sadrzaj>
    <derivirana_varijabla naziv="DomainObject.Predmet.ProtuStrankaListNazivFormatedOIB_1">
      <item>LeVaDa d.o.o., OIB 15932283593</item>
    </derivirana_varijabla>
  </DomainObject.Predmet.ProtuStrankaListNazivFormatedOIB>
  <DomainObject.Predmet.OstaliListFormated>
    <izvorni_sadrzaj>
      <item>Marijan Baćan punomoćnik sudionika u postupku LeVaDa d.o.o.</item>
    </izvorni_sadrzaj>
    <derivirana_varijabla naziv="DomainObject.Predmet.OstaliListFormated_1">
      <item>Marijan Baćan punomoćnik sudionika u postupku LeVaDa d.o.o.</item>
    </derivirana_varijabla>
  </DomainObject.Predmet.OstaliListFormated>
  <DomainObject.Predmet.OstaliListFormatedOIB>
    <izvorni_sadrzaj>
      <item>Marijan Baćan, OIB 45966135333 punomoćnik sudionika u postupku LeVaDa d.o.o.</item>
    </izvorni_sadrzaj>
    <derivirana_varijabla naziv="DomainObject.Predmet.OstaliListFormatedOIB_1">
      <item>Marijan Baćan, OIB 45966135333 punomoćnik sudionika u postupku LeVaDa d.o.o.</item>
    </derivirana_varijabla>
  </DomainObject.Predmet.OstaliListFormatedOIB>
  <DomainObject.Predmet.OstaliListFormatedWithAdress>
    <izvorni_sadrzaj>
      <item>Marijan Baćan, Glinska Poljana 46, 44250 Glinska Poljana punomoćnik sudionika u postupku LeVaDa d.o.o.</item>
    </izvorni_sadrzaj>
    <derivirana_varijabla naziv="DomainObject.Predmet.OstaliListFormatedWithAdress_1">
      <item>Marijan Baćan, Glinska Poljana 46, 44250 Glinska Poljana punomoćnik sudionika u postupku LeVaDa d.o.o.</item>
    </derivirana_varijabla>
  </DomainObject.Predmet.OstaliListFormatedWithAdress>
  <DomainObject.Predmet.OstaliListFormatedWithAdressOIB>
    <izvorni_sadrzaj>
      <item>Marijan Baćan, OIB 45966135333, Glinska Poljana 46, 44250 Glinska Poljana punomoćnik sudionika u postupku LeVaDa d.o.o.</item>
    </izvorni_sadrzaj>
    <derivirana_varijabla naziv="DomainObject.Predmet.OstaliListFormatedWithAdressOIB_1">
      <item>Marijan Baćan, OIB 45966135333, Glinska Poljana 46, 44250 Glinska Poljana punomoćnik sudionika u postupku LeVaDa d.o.o.</item>
    </derivirana_varijabla>
  </DomainObject.Predmet.OstaliListFormatedWithAdressOIB>
  <DomainObject.Predmet.OstaliListNazivFormated>
    <izvorni_sadrzaj>
      <item>Marijan Baćan</item>
    </izvorni_sadrzaj>
    <derivirana_varijabla naziv="DomainObject.Predmet.OstaliListNazivFormated_1">
      <item>Marijan Baćan</item>
    </derivirana_varijabla>
  </DomainObject.Predmet.OstaliListNazivFormated>
  <DomainObject.Predmet.OstaliListNazivFormatedOIB>
    <izvorni_sadrzaj>
      <item>Marijan Baćan, OIB 45966135333</item>
    </izvorni_sadrzaj>
    <derivirana_varijabla naziv="DomainObject.Predmet.OstaliListNazivFormatedOIB_1">
      <item>Marijan Baćan, OIB 45966135333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LeVaDa d.o.o.</izvorni_sadrzaj>
    <derivirana_varijabla naziv="DomainObject.Predmet.StrankaIDrugi_1">LeVaDa d.o.o.</derivirana_varijabla>
  </DomainObject.Predmet.StrankaIDrugi>
  <DomainObject.Predmet.ProtustrankaIDrugi>
    <izvorni_sadrzaj>LeVaDa d.o.o.</izvorni_sadrzaj>
    <derivirana_varijabla naziv="DomainObject.Predmet.ProtustrankaIDrugi_1">LeVaDa d.o.o.</derivirana_varijabla>
  </DomainObject.Predmet.ProtustrankaIDrugi>
  <DomainObject.Predmet.StrankaIDrugiAdressOIB>
    <izvorni_sadrzaj>LeVaDa d.o.o., OIB 15932283593, Gradišće 5, 10000 Zagreb</izvorni_sadrzaj>
    <derivirana_varijabla naziv="DomainObject.Predmet.StrankaIDrugiAdressOIB_1">LeVaDa d.o.o., OIB 15932283593, Gradišće 5, 10000 Zagreb</derivirana_varijabla>
  </DomainObject.Predmet.StrankaIDrugiAdressOIB>
  <DomainObject.Predmet.ProtustrankaIDrugiAdressOIB>
    <izvorni_sadrzaj>LeVaDa d.o.o., OIB 15932283593, Gradišće 5, 10000 Zagreb</izvorni_sadrzaj>
    <derivirana_varijabla naziv="DomainObject.Predmet.ProtustrankaIDrugiAdressOIB_1">LeVaDa d.o.o., OIB 15932283593, Gradišće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LeVaDa d.o.o.</item>
      <item>LeVaDa d.o.o.</item>
      <item>Marijan Baćan</item>
    </izvorni_sadrzaj>
    <derivirana_varijabla naziv="DomainObject.Predmet.SudioniciListNaziv_1">
      <item>LeVaDa d.o.o.</item>
      <item>LeVaDa d.o.o.</item>
      <item>Marijan Baćan</item>
    </derivirana_varijabla>
  </DomainObject.Predmet.SudioniciListNaziv>
  <DomainObject.Predmet.SudioniciListAdressOIB>
    <izvorni_sadrzaj>
      <item>LeVaDa d.o.o., OIB 15932283593, Gradišće 5,10000 Zagreb</item>
      <item>LeVaDa d.o.o., OIB 15932283593, Gradišće 5,10000 Zagreb</item>
      <item>Marijan Baćan, OIB 45966135333, Glinska Poljana 46,44250 Glinska Poljana</item>
    </izvorni_sadrzaj>
    <derivirana_varijabla naziv="DomainObject.Predmet.SudioniciListAdressOIB_1">
      <item>LeVaDa d.o.o., OIB 15932283593, Gradišće 5,10000 Zagreb</item>
      <item>LeVaDa d.o.o., OIB 15932283593, Gradišće 5,10000 Zagreb</item>
      <item>Marijan Baćan, OIB 45966135333, Glinska Poljana 46,44250 Glinska Poljana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15932283593</item>
      <item>, OIB 15932283593</item>
      <item>, OIB 45966135333</item>
    </izvorni_sadrzaj>
    <derivirana_varijabla naziv="DomainObject.Predmet.SudioniciListNazivOIB_1">
      <item>, OIB 15932283593</item>
      <item>, OIB 15932283593</item>
      <item>, OIB 45966135333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3421</properties:Characters>
  <properties:Lines>82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2018-01-17T09:38:00Z</dcterms:created>
  <dc:creator>Monika Grbac</dc:creator>
  <cp:lastModifiedBy>Monika Grbac</cp:lastModifiedBy>
  <dcterms:modified xmlns:xsi="http://www.w3.org/2001/XMLSchema-instance" xsi:type="dcterms:W3CDTF">2018-01-17T11:17:00Z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