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baea" w14:paraId="8e8baea" w:rsidRDefault="00384C98" w:rsidP="00384C98" w:rsidR="00384C98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384C98">
        <w:rPr>
          <w:rFonts w:cs="Times New Roman" w:eastAsia="Times New Roman"/>
          <w:lang w:eastAsia="hr-HR"/>
        </w:rPr>
        <w:tab/>
      </w:r>
      <w:r w:rsidRPr="00384C98">
        <w:rPr>
          <w:rFonts w:cs="Times New Roman" w:eastAsia="Times New Roman"/>
          <w:lang w:eastAsia="hr-HR"/>
        </w:rPr>
        <w:tab/>
      </w:r>
      <w:r w:rsidRPr="00384C98">
        <w:rPr>
          <w:rFonts w:cs="Times New Roman" w:eastAsia="Times New Roman"/>
          <w:lang w:eastAsia="hr-HR"/>
        </w:rPr>
        <w:tab/>
      </w:r>
      <w:r w:rsidRPr="00384C98">
        <w:rPr>
          <w:rFonts w:cs="Times New Roman" w:eastAsia="Times New Roman"/>
          <w:lang w:eastAsia="hr-HR"/>
        </w:rPr>
        <w:tab/>
      </w:r>
      <w:r w:rsidRPr="00384C98">
        <w:rPr>
          <w:rFonts w:cs="Times New Roman" w:eastAsia="Times New Roman"/>
          <w:lang w:eastAsia="hr-HR"/>
        </w:rPr>
        <w:tab/>
      </w:r>
      <w:r w:rsidRPr="00384C98">
        <w:rPr>
          <w:rFonts w:cs="Times New Roman" w:eastAsia="Times New Roman"/>
          <w:lang w:eastAsia="hr-HR"/>
        </w:rPr>
        <w:tab/>
      </w:r>
      <w:r w:rsidRPr="00384C98">
        <w:rPr>
          <w:rFonts w:cs="Times New Roman" w:eastAsia="Times New Roman"/>
          <w:lang w:eastAsia="hr-HR"/>
        </w:rPr>
        <w:tab/>
      </w:r>
      <w:r w:rsidRPr="00384C98">
        <w:rPr>
          <w:rFonts w:cs="Times New Roman" w:eastAsia="Times New Roman"/>
          <w:lang w:eastAsia="hr-HR"/>
        </w:rPr>
        <w:tab/>
        <w:t xml:space="preserve">              </w:t>
      </w:r>
      <w:r>
        <w:rPr>
          <w:rFonts w:cs="Times New Roman" w:eastAsia="Times New Roman"/>
          <w:lang w:eastAsia="hr-HR"/>
        </w:rPr>
        <w:t xml:space="preserve">       </w:t>
      </w:r>
      <w:r w:rsidRPr="00384C98">
        <w:rPr>
          <w:rFonts w:cs="Times New Roman" w:eastAsia="Times New Roman"/>
          <w:lang w:eastAsia="hr-HR"/>
        </w:rPr>
        <w:t>1 St-123/15</w:t>
      </w:r>
    </w:p>
    <w:p w:rsidRDefault="00384C98" w:rsidP="00384C98" w:rsidR="00384C98" w:rsidRPr="00384C98">
      <w:pPr>
        <w:pStyle w:val="SudNaziv"/>
        <w:rPr>
          <w:rFonts w:cs="Times New Roman" w:eastAsia="Times New Roman"/>
          <w:lang w:eastAsia="hr-HR"/>
        </w:rPr>
      </w:pPr>
    </w:p>
    <w:p w:rsidRDefault="00384C98" w:rsidP="00384C98" w:rsidR="00384C98" w:rsidRPr="00384C98">
      <w:pPr>
        <w:spacing w:after="0"/>
        <w:rPr>
          <w:rFonts w:cs="Times New Roman" w:eastAsia="Times New Roman"/>
          <w:b/>
          <w:lang w:eastAsia="hr-HR"/>
        </w:rPr>
      </w:pPr>
      <w:r w:rsidRPr="00384C98">
        <w:rPr>
          <w:rFonts w:cs="Times New Roman" w:eastAsia="Times New Roman"/>
          <w:b/>
          <w:lang w:eastAsia="hr-HR"/>
        </w:rPr>
        <w:t xml:space="preserve">       REPUBLIKA HRVATSKA</w:t>
      </w:r>
    </w:p>
    <w:p w:rsidRDefault="00384C98" w:rsidP="00384C98" w:rsidR="00384C98" w:rsidRPr="00384C98">
      <w:pPr>
        <w:spacing w:after="0"/>
        <w:rPr>
          <w:rFonts w:cs="Times New Roman" w:eastAsia="Times New Roman"/>
          <w:b/>
          <w:lang w:eastAsia="hr-HR"/>
        </w:rPr>
      </w:pPr>
      <w:r w:rsidRPr="00384C98">
        <w:rPr>
          <w:rFonts w:cs="Times New Roman" w:eastAsia="Times New Roman"/>
          <w:b/>
          <w:lang w:eastAsia="hr-HR"/>
        </w:rPr>
        <w:t xml:space="preserve"> TRGOVAČKI SUD U ZAGREBU</w:t>
      </w:r>
    </w:p>
    <w:p w:rsidRDefault="00384C98" w:rsidP="00384C98" w:rsidR="00384C98" w:rsidRPr="00384C98">
      <w:pPr>
        <w:spacing w:after="0"/>
        <w:rPr>
          <w:rFonts w:cs="Times New Roman" w:eastAsia="Times New Roman"/>
          <w:b/>
          <w:lang w:eastAsia="hr-HR"/>
        </w:rPr>
      </w:pPr>
      <w:r w:rsidRPr="00384C98">
        <w:rPr>
          <w:rFonts w:cs="Times New Roman" w:eastAsia="Times New Roman"/>
          <w:b/>
          <w:lang w:eastAsia="hr-HR"/>
        </w:rPr>
        <w:t xml:space="preserve">             STALNA SLUŽBA </w:t>
      </w:r>
    </w:p>
    <w:p w:rsidRDefault="00384C98" w:rsidP="00384C98" w:rsidR="00384C98" w:rsidRPr="00384C98">
      <w:pPr>
        <w:spacing w:after="0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b/>
          <w:lang w:eastAsia="hr-HR"/>
        </w:rPr>
        <w:t>Karlovac, Trg hrvatskih branitelja 1/III</w:t>
      </w:r>
    </w:p>
    <w:p w:rsidRDefault="00384C98" w:rsidP="00384C98" w:rsidR="00384C98" w:rsidRPr="00384C98">
      <w:pPr>
        <w:spacing w:after="0"/>
        <w:rPr>
          <w:rFonts w:cs="Times New Roman" w:eastAsia="Times New Roman"/>
          <w:lang w:eastAsia="hr-HR"/>
        </w:rPr>
      </w:pPr>
    </w:p>
    <w:p w:rsidRDefault="00384C98" w:rsidP="00384C98" w:rsidR="00384C98" w:rsidRPr="00384C98">
      <w:pPr>
        <w:spacing w:after="0"/>
        <w:rPr>
          <w:rFonts w:cs="Times New Roman" w:eastAsia="Times New Roman"/>
          <w:lang w:eastAsia="hr-HR"/>
        </w:rPr>
      </w:pPr>
    </w:p>
    <w:p w:rsidRDefault="00384C98" w:rsidP="00384C98" w:rsidR="00384C98" w:rsidRPr="00384C98">
      <w:pPr>
        <w:spacing w:after="0"/>
        <w:rPr>
          <w:rFonts w:cs="Times New Roman" w:eastAsia="Times New Roman"/>
          <w:lang w:eastAsia="hr-HR"/>
        </w:rPr>
      </w:pPr>
    </w:p>
    <w:p w:rsidRDefault="00384C98" w:rsidP="00384C98" w:rsidR="00384C98" w:rsidRPr="00384C98">
      <w:pPr>
        <w:spacing w:after="0"/>
        <w:jc w:val="both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tab/>
      </w:r>
      <w:r w:rsidRPr="00384C98">
        <w:rPr>
          <w:rFonts w:cs="Times New Roman" w:eastAsia="Times New Roman"/>
          <w:b/>
          <w:lang w:eastAsia="hr-HR"/>
        </w:rPr>
        <w:t>TRGOVAČKI SUD U ZAGREBU, Stalna služba,</w:t>
      </w:r>
      <w:r w:rsidRPr="00384C98">
        <w:rPr>
          <w:rFonts w:cs="Times New Roman" w:eastAsia="Times New Roman"/>
          <w:lang w:eastAsia="hr-HR"/>
        </w:rPr>
        <w:t xml:space="preserve"> po sucu Jadranki Mađeruh, u stečajnom postupku nad stečajnim dužnikom GRIČ GRADNJA PROJEKT d.o.o. Zagreb, Horvaćanska 27, OIB: 72779791155,  dana 22. listopada 2015. godine donosi slijedeći</w:t>
      </w:r>
    </w:p>
    <w:p w:rsidRDefault="00384C98" w:rsidP="00384C98" w:rsidR="00384C98" w:rsidRPr="00384C98">
      <w:pPr>
        <w:spacing w:after="0"/>
        <w:rPr>
          <w:rFonts w:cs="Times New Roman" w:eastAsia="Times New Roman"/>
          <w:lang w:eastAsia="hr-HR"/>
        </w:rPr>
      </w:pPr>
    </w:p>
    <w:p w:rsidRDefault="00384C98" w:rsidP="00384C98" w:rsidR="00384C98" w:rsidRPr="00384C98">
      <w:pPr>
        <w:spacing w:after="0"/>
        <w:rPr>
          <w:rFonts w:cs="Times New Roman" w:eastAsia="Times New Roman"/>
          <w:lang w:eastAsia="hr-HR"/>
        </w:rPr>
      </w:pPr>
    </w:p>
    <w:p w:rsidRDefault="00384C98" w:rsidP="00384C98" w:rsidR="00384C98" w:rsidRPr="00384C9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84C98">
        <w:rPr>
          <w:rFonts w:cs="Times New Roman" w:eastAsia="Times New Roman"/>
          <w:b/>
          <w:lang w:eastAsia="hr-HR"/>
        </w:rPr>
        <w:t>Z A K L J U Č A K</w:t>
      </w:r>
    </w:p>
    <w:p w:rsidRDefault="00384C98" w:rsidP="00384C98" w:rsidR="00384C98" w:rsidRPr="00384C9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84C98" w:rsidP="00384C98" w:rsidR="00384C98" w:rsidRPr="00384C9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84C98" w:rsidP="00384C98" w:rsidR="00384C98" w:rsidRPr="00384C9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b/>
          <w:lang w:eastAsia="hr-HR"/>
        </w:rPr>
      </w:pPr>
      <w:r w:rsidRPr="00384C98">
        <w:rPr>
          <w:rFonts w:cs="Times New Roman" w:eastAsia="Times New Roman"/>
          <w:lang w:eastAsia="hr-HR"/>
        </w:rPr>
        <w:t>Utvrđuje se da je vrijednost nekretnina:</w:t>
      </w:r>
    </w:p>
    <w:p w:rsidRDefault="00384C98" w:rsidP="00384C98" w:rsidR="00384C98" w:rsidRPr="00384C98">
      <w:pPr>
        <w:spacing w:after="0"/>
        <w:ind w:left="1428"/>
        <w:jc w:val="both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b/>
          <w:lang w:eastAsia="hr-HR"/>
        </w:rPr>
        <w:t>-</w:t>
      </w:r>
      <w:r w:rsidRPr="00384C98">
        <w:rPr>
          <w:rFonts w:cs="Times New Roman" w:eastAsia="Times New Roman"/>
          <w:b/>
          <w:lang w:eastAsia="hr-HR"/>
        </w:rPr>
        <w:tab/>
      </w:r>
      <w:r w:rsidRPr="00384C98">
        <w:rPr>
          <w:rFonts w:cs="Times New Roman" w:eastAsia="Times New Roman"/>
          <w:lang w:eastAsia="hr-HR"/>
        </w:rPr>
        <w:t>kat. čest. 722/3 upisane u zk.ul. 3164 Općinskog građanskog suda u Zagrebu, k.o. Gornje Vrapče, u naravi voćnjak Kustošijanska, površine 607 m2,</w:t>
      </w:r>
    </w:p>
    <w:p w:rsidRDefault="00384C98" w:rsidP="00384C98" w:rsidR="00384C98" w:rsidRPr="00384C98">
      <w:pPr>
        <w:spacing w:after="0"/>
        <w:ind w:left="1428"/>
        <w:jc w:val="both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t>-</w:t>
      </w:r>
      <w:r w:rsidRPr="00384C98">
        <w:rPr>
          <w:rFonts w:cs="Times New Roman" w:eastAsia="Times New Roman"/>
          <w:lang w:eastAsia="hr-HR"/>
        </w:rPr>
        <w:tab/>
        <w:t>kat.čest. 724/1 upisana u zk.ul. 16072 Općinskog građanskog suda u Zagrebu, k.o. Gornje Vrapče, u naravi voćnjak Kustošijanska, površine 873 m2,</w:t>
      </w:r>
    </w:p>
    <w:p w:rsidRDefault="00384C98" w:rsidP="00384C98" w:rsidR="00384C98" w:rsidRPr="00384C98">
      <w:pPr>
        <w:spacing w:after="0"/>
        <w:ind w:left="1428"/>
        <w:jc w:val="both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t>-</w:t>
      </w:r>
      <w:r w:rsidRPr="00384C98">
        <w:rPr>
          <w:rFonts w:cs="Times New Roman" w:eastAsia="Times New Roman"/>
          <w:lang w:eastAsia="hr-HR"/>
        </w:rPr>
        <w:tab/>
        <w:t>kat.čest. 723 upisana u zk.ul. 16070 Općinskog građanskog suda u Zagrebu, k.o,. Gornje Vrapče, u naravi voćnjak Kustošijanska, površine 796 m2,</w:t>
      </w:r>
    </w:p>
    <w:p w:rsidRDefault="00384C98" w:rsidP="00384C98" w:rsidR="00384C98" w:rsidRPr="00384C98">
      <w:pPr>
        <w:spacing w:after="0"/>
        <w:ind w:left="1428"/>
        <w:jc w:val="both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t>-</w:t>
      </w:r>
      <w:r w:rsidRPr="00384C98">
        <w:rPr>
          <w:rFonts w:cs="Times New Roman" w:eastAsia="Times New Roman"/>
          <w:lang w:eastAsia="hr-HR"/>
        </w:rPr>
        <w:tab/>
        <w:t>kat.čest. 716 upisana u zk.ul. 16035 Općinskog građanskog suda u Zagrebu, k.o. Gornje Vrapče, u naravi voćnjak Kustošijanska, površine 867 m2,</w:t>
      </w:r>
    </w:p>
    <w:p w:rsidRDefault="00384C98" w:rsidP="00384C98" w:rsidR="00384C98" w:rsidRPr="00384C98">
      <w:pPr>
        <w:spacing w:after="0"/>
        <w:ind w:left="1428"/>
        <w:jc w:val="both"/>
        <w:rPr>
          <w:rFonts w:cs="Times New Roman" w:eastAsia="Times New Roman"/>
          <w:b/>
          <w:lang w:eastAsia="hr-HR"/>
        </w:rPr>
      </w:pPr>
      <w:r w:rsidRPr="00384C98">
        <w:rPr>
          <w:rFonts w:cs="Times New Roman" w:eastAsia="Times New Roman"/>
          <w:lang w:eastAsia="hr-HR"/>
        </w:rPr>
        <w:t>-</w:t>
      </w:r>
      <w:r w:rsidRPr="00384C98">
        <w:rPr>
          <w:rFonts w:cs="Times New Roman" w:eastAsia="Times New Roman"/>
          <w:lang w:eastAsia="hr-HR"/>
        </w:rPr>
        <w:tab/>
        <w:t xml:space="preserve">kat.čest. 714/1 upisana u zk.ul. 6315 Općinskog građanskog suda u Zagrebu, k.o. Gornje Vrapče. u naravi voćnjak, Kustošijanska, površine 867 m2, sa pet stambenih zgrada u različitom stupnju dovršenosti, na istima, u </w:t>
      </w:r>
      <w:r w:rsidRPr="00384C98">
        <w:rPr>
          <w:rFonts w:cs="Times New Roman" w:eastAsia="Times New Roman"/>
          <w:b/>
          <w:lang w:eastAsia="hr-HR"/>
        </w:rPr>
        <w:t>iznosu od 5.897.908,48 kn.</w:t>
      </w:r>
    </w:p>
    <w:p w:rsidRDefault="00384C98" w:rsidP="00384C98" w:rsidR="00384C98" w:rsidRPr="00384C98">
      <w:pPr>
        <w:spacing w:after="0"/>
        <w:ind w:left="1428"/>
        <w:jc w:val="both"/>
        <w:rPr>
          <w:rFonts w:cs="Times New Roman" w:eastAsia="Times New Roman"/>
          <w:b/>
          <w:lang w:eastAsia="hr-HR"/>
        </w:rPr>
      </w:pP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b/>
          <w:lang w:eastAsia="hr-HR"/>
        </w:rPr>
        <w:t xml:space="preserve">II. </w:t>
      </w:r>
      <w:r w:rsidRPr="00384C98">
        <w:rPr>
          <w:rFonts w:cs="Times New Roman" w:eastAsia="Times New Roman"/>
          <w:lang w:eastAsia="hr-HR"/>
        </w:rPr>
        <w:t>Nekretnine iz točke I. ovog zaključka bit će prodavane na trećoj usmenoj javnoj dražbi (čl. 97. Ovršnog zakona – NN br. 112/12, 25/13, 93/14, dalje:OZ).</w:t>
      </w: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384C98">
        <w:rPr>
          <w:rFonts w:cs="Times New Roman" w:eastAsia="Times New Roman"/>
          <w:lang w:eastAsia="hr-HR"/>
        </w:rPr>
        <w:t xml:space="preserve">Ročište za prodaju održat će se u zgradi suda u Karlovcu, Ljudevita Šestića 4, soba broj 5, dana </w:t>
      </w:r>
      <w:r w:rsidRPr="00384C98">
        <w:rPr>
          <w:rFonts w:cs="Times New Roman" w:eastAsia="Times New Roman"/>
          <w:b/>
          <w:lang w:eastAsia="hr-HR"/>
        </w:rPr>
        <w:t xml:space="preserve">10. studenog 2015. godine u 13,00 sati. </w:t>
      </w: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b/>
          <w:lang w:eastAsia="hr-HR"/>
        </w:rPr>
        <w:t>III.</w:t>
      </w:r>
      <w:r w:rsidRPr="00384C98">
        <w:rPr>
          <w:rFonts w:cs="Times New Roman" w:eastAsia="Times New Roman"/>
          <w:lang w:eastAsia="hr-HR"/>
        </w:rPr>
        <w:t xml:space="preserve"> Ovaj zaključak bit će objavljen na oglasnoj ploči ovog suda, na web stranici Hrvatske gospodarske komore i Visokog trgovačkog suda Republike Hrvatske.</w:t>
      </w: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b/>
          <w:lang w:eastAsia="hr-HR"/>
        </w:rPr>
        <w:t>IV.</w:t>
      </w:r>
      <w:r w:rsidRPr="00384C98">
        <w:rPr>
          <w:rFonts w:cs="Times New Roman" w:eastAsia="Times New Roman"/>
          <w:lang w:eastAsia="hr-HR"/>
        </w:rPr>
        <w:t xml:space="preserve"> Sud ovlašćuje vjerovnike da o svom trošku objave ovaj zaključak u sredstvima javnog priopćavanja, odnosno da o zaključku obavijeste osobe koje se bave posredovanjem pri prodaji nekretnina.</w:t>
      </w: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b/>
          <w:lang w:eastAsia="hr-HR"/>
        </w:rPr>
        <w:t>V</w:t>
      </w:r>
      <w:r w:rsidRPr="00384C98">
        <w:rPr>
          <w:rFonts w:cs="Times New Roman" w:eastAsia="Times New Roman"/>
          <w:lang w:eastAsia="hr-HR"/>
        </w:rPr>
        <w:t>. Uvjeti prodaje (čl. 98. OZ-a):</w:t>
      </w: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4C98" w:rsidP="00384C98" w:rsidR="00384C98" w:rsidRPr="00384C9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t xml:space="preserve">Prodaje se nekretnina: </w:t>
      </w:r>
    </w:p>
    <w:p w:rsidRDefault="00384C98" w:rsidP="00384C98" w:rsidR="00384C98" w:rsidRPr="00384C98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t xml:space="preserve"> kat. čest. 722/3 upisane u zk.ul. 3164 Općinskog građanskog suda u Zagrebu, k.o. Gornje Vrapče, u naravi voćnjak Kustošijanska, površine 607 m2,</w:t>
      </w:r>
    </w:p>
    <w:p w:rsidRDefault="00384C98" w:rsidP="00384C98" w:rsidR="00384C98" w:rsidRPr="00384C98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t>kat.čest. 724/1 upisana u zk.ul. 16072 Općinskog građanskog suda u Zagrebu, k.o. Gornje Vrapče, u naravi voćnjak Kustošijanska, površine 873 m2,</w:t>
      </w:r>
    </w:p>
    <w:p w:rsidRDefault="00384C98" w:rsidP="00384C98" w:rsidR="00384C98" w:rsidRPr="00384C98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t>kat.čest. 723 upisana u zk.ul. 16070 Općinskog građanskog suda u Zagrebu, k.o,. Gornje Vrapče, u naravi voćnjak Kustošijanska, površine 796 m2,</w:t>
      </w:r>
    </w:p>
    <w:p w:rsidRDefault="00384C98" w:rsidP="00384C98" w:rsidR="00384C98" w:rsidRPr="00384C98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t>kat.čest. 716 upisana u zk.ul. 16035 Općinskog građanskog suda u Zagrebu, k.o. Gornje Vrapče, u naravi voćnjak Kustošijanska, površine 867 m2,</w:t>
      </w:r>
    </w:p>
    <w:p w:rsidRDefault="00384C98" w:rsidP="00384C98" w:rsidR="00384C98" w:rsidRPr="00384C98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t xml:space="preserve">kat.čest. 714/1 upisana u zk.ul. 6315 Općinskog građanskog suda u Zagrebu, k.o. Gornje Vrapče. u naravi voćnjak, Kustošijanska, površine 867 m2. </w:t>
      </w:r>
    </w:p>
    <w:p w:rsidRDefault="00384C98" w:rsidP="00384C98" w:rsidR="00384C98" w:rsidRPr="00384C98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t>Na navedenom zemljištu koje čini jedinstvenu gospodarsku cjelinu izgrađeno je pet stambenih zgrada u različitom stupnju dovršenosti.</w:t>
      </w: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384C98">
        <w:rPr>
          <w:rFonts w:cs="Times New Roman" w:eastAsia="Times New Roman"/>
          <w:lang w:eastAsia="hr-HR"/>
        </w:rPr>
        <w:t>2. Utvrđena vrijednost nekretnine iz točke V. 1. je 5.897.908,48</w:t>
      </w:r>
      <w:r w:rsidRPr="00384C98">
        <w:rPr>
          <w:rFonts w:cs="Times New Roman" w:eastAsia="Times New Roman"/>
          <w:b/>
          <w:lang w:eastAsia="hr-HR"/>
        </w:rPr>
        <w:t xml:space="preserve"> </w:t>
      </w:r>
      <w:r w:rsidRPr="00384C98">
        <w:rPr>
          <w:rFonts w:cs="Times New Roman" w:eastAsia="Times New Roman"/>
          <w:lang w:eastAsia="hr-HR"/>
        </w:rPr>
        <w:t>kn</w:t>
      </w:r>
      <w:r w:rsidRPr="00384C98">
        <w:rPr>
          <w:rFonts w:cs="Times New Roman" w:eastAsia="Times New Roman"/>
          <w:b/>
          <w:lang w:eastAsia="hr-HR"/>
        </w:rPr>
        <w:t xml:space="preserve"> </w:t>
      </w:r>
      <w:r w:rsidRPr="00384C98">
        <w:rPr>
          <w:rFonts w:cs="Times New Roman" w:eastAsia="Times New Roman"/>
          <w:lang w:eastAsia="hr-HR"/>
        </w:rPr>
        <w:t>i ispod te cijene se ne može prodati na trećem ročištu.</w:t>
      </w: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t>3. Kupac je obavezan položiti kupovninu u roku od 60 dana nakon ročišta za dražbu. Ako kupac u tom roku ne položi kupovninu, sud će rješenjem prodaju proglasiti nevažećom i odrediti novu prodaju. Iz položene jamčevine namirit će se troškovi nove prodaje i naknaditi se razlika između kupovnine postignute na prijašnjoj i novoj prodaji (čl. 98. st. 2. OZ-a).</w:t>
      </w: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t>4. Kao kupci mogu sudjelovati samo osobe koje su najkasnije dva dana prije dana održavanja ročišta za dražbu uplatile osiguranje u iznosu od 5 % od utvrđene vrijednosti na račun ovog suda broj IBAN: HR9223900011300000460 s pozivom na broj 123-2015 i dokaz o tome predoče stečajnom sucu prije početka dražbe.</w:t>
      </w: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t>5. Punomoćnici ponuditelja mogu sudjelovati na dražbi samo uz ovjerenu specijalnu punomoć.</w:t>
      </w: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t xml:space="preserve">6. Nekretnine će se dosuditi i kupcima koji će ponuditi nižu cijenu prema veličini ponuđene cijene ako kupci koji su ponudili veću cijenu ne polože kupovninu u roku koji im je za to određen. </w:t>
      </w: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t>7.  Imovina koja je predmetom prodaje može se razgledati uz prethodni dogovor sa stečajnim upraviteljem na broj telefona 091/211 1181</w:t>
      </w: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t>8. Sve poreze i pristojbe u svezi s prodajom snosi kupac.</w:t>
      </w: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t>9. Prodaja se obavlja po načelu „viđeno-kupljeno“ što isključuje sve naknade prigovore kupca.</w:t>
      </w: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lastRenderedPageBreak/>
        <w:t>10. Ponuditeljima čija ponuda nije prihvaćena vratit će se osiguranje odmah nakon zaključenja javne dražbe (čl. 99. st. 4. OZ-a).</w:t>
      </w:r>
    </w:p>
    <w:p w:rsidRDefault="00384C98" w:rsidP="00384C98" w:rsidR="00384C98" w:rsidRPr="00384C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4C98" w:rsidP="00384C98" w:rsidR="00384C98" w:rsidRPr="00384C9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84C98" w:rsidP="00384C98" w:rsidR="00384C98" w:rsidRPr="00384C98">
      <w:pPr>
        <w:spacing w:after="0"/>
        <w:jc w:val="center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t>U Karlovcu 22. listopada 2015. godine</w:t>
      </w:r>
    </w:p>
    <w:p w:rsidRDefault="00384C98" w:rsidP="00384C98" w:rsidR="00384C98" w:rsidRPr="00384C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4C98" w:rsidP="00384C98" w:rsidR="00384C98" w:rsidRPr="00384C98">
      <w:pPr>
        <w:spacing w:after="0"/>
        <w:ind w:left="5664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t xml:space="preserve">         Sudac:                                                                                                           Jadranka Mađeruh</w:t>
      </w:r>
    </w:p>
    <w:p w:rsidRDefault="00384C98" w:rsidP="00384C98" w:rsidR="00384C98" w:rsidRPr="00384C98">
      <w:pPr>
        <w:spacing w:after="0"/>
        <w:ind w:firstLine="708" w:left="4956"/>
        <w:jc w:val="center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t xml:space="preserve"> </w:t>
      </w:r>
    </w:p>
    <w:p w:rsidRDefault="00384C98" w:rsidP="00384C98" w:rsidR="00384C98" w:rsidRPr="00384C98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t xml:space="preserve">PRAVNA POUKA:                                              </w:t>
      </w:r>
    </w:p>
    <w:p w:rsidRDefault="00384C98" w:rsidP="00384C98" w:rsidR="00384C98" w:rsidRPr="00384C98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t xml:space="preserve">Protiv ovog zaključka žalba nije dopuštena.     </w:t>
      </w:r>
    </w:p>
    <w:p w:rsidRDefault="00384C98" w:rsidP="00384C98" w:rsidR="00384C98" w:rsidRPr="00384C98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t xml:space="preserve">                                                                             </w:t>
      </w:r>
    </w:p>
    <w:p w:rsidRDefault="00384C98" w:rsidP="00384C98" w:rsidR="00384C98" w:rsidRPr="00384C98">
      <w:pPr>
        <w:spacing w:after="0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t>Dna:</w:t>
      </w:r>
    </w:p>
    <w:p w:rsidRDefault="00384C98" w:rsidP="00384C98" w:rsidR="00384C98" w:rsidRPr="00384C98">
      <w:pPr>
        <w:numPr>
          <w:ilvl w:val="0"/>
          <w:numId w:val="50"/>
        </w:numPr>
        <w:spacing w:after="0"/>
        <w:rPr>
          <w:rFonts w:cs="Times New Roman" w:eastAsia="Times New Roman"/>
          <w:b/>
          <w:lang w:eastAsia="hr-HR"/>
        </w:rPr>
      </w:pPr>
      <w:r w:rsidRPr="00384C98">
        <w:rPr>
          <w:rFonts w:cs="Times New Roman" w:eastAsia="Times New Roman"/>
          <w:lang w:eastAsia="hr-HR"/>
        </w:rPr>
        <w:t>Stečajni upravitelj</w:t>
      </w:r>
    </w:p>
    <w:p w:rsidRDefault="00384C98" w:rsidP="00384C98" w:rsidR="00384C98" w:rsidRPr="00384C98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t>Porezna uprava Zagreb</w:t>
      </w:r>
    </w:p>
    <w:p w:rsidRDefault="00384C98" w:rsidP="00384C98" w:rsidR="00384C98" w:rsidRPr="00384C98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t>e-Oglasna ploča</w:t>
      </w:r>
    </w:p>
    <w:p w:rsidRDefault="00384C98" w:rsidP="00384C98" w:rsidR="00384C98" w:rsidRPr="00384C98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384C98">
        <w:rPr>
          <w:rFonts w:cs="Times New Roman" w:eastAsia="Times New Roman"/>
          <w:lang w:eastAsia="hr-HR"/>
        </w:rPr>
        <w:t>Razlučni vjerovnik Erste &amp; Steiermärkische bank d.d.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25F4C1E"/>
    <w:multiLevelType w:val="hybridMultilevel"/>
    <w:tmpl w:val="AF7CB67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7E1214B"/>
    <w:multiLevelType w:val="hybridMultilevel"/>
    <w:tmpl w:val="BA40D23E"/>
    <w:lvl w:tplc="1E88A808" w:ilvl="0">
      <w:start w:val="1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7"/>
  </w:num>
  <w:num w:numId="35">
    <w:abstractNumId w:val="25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4C98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12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St-123/2015-53</izvorni_sadrzaj>
    <derivirana_varijabla naziv="DomainObject.Oznaka_1">St-123/2015-53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St-123/2015</izvorni_sadrzaj>
    <derivirana_varijabla naziv="DomainObject.Predmet.OznakaBroj_1">St-123/2015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GRIČ GRADNJA PROJEKT d.o.o. za graditeljstvo, trgovinu i usluge</izvorni_sadrzaj>
    <derivirana_varijabla naziv="DomainObject.Predmet.ProtustrankaFormated_1">  GRIČ GRADNJA PROJEKT d.o.o. za graditeljstvo, trgovinu i usluge</derivirana_varijabla>
  </DomainObject.Predmet.ProtustrankaFormated>
  <DomainObject.Predmet.ProtustrankaFormatedOIB>
    <izvorni_sadrzaj>  GRIČ GRADNJA PROJEKT d.o.o. za graditeljstvo, trgovinu i usluge, OIB 72779791155</izvorni_sadrzaj>
    <derivirana_varijabla naziv="DomainObject.Predmet.ProtustrankaFormatedOIB_1">  GRIČ GRADNJA PROJEKT d.o.o. za graditeljstvo, trgovinu i usluge, OIB 72779791155</derivirana_varijabla>
  </DomainObject.Predmet.ProtustrankaFormatedOIB>
  <DomainObject.Predmet.ProtustrankaFormatedWithAdress>
    <izvorni_sadrzaj> GRIČ GRADNJA PROJEKT d.o.o. za graditeljstvo, trgovinu i usluge, Horvaćanska 27, 10000 Zagreb</izvorni_sadrzaj>
    <derivirana_varijabla naziv="DomainObject.Predmet.ProtustrankaFormatedWithAdress_1"> GRIČ GRADNJA PROJEKT d.o.o. za graditeljstvo, trgovinu i usluge, Horvaćanska 27, 10000 Zagreb</derivirana_varijabla>
  </DomainObject.Predmet.ProtustrankaFormatedWithAdress>
  <DomainObject.Predmet.ProtustrankaFormatedWithAdressOIB>
    <izvorni_sadrzaj> GRIČ GRADNJA PROJEKT d.o.o. za graditeljstvo, trgovinu i usluge, OIB 72779791155, Horvaćanska 27, 10000 Zagreb</izvorni_sadrzaj>
    <derivirana_varijabla naziv="DomainObject.Predmet.ProtustrankaFormatedWithAdressOIB_1"> GRIČ GRADNJA PROJEKT d.o.o. za graditeljstvo, trgovinu i usluge, OIB 72779791155, Horvaćanska 27, 10000 Zagreb</derivirana_varijabla>
  </DomainObject.Predmet.ProtustrankaFormatedWithAdressOIB>
  <DomainObject.Predmet.ProtustrankaWithAdress>
    <izvorni_sadrzaj>GRIČ GRADNJA PROJEKT d.o.o. za graditeljstvo, trgovinu i usluge Horvaćanska 27, 10000 Zagreb</izvorni_sadrzaj>
    <derivirana_varijabla naziv="DomainObject.Predmet.ProtustrankaWithAdress_1">GRIČ GRADNJA PROJEKT d.o.o. za graditeljstvo, trgovinu i usluge Horvaćanska 27, 10000 Zagreb</derivirana_varijabla>
  </DomainObject.Predmet.ProtustrankaWithAdress>
  <DomainObject.Predmet.ProtustrankaWithAdressOIB>
    <izvorni_sadrzaj>GRIČ GRADNJA PROJEKT d.o.o. za graditeljstvo, trgovinu i usluge, OIB 72779791155, Horvaćanska 27, 10000 Zagreb</izvorni_sadrzaj>
    <derivirana_varijabla naziv="DomainObject.Predmet.ProtustrankaWithAdressOIB_1">GRIČ GRADNJA PROJEKT d.o.o. za graditeljstvo, trgovinu i usluge, OIB 72779791155, Horvaćanska 27, 10000 Zagreb</derivirana_varijabla>
  </DomainObject.Predmet.ProtustrankaWithAdressOIB>
  <DomainObject.Predmet.ProtustrankaNazivFormated>
    <izvorni_sadrzaj>GRIČ GRADNJA PROJEKT d.o.o. za graditeljstvo, trgovinu i usluge</izvorni_sadrzaj>
    <derivirana_varijabla naziv="DomainObject.Predmet.ProtustrankaNazivFormated_1">GRIČ GRADNJA PROJEKT d.o.o. za graditeljstvo, trgovinu i usluge</derivirana_varijabla>
  </DomainObject.Predmet.ProtustrankaNazivFormated>
  <DomainObject.Predmet.ProtustrankaNazivFormatedOIB>
    <izvorni_sadrzaj>GRIČ GRADNJA PROJEKT d.o.o. za graditeljstvo, trgovinu i usluge, OIB 72779791155</izvorni_sadrzaj>
    <derivirana_varijabla naziv="DomainObject.Predmet.ProtustrankaNazivFormatedOIB_1">GRIČ GRADNJA PROJEKT d.o.o. za graditeljstvo, trgovinu i usluge, OIB 72779791155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 &amp; STEIERMAERKISHE BANK zastupanog po punomoćniku Tomislav Čavić</izvorni_sadrzaj>
    <derivirana_varijabla naziv="DomainObject.Predmet.StrankaFormated_1">  FINA Regionalni centar Zagreb; ERSTE &amp; STEIERMAERKISHE BANK zastupanog po punomoćniku Tomislav Čavić</derivirana_varijabla>
  </DomainObject.Predmet.StrankaFormated>
  <DomainObject.Predmet.StrankaFormatedOIB>
    <izvorni_sadrzaj>  FINA Regionalni centar Zagreb, OIB 85821130368; ERSTE &amp; STEIERMAERKISHE BANK zastupanog po punomoćniku Tomislav Čavić</izvorni_sadrzaj>
    <derivirana_varijabla naziv="DomainObject.Predmet.StrankaFormatedOIB_1">  FINA Regionalni centar Zagreb, OIB 85821130368; ERSTE &amp; STEIERMAERKISHE BANK zastupanog po punomoćniku Tomislav Čavić</derivirana_varijabla>
  </DomainObject.Predmet.StrankaFormatedOIB>
  <DomainObject.Predmet.StrankaFormatedWithAdress>
    <izvorni_sadrzaj> FINA Regionalni centar Zagreb, Grada Vukovara 70, 10000 Zagreb; ERSTE &amp; STEIERMAERKISHE BANK zastupanog po punomoćniku Tomislav Čavić</izvorni_sadrzaj>
    <derivirana_varijabla naziv="DomainObject.Predmet.StrankaFormatedWithAdress_1"> FINA Regionalni centar Zagreb, Grada Vukovara 70, 10000 Zagreb; ERSTE &amp; STEIERMAERKISHE BANK zastupanog po punomoćniku Tomislav Čavić</derivirana_varijabla>
  </DomainObject.Predmet.StrankaFormatedWithAdress>
  <DomainObject.Predmet.StrankaFormatedWithAdressOIB>
    <izvorni_sadrzaj> FINA Regionalni centar Zagreb, OIB 85821130368, Grada Vukovara 70, 10000 Zagreb; ERSTE &amp; STEIERMAERKISHE BANK zastupanog po punomoćniku Tomislav Čavić</izvorni_sadrzaj>
    <derivirana_varijabla naziv="DomainObject.Predmet.StrankaFormatedWithAdressOIB_1"> FINA Regionalni centar Zagreb, OIB 85821130368, Grada Vukovara 70, 10000 Zagreb; ERSTE &amp; STEIERMAERKISHE BANK zastupanog po punomoćniku Tomislav Čavić</derivirana_varijabla>
  </DomainObject.Predmet.StrankaFormatedWithAdressOIB>
  <DomainObject.Predmet.StrankaWithAdress>
    <izvorni_sadrzaj>FINA Regionalni centar Zagreb Grada Vukovara 70,10000 Zagreb,ERSTE &amp; STEIERMAERKISHE BANK </izvorni_sadrzaj>
    <derivirana_varijabla naziv="DomainObject.Predmet.StrankaWithAdress_1">FINA Regionalni centar Zagreb Grada Vukovara 70,10000 Zagreb,ERSTE &amp; STEIERMAERKISHE BANK </derivirana_varijabla>
  </DomainObject.Predmet.StrankaWithAdress>
  <DomainObject.Predmet.StrankaWithAdressOIB>
    <izvorni_sadrzaj>FINA Regionalni centar Zagreb, OIB 85821130368, Grada Vukovara 70,10000 Zagreb,ERSTE &amp; STEIERMAERKISHE BANK</izvorni_sadrzaj>
    <derivirana_varijabla naziv="DomainObject.Predmet.StrankaWithAdressOIB_1">FINA Regionalni centar Zagreb, OIB 85821130368, Grada Vukovara 70,10000 Zagreb,ERSTE &amp; STEIERMAERKISHE BANK</derivirana_varijabla>
  </DomainObject.Predmet.StrankaWithAdressOIB>
  <DomainObject.Predmet.StrankaNazivFormated>
    <izvorni_sadrzaj>FINA Regionalni centar Zagreb,ERSTE &amp; STEIERMAERKISHE BANK</izvorni_sadrzaj>
    <derivirana_varijabla naziv="DomainObject.Predmet.StrankaNazivFormated_1">FINA Regionalni centar Zagreb,ERSTE &amp; STEIERMAERKISHE BANK</derivirana_varijabla>
  </DomainObject.Predmet.StrankaNazivFormated>
  <DomainObject.Predmet.StrankaNazivFormatedOIB>
    <izvorni_sadrzaj>FINA Regionalni centar Zagreb, OIB 85821130368,ERSTE &amp; STEIERMAERKISHE BANK</izvorni_sadrzaj>
    <derivirana_varijabla naziv="DomainObject.Predmet.StrankaNazivFormatedOIB_1">FINA Regionalni centar Zagreb, OIB 85821130368,ERSTE &amp; STEIERMAERKISHE BANK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ERSTE &amp; STEIERMAERKISHE BANK zastupanog po punomoćniku Tomislav Čavić</item>
    </izvorni_sadrzaj>
    <derivirana_varijabla naziv="DomainObject.Predmet.StrankaListFormated_1">
      <item>FINA Regionalni centar Zagreb</item>
      <item>ERSTE &amp; STEIERMAERKISHE BANK zastupanog po punomoćniku Tomislav Čavić</item>
    </derivirana_varijabla>
  </DomainObject.Predmet.StrankaListFormated>
  <DomainObject.Predmet.StrankaListFormatedOIB>
    <izvorni_sadrzaj>
      <item>FINA Regionalni centar Zagreb, OIB 85821130368</item>
      <item>ERSTE &amp; STEIERMAERKISHE BANK zastupanog po punomoćniku Tomislav Čavić</item>
    </izvorni_sadrzaj>
    <derivirana_varijabla naziv="DomainObject.Predmet.StrankaListFormatedOIB_1">
      <item>FINA Regionalni centar Zagreb, OIB 85821130368</item>
      <item>ERSTE &amp; STEIERMAERKISHE BANK zastupanog po punomoćniku Tomislav Čavić</item>
    </derivirana_varijabla>
  </DomainObject.Predmet.StrankaListFormatedOIB>
  <DomainObject.Predmet.StrankaListFormatedWithAdress>
    <izvorni_sadrzaj>
      <item>FINA Regionalni centar Zagreb, Grada Vukovara 70, 10000 Zagreb</item>
      <item>ERSTE &amp; STEIERMAERKISHE BANK zastupanog po punomoćniku Tomislav Čavić</item>
    </izvorni_sadrzaj>
    <derivirana_varijabla naziv="DomainObject.Predmet.StrankaListFormatedWithAdress_1">
      <item>FINA Regionalni centar Zagreb, Grada Vukovara 70, 10000 Zagreb</item>
      <item>ERSTE &amp; STEIERMAERKISHE BANK zastupanog po punomoćniku Tomislav Čavić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ERSTE &amp; STEIERMAERKISHE BANK zastupanog po punomoćniku Tomislav Čavić</item>
    </izvorni_sadrzaj>
    <derivirana_varijabla naziv="DomainObject.Predmet.StrankaListFormatedWithAdressOIB_1">
      <item>FINA Regionalni centar Zagreb, OIB 85821130368, Grada Vukovara 70, 10000 Zagreb</item>
      <item>ERSTE &amp; STEIERMAERKISHE BANK zastupanog po punomoćniku Tomislav Čavić</item>
    </derivirana_varijabla>
  </DomainObject.Predmet.StrankaListFormatedWithAdressOIB>
  <DomainObject.Predmet.StrankaListNazivFormated>
    <izvorni_sadrzaj>
      <item>FINA Regionalni centar Zagreb</item>
      <item>ERSTE &amp; STEIERMAERKISHE BANK</item>
    </izvorni_sadrzaj>
    <derivirana_varijabla naziv="DomainObject.Predmet.StrankaListNazivFormated_1">
      <item>FINA Regionalni centar Zagreb</item>
      <item>ERSTE &amp; STEIERMAERKISHE BANK</item>
    </derivirana_varijabla>
  </DomainObject.Predmet.StrankaListNazivFormated>
  <DomainObject.Predmet.StrankaListNazivFormatedOIB>
    <izvorni_sadrzaj>
      <item>FINA Regionalni centar Zagreb, OIB 85821130368</item>
      <item>ERSTE &amp; STEIERMAERKISHE BANK</item>
    </izvorni_sadrzaj>
    <derivirana_varijabla naziv="DomainObject.Predmet.StrankaListNazivFormatedOIB_1">
      <item>FINA Regionalni centar Zagreb, OIB 85821130368</item>
      <item>ERSTE &amp; STEIERMAERKISHE BANK</item>
    </derivirana_varijabla>
  </DomainObject.Predmet.StrankaListNazivFormatedOIB>
  <DomainObject.Predmet.ProtuStrankaListFormated>
    <izvorni_sadrzaj>
      <item>GRIČ GRADNJA PROJEKT d.o.o. za graditeljstvo, trgovinu i usluge</item>
    </izvorni_sadrzaj>
    <derivirana_varijabla naziv="DomainObject.Predmet.ProtuStrankaListFormated_1">
      <item>GRIČ GRADNJA PROJEKT d.o.o. za graditeljstvo, trgovinu i usluge</item>
    </derivirana_varijabla>
  </DomainObject.Predmet.ProtuStrankaListFormated>
  <DomainObject.Predmet.ProtuStrankaListFormatedOIB>
    <izvorni_sadrzaj>
      <item>GRIČ GRADNJA PROJEKT d.o.o. za graditeljstvo, trgovinu i usluge, OIB 72779791155</item>
    </izvorni_sadrzaj>
    <derivirana_varijabla naziv="DomainObject.Predmet.ProtuStrankaListFormatedOIB_1">
      <item>GRIČ GRADNJA PROJEKT d.o.o. za graditeljstvo, trgovinu i usluge, OIB 72779791155</item>
    </derivirana_varijabla>
  </DomainObject.Predmet.ProtuStrankaListFormatedOIB>
  <DomainObject.Predmet.ProtuStrankaListFormatedWithAdress>
    <izvorni_sadrzaj>
      <item>GRIČ GRADNJA PROJEKT d.o.o. za graditeljstvo, trgovinu i usluge, Horvaćanska 27, 10000 Zagreb</item>
    </izvorni_sadrzaj>
    <derivirana_varijabla naziv="DomainObject.Predmet.ProtuStrankaListFormatedWithAdress_1">
      <item>GRIČ GRADNJA PROJEKT d.o.o. za graditeljstvo, trgovinu i usluge, Horvaćanska 27, 10000 Zagreb</item>
    </derivirana_varijabla>
  </DomainObject.Predmet.ProtuStrankaListFormatedWithAdress>
  <DomainObject.Predmet.ProtuStrankaListFormatedWithAdressOIB>
    <izvorni_sadrzaj>
      <item>GRIČ GRADNJA PROJEKT d.o.o. za graditeljstvo, trgovinu i usluge, OIB 72779791155, Horvaćanska 27, 10000 Zagreb</item>
    </izvorni_sadrzaj>
    <derivirana_varijabla naziv="DomainObject.Predmet.ProtuStrankaListFormatedWithAdressOIB_1">
      <item>GRIČ GRADNJA PROJEKT d.o.o. za graditeljstvo, trgovinu i usluge, OIB 72779791155, Horvaćanska 27, 10000 Zagreb</item>
    </derivirana_varijabla>
  </DomainObject.Predmet.ProtuStrankaListFormatedWithAdressOIB>
  <DomainObject.Predmet.ProtuStrankaListNazivFormated>
    <izvorni_sadrzaj>
      <item>GRIČ GRADNJA PROJEKT d.o.o. za graditeljstvo, trgovinu i usluge</item>
    </izvorni_sadrzaj>
    <derivirana_varijabla naziv="DomainObject.Predmet.ProtuStrankaListNazivFormated_1">
      <item>GRIČ GRADNJA PROJEKT d.o.o. za graditeljstvo, trgovinu i usluge</item>
    </derivirana_varijabla>
  </DomainObject.Predmet.ProtuStrankaListNazivFormated>
  <DomainObject.Predmet.ProtuStrankaListNazivFormatedOIB>
    <izvorni_sadrzaj>
      <item>GRIČ GRADNJA PROJEKT d.o.o. za graditeljstvo, trgovinu i usluge, OIB 72779791155</item>
    </izvorni_sadrzaj>
    <derivirana_varijabla naziv="DomainObject.Predmet.ProtuStrankaListNazivFormatedOIB_1">
      <item>GRIČ GRADNJA PROJEKT d.o.o. za graditeljstvo, trgovinu i usluge, OIB 72779791155</item>
    </derivirana_varijabla>
  </DomainObject.Predmet.ProtuStrankaListNazivFormatedOIB>
  <DomainObject.Predmet.OstaliListFormated>
    <izvorni_sadrzaj>
      <item>Krešimir Majhen</item>
      <item>Maroje Stjepović</item>
      <item>Tomislav Čavić punomoćnik sudionika u postupku ERSTE &amp; STEIERMAERKISHE BANK</item>
    </izvorni_sadrzaj>
    <derivirana_varijabla naziv="DomainObject.Predmet.OstaliListFormated_1">
      <item>Krešimir Majhen</item>
      <item>Maroje Stjepović</item>
      <item>Tomislav Čavić punomoćnik sudionika u postupku ERSTE &amp; STEIERMAERKISHE BANK</item>
    </derivirana_varijabla>
  </DomainObject.Predmet.OstaliListFormated>
  <DomainObject.Predmet.OstaliListFormatedOIB>
    <izvorni_sadrzaj>
      <item>Krešimir Majhen</item>
      <item>Maroje Stjepović, OIB 57640555089</item>
      <item>Tomislav Čavić, OIB 93102837390 punomoćnik sudionika u postupku ERSTE &amp; STEIERMAERKISHE BANK</item>
    </izvorni_sadrzaj>
    <derivirana_varijabla naziv="DomainObject.Predmet.OstaliListFormatedOIB_1">
      <item>Krešimir Majhen</item>
      <item>Maroje Stjepović, OIB 57640555089</item>
      <item>Tomislav Čavić, OIB 93102837390 punomoćnik sudionika u postupku ERSTE &amp; STEIERMAERKISHE BANK</item>
    </derivirana_varijabla>
  </DomainObject.Predmet.OstaliListFormatedOIB>
  <DomainObject.Predmet.OstaliListFormatedWithAdress>
    <izvorni_sadrzaj>
      <item>Krešimir Majhen, Naumovac 23, 10000 Zagreb</item>
      <item>Maroje Stjepović, Pera Budmani 10, 20000 Dubrovnik</item>
      <item>Tomislav Čavić, Ul. grada Vukovara 269 D, 10000 Zagreb punomoćnik sudionika u postupku ERSTE &amp; STEIERMAERKISHE BANK</item>
    </izvorni_sadrzaj>
    <derivirana_varijabla naziv="DomainObject.Predmet.OstaliListFormatedWithAdress_1">
      <item>Krešimir Majhen, Naumovac 23, 10000 Zagreb</item>
      <item>Maroje Stjepović, Pera Budmani 10, 20000 Dubrovnik</item>
      <item>Tomislav Čavić, Ul. grada Vukovara 269 D, 10000 Zagreb punomoćnik sudionika u postupku ERSTE &amp; STEIERMAERKISHE BANK</item>
    </derivirana_varijabla>
  </DomainObject.Predmet.OstaliListFormatedWithAdress>
  <DomainObject.Predmet.OstaliListFormatedWithAdressOIB>
    <izvorni_sadrzaj>
      <item>Krešimir Majhen, Naumovac 23, 10000 Zagreb</item>
      <item>Maroje Stjepović, OIB 57640555089, Pera Budmani 10, 20000 Dubrovnik</item>
      <item>Tomislav Čavić, OIB 93102837390, Ul. grada Vukovara 269 D, 10000 Zagreb punomoćnik sudionika u postupku ERSTE &amp; STEIERMAERKISHE BANK</item>
    </izvorni_sadrzaj>
    <derivirana_varijabla naziv="DomainObject.Predmet.OstaliListFormatedWithAdressOIB_1">
      <item>Krešimir Majhen, Naumovac 23, 10000 Zagreb</item>
      <item>Maroje Stjepović, OIB 57640555089, Pera Budmani 10, 20000 Dubrovnik</item>
      <item>Tomislav Čavić, OIB 93102837390, Ul. grada Vukovara 269 D, 10000 Zagreb punomoćnik sudionika u postupku ERSTE &amp; STEIERMAERKISHE BANK</item>
    </derivirana_varijabla>
  </DomainObject.Predmet.OstaliListFormatedWithAdressOIB>
  <DomainObject.Predmet.OstaliListNazivFormated>
    <izvorni_sadrzaj>
      <item>Krešimir Majhen</item>
      <item>Maroje Stjepović</item>
      <item>Tomislav Čavić</item>
    </izvorni_sadrzaj>
    <derivirana_varijabla naziv="DomainObject.Predmet.OstaliListNazivFormated_1">
      <item>Krešimir Majhen</item>
      <item>Maroje Stjepović</item>
      <item>Tomislav Čavić</item>
    </derivirana_varijabla>
  </DomainObject.Predmet.OstaliListNazivFormated>
  <DomainObject.Predmet.OstaliListNazivFormatedOIB>
    <izvorni_sadrzaj>
      <item>Krešimir Majhen</item>
      <item>Maroje Stjepović, OIB 57640555089</item>
      <item>Tomislav Čavić, OIB 93102837390</item>
    </izvorni_sadrzaj>
    <derivirana_varijabla naziv="DomainObject.Predmet.OstaliListNazivFormatedOIB_1">
      <item>Krešimir Majhen</item>
      <item>Maroje Stjepović, OIB 57640555089</item>
      <item>Tomislav Čavić, OIB 93102837390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>St-123/2015-53</izvorni_sadrzaj>
    <derivirana_varijabla naziv="DomainObject.PoslovniBrojDokumenta_1">St-123/2015-53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GRIČ GRADNJA PROJEKT d.o.o. za graditeljstvo, trgovinu i usluge</izvorni_sadrzaj>
    <derivirana_varijabla naziv="DomainObject.Predmet.ProtustrankaIDrugi_1">GRIČ GRADNJA PROJEKT d.o.o. za graditeljstvo, trgovinu i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GRIČ GRADNJA PROJEKT d.o.o. za graditeljstvo, trgovinu i usluge, OIB 72779791155, Horvaćanska 27, 10000 Zagreb</izvorni_sadrzaj>
    <derivirana_varijabla naziv="DomainObject.Predmet.ProtustrankaIDrugiAdressOIB_1">GRIČ GRADNJA PROJEKT d.o.o. za graditeljstvo, trgovinu i usluge, OIB 72779791155, Horvaćanska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GRIČ GRADNJA PROJEKT d.o.o. za graditeljstvo, trgovinu i usluge</item>
      <item>Krešimir Majhen</item>
      <item>ERSTE &amp; STEIERMAERKISHE BANK</item>
      <item>Maroje Stjepović</item>
      <item>Tomislav Čavić</item>
    </izvorni_sadrzaj>
    <derivirana_varijabla naziv="DomainObject.Predmet.SudioniciListNaziv_1">
      <item>FINA Regionalni centar Zagreb</item>
      <item>GRIČ GRADNJA PROJEKT d.o.o. za graditeljstvo, trgovinu i usluge</item>
      <item>Krešimir Majhen</item>
      <item>ERSTE &amp; STEIERMAERKISHE BANK</item>
      <item>Maroje Stjepović</item>
      <item>Tomislav Čavić</item>
    </derivirana_varijabla>
  </DomainObject.Predmet.SudioniciListNaziv>
  <DomainObject.Predmet.SudioniciListAdressOIB>
    <izvorni_sadrzaj>
      <item>FINA Regionalni centar Zagreb, OIB 85821130368, Grada Vukovara 70,10000 Zagreb</item>
      <item>GRIČ GRADNJA PROJEKT d.o.o. za graditeljstvo, trgovinu i usluge, OIB 72779791155, Horvaćanska 27,10000 Zagreb</item>
      <item>Krešimir Majhen, Naumovac 23,10000 Zagreb</item>
      <item>ERSTE &amp; STEIERMAERKISHE BANK</item>
      <item>Maroje Stjepović, OIB 57640555089, Pera Budmani 10,20000 Dubrovnik</item>
      <item>Tomislav Čavić, OIB 93102837390, Ul. grada Vukovara 269 D,10000 Zagreb</item>
    </izvorni_sadrzaj>
    <derivirana_varijabla naziv="DomainObject.Predmet.SudioniciListAdressOIB_1">
      <item>FINA Regionalni centar Zagreb, OIB 85821130368, Grada Vukovara 70,10000 Zagreb</item>
      <item>GRIČ GRADNJA PROJEKT d.o.o. za graditeljstvo, trgovinu i usluge, OIB 72779791155, Horvaćanska 27,10000 Zagreb</item>
      <item>Krešimir Majhen, Naumovac 23,10000 Zagreb</item>
      <item>ERSTE &amp; STEIERMAERKISHE BANK</item>
      <item>Maroje Stjepović, OIB 57640555089, Pera Budmani 10,20000 Dubrovnik</item>
      <item>Tomislav Čavić, OIB 93102837390, Ul.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DDE66A-2061-47C0-87AE-8DA6024897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3828</properties:Characters>
  <properties:Lines>117</properties:Lines>
  <properties:Paragraphs>43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2015-10-22T08:32:00Z</cp:lastPrinted>
  <dcterms:modified xmlns:xsi="http://www.w3.org/2001/XMLSchema-instance" xsi:type="dcterms:W3CDTF">2015-10-22T08:32:00Z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St-123/2015-53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