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7257" w14:paraId="b0d725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3F6F2E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F6F2E">
              <w:rPr>
                <w:noProof/>
              </w:rPr>
              <w:t>520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742B3">
        <w:t xml:space="preserve">NEXUS d.o.o., OIB: 11152068645, Split, </w:t>
      </w:r>
      <w:proofErr w:type="spellStart"/>
      <w:r w:rsidR="005742B3">
        <w:t>Lovretska</w:t>
      </w:r>
      <w:proofErr w:type="spellEnd"/>
      <w:r w:rsidR="005742B3">
        <w:t xml:space="preserve"> 27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742B3" w:rsidRPr="005742B3">
        <w:t xml:space="preserve">NEXUS d.o.o., OIB: 11152068645, Split, </w:t>
      </w:r>
      <w:proofErr w:type="spellStart"/>
      <w:r w:rsidR="005742B3" w:rsidRPr="005742B3">
        <w:t>Lovretska</w:t>
      </w:r>
      <w:proofErr w:type="spellEnd"/>
      <w:r w:rsidR="005742B3" w:rsidRPr="005742B3">
        <w:t xml:space="preserve"> 27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5742B3">
        <w:t>6</w:t>
      </w:r>
      <w:r w:rsidR="000312CA">
        <w:t>. srpnja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742B3">
        <w:t>12.225,40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557A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St-520/2018</izvorni_sadrzaj>
    <derivirana_varijabla naziv="DomainObject.Predmet.OznakaBroj_1">St-520/2018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NEXUS d.o.o. za proizvodnju i trgovinu digitalne opreme</izvorni_sadrzaj>
    <derivirana_varijabla naziv="DomainObject.Predmet.ProtustrankaFormated_1">  NEXUS d.o.o. za proizvodnju i trgovinu digitalne opreme</derivirana_varijabla>
  </DomainObject.Predmet.ProtustrankaFormated>
  <DomainObject.Predmet.ProtustrankaFormatedOIB>
    <izvorni_sadrzaj>  NEXUS d.o.o. za proizvodnju i trgovinu digitalne opreme, OIB 11152068645</izvorni_sadrzaj>
    <derivirana_varijabla naziv="DomainObject.Predmet.ProtustrankaFormatedOIB_1">  NEXUS d.o.o. za proizvodnju i trgovinu digitalne opreme, OIB 11152068645</derivirana_varijabla>
  </DomainObject.Predmet.ProtustrankaFormatedOIB>
  <DomainObject.Predmet.ProtustrankaFormatedWithAdress>
    <izvorni_sadrzaj> NEXUS d.o.o. za proizvodnju i trgovinu digitalne opreme, Lovretska 27, 21000 Split</izvorni_sadrzaj>
    <derivirana_varijabla naziv="DomainObject.Predmet.ProtustrankaFormatedWithAdress_1"> NEXUS d.o.o. za proizvodnju i trgovinu digitalne opreme, Lovretska 27, 21000 Split</derivirana_varijabla>
  </DomainObject.Predmet.ProtustrankaFormatedWithAdress>
  <DomainObject.Predmet.ProtustrankaFormatedWithAdressOIB>
    <izvorni_sadrzaj> NEXUS d.o.o. za proizvodnju i trgovinu digitalne opreme, OIB 11152068645, Lovretska 27, 21000 Split</izvorni_sadrzaj>
    <derivirana_varijabla naziv="DomainObject.Predmet.ProtustrankaFormatedWithAdressOIB_1"> NEXUS d.o.o. za proizvodnju i trgovinu digitalne opreme, OIB 11152068645, Lovretska 27, 21000 Split</derivirana_varijabla>
  </DomainObject.Predmet.ProtustrankaFormatedWithAdressOIB>
  <DomainObject.Predmet.ProtustrankaWithAdress>
    <izvorni_sadrzaj>NEXUS d.o.o. za proizvodnju i trgovinu digitalne opreme Lovretska 27, 21000 Split</izvorni_sadrzaj>
    <derivirana_varijabla naziv="DomainObject.Predmet.ProtustrankaWithAdress_1">NEXUS d.o.o. za proizvodnju i trgovinu digitalne opreme Lovretska 27, 21000 Split</derivirana_varijabla>
  </DomainObject.Predmet.ProtustrankaWithAdress>
  <DomainObject.Predmet.ProtustrankaWithAdressOIB>
    <izvorni_sadrzaj>NEXUS d.o.o. za proizvodnju i trgovinu digitalne opreme, OIB 11152068645, Lovretska 27, 21000 Split</izvorni_sadrzaj>
    <derivirana_varijabla naziv="DomainObject.Predmet.ProtustrankaWithAdressOIB_1">NEXUS d.o.o. za proizvodnju i trgovinu digitalne opreme, OIB 11152068645, Lovretska 27, 21000 Split</derivirana_varijabla>
  </DomainObject.Predmet.ProtustrankaWithAdressOIB>
  <DomainObject.Predmet.ProtustrankaNazivFormated>
    <izvorni_sadrzaj>NEXUS d.o.o. za proizvodnju i trgovinu digitalne opreme</izvorni_sadrzaj>
    <derivirana_varijabla naziv="DomainObject.Predmet.ProtustrankaNazivFormated_1">NEXUS d.o.o. za proizvodnju i trgovinu digitalne opreme</derivirana_varijabla>
  </DomainObject.Predmet.ProtustrankaNazivFormated>
  <DomainObject.Predmet.ProtustrankaNazivFormatedOIB>
    <izvorni_sadrzaj>NEXUS d.o.o. za proizvodnju i trgovinu digitalne opreme, OIB 11152068645</izvorni_sadrzaj>
    <derivirana_varijabla naziv="DomainObject.Predmet.ProtustrankaNazivFormatedOIB_1">NEXUS d.o.o. za proizvodnju i trgovinu digitalne opreme, OIB 11152068645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12225.40</izvorni_sadrzaj>
    <derivirana_varijabla naziv="DomainObject.Predmet.TrenutnaVrijednost_1">12225.40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NEXUS d.o.o. za proizvodnju i trgovinu digitalne opreme</item>
    </izvorni_sadrzaj>
    <derivirana_varijabla naziv="DomainObject.Predmet.ProtuStrankaListFormated_1">
      <item>NEXUS d.o.o. za proizvodnju i trgovinu digitalne opreme</item>
    </derivirana_varijabla>
  </DomainObject.Predmet.ProtuStrankaListFormated>
  <DomainObject.Predmet.ProtuStrankaListFormatedOIB>
    <izvorni_sadrzaj>
      <item>NEXUS d.o.o. za proizvodnju i trgovinu digitalne opreme, OIB 11152068645</item>
    </izvorni_sadrzaj>
    <derivirana_varijabla naziv="DomainObject.Predmet.ProtuStrankaListFormatedOIB_1">
      <item>NEXUS d.o.o. za proizvodnju i trgovinu digitalne opreme, OIB 11152068645</item>
    </derivirana_varijabla>
  </DomainObject.Predmet.ProtuStrankaListFormatedOIB>
  <DomainObject.Predmet.ProtuStrankaListFormatedWithAdress>
    <izvorni_sadrzaj>
      <item>NEXUS d.o.o. za proizvodnju i trgovinu digitalne opreme, Lovretska 27, 21000 Split</item>
    </izvorni_sadrzaj>
    <derivirana_varijabla naziv="DomainObject.Predmet.ProtuStrankaListFormatedWithAdress_1">
      <item>NEXUS d.o.o. za proizvodnju i trgovinu digitalne opreme, Lovretska 27, 21000 Split</item>
    </derivirana_varijabla>
  </DomainObject.Predmet.ProtuStrankaListFormatedWithAdress>
  <DomainObject.Predmet.ProtuStrankaListFormatedWithAdressOIB>
    <izvorni_sadrzaj>
      <item>NEXUS d.o.o. za proizvodnju i trgovinu digitalne opreme, OIB 11152068645, Lovretska 27, 21000 Split</item>
    </izvorni_sadrzaj>
    <derivirana_varijabla naziv="DomainObject.Predmet.ProtuStrankaListFormatedWithAdressOIB_1">
      <item>NEXUS d.o.o. za proizvodnju i trgovinu digitalne opreme, OIB 11152068645, Lovretska 27, 21000 Split</item>
    </derivirana_varijabla>
  </DomainObject.Predmet.ProtuStrankaListFormatedWithAdressOIB>
  <DomainObject.Predmet.ProtuStrankaListNazivFormated>
    <izvorni_sadrzaj>
      <item>NEXUS d.o.o. za proizvodnju i trgovinu digitalne opreme</item>
    </izvorni_sadrzaj>
    <derivirana_varijabla naziv="DomainObject.Predmet.ProtuStrankaListNazivFormated_1">
      <item>NEXUS d.o.o. za proizvodnju i trgovinu digitalne opreme</item>
    </derivirana_varijabla>
  </DomainObject.Predmet.ProtuStrankaListNazivFormated>
  <DomainObject.Predmet.ProtuStrankaListNazivFormatedOIB>
    <izvorni_sadrzaj>
      <item>NEXUS d.o.o. za proizvodnju i trgovinu digitalne opreme, OIB 11152068645</item>
    </izvorni_sadrzaj>
    <derivirana_varijabla naziv="DomainObject.Predmet.ProtuStrankaListNazivFormatedOIB_1">
      <item>NEXUS d.o.o. za proizvodnju i trgovinu digitalne opreme, OIB 11152068645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NEXUS d.o.o. za proizvodnju i trgovinu digitalne opreme</izvorni_sadrzaj>
    <derivirana_varijabla naziv="DomainObject.Predmet.ProtustrankaIDrugi_1">NEXUS d.o.o. za proizvodnju i trgovinu digitalne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NEXUS d.o.o. za proizvodnju i trgovinu digitalne opreme, OIB 11152068645, Lovretska 27, 21000 Split</izvorni_sadrzaj>
    <derivirana_varijabla naziv="DomainObject.Predmet.ProtustrankaIDrugiAdressOIB_1">NEXUS d.o.o. za proizvodnju i trgovinu digitalne opreme, OIB 11152068645,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d.o.o. za proizvodnju i trgovinu digitalne opreme</item>
      <item>FINANCIJSKA AGENCIJA, RC SPLIT</item>
    </izvorni_sadrzaj>
    <derivirana_varijabla naziv="DomainObject.Predmet.SudioniciListNaziv_1">
      <item>NEXUS d.o.o. za proizvodnju i trgovinu digitalne opreme</item>
      <item>FINANCIJSKA AGENCIJA, RC SPLIT</item>
    </derivirana_varijabla>
  </DomainObject.Predmet.SudioniciListNaziv>
  <DomainObject.Predmet.SudioniciListAdressOIB>
    <izvorni_sadrzaj>
      <item>NEXUS d.o.o. za proizvodnju i trgovinu digitalne opreme, OIB 11152068645, Lovretska 27,21000 Split</item>
      <item>FINANCIJSKA AGENCIJA, RC SPLIT, OIB 85821130368, Mažuranićevo šetalište 24 b,21000 Split</item>
    </izvorni_sadrzaj>
    <derivirana_varijabla naziv="DomainObject.Predmet.SudioniciListAdressOIB_1">
      <item>NEXUS d.o.o. za proizvodnju i trgovinu digitalne opreme, OIB 11152068645, Lovretska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11152068645</item>
      <item>, OIB 85821130368</item>
    </izvorni_sadrzaj>
    <derivirana_varijabla naziv="DomainObject.Predmet.SudioniciListNazivOIB_1">
      <item>, OIB 11152068645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2015A-EE5A-452E-BB05-758ED04CD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1813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2018-10-19T10:41:00Z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(520-18.docx)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