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1026" w14:paraId="fc01026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3D6FB7">
        <w:rPr>
          <w:sz w:val="22"/>
          <w:szCs w:val="22"/>
        </w:rPr>
        <w:t>2398</w:t>
      </w:r>
      <w:r w:rsidR="00911078">
        <w:rPr>
          <w:sz w:val="22"/>
          <w:szCs w:val="22"/>
        </w:rPr>
        <w:t>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AC3651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911078" w:rsidRPr="00911078">
        <w:rPr>
          <w:b/>
        </w:rPr>
        <w:t xml:space="preserve"> </w:t>
      </w:r>
      <w:r w:rsidR="00E034AE" w:rsidRPr="00AC3651">
        <w:t xml:space="preserve">MAHMA j.d.o.o., II odvojak Šumske 2, Žabno, MBS: 080858358, OIB: 33975986372,  </w:t>
      </w:r>
      <w:r w:rsidR="00204EAF" w:rsidRPr="00AC3651">
        <w:t>dana</w:t>
      </w:r>
      <w:r w:rsidR="006F0D41" w:rsidRPr="00AC3651">
        <w:t xml:space="preserve">  </w:t>
      </w:r>
      <w:r w:rsidR="0068188D" w:rsidRPr="00AC3651">
        <w:t>3</w:t>
      </w:r>
      <w:r w:rsidR="00911078" w:rsidRPr="00AC3651">
        <w:t xml:space="preserve">. veljače 2017.                           </w:t>
      </w:r>
    </w:p>
    <w:p w:rsidRDefault="00595ED5" w:rsidP="00595ED5" w:rsidR="00595ED5" w:rsidRPr="00AC3651">
      <w:pPr>
        <w:jc w:val="both"/>
      </w:pPr>
    </w:p>
    <w:p w:rsidRDefault="008C4A50" w:rsidP="008C4A50" w:rsidR="008C4A50" w:rsidRPr="00AC3651"/>
    <w:p w:rsidRDefault="008C4A50" w:rsidP="008C4A50" w:rsidR="008C4A50" w:rsidRPr="00AC3651">
      <w:pPr>
        <w:jc w:val="center"/>
        <w:rPr>
          <w:bCs/>
        </w:rPr>
      </w:pPr>
      <w:r w:rsidRPr="00AC3651">
        <w:rPr>
          <w:bCs/>
        </w:rPr>
        <w:t>r i j e š i o    j e</w:t>
      </w:r>
    </w:p>
    <w:p w:rsidRDefault="008C4A50" w:rsidP="008C4A50" w:rsidR="008C4A50" w:rsidRPr="00AC3651">
      <w:pPr>
        <w:ind w:left="360"/>
        <w:jc w:val="both"/>
      </w:pPr>
      <w:r w:rsidRPr="00AC3651">
        <w:t xml:space="preserve">                                                </w:t>
      </w:r>
    </w:p>
    <w:p w:rsidRDefault="008C4A50" w:rsidP="008C4A50" w:rsidR="008C4A50" w:rsidRPr="00AC3651">
      <w:pPr>
        <w:ind w:left="360"/>
        <w:jc w:val="both"/>
      </w:pPr>
    </w:p>
    <w:p w:rsidRDefault="008C4A50" w:rsidP="001B7711" w:rsidR="00E034AE" w:rsidRPr="00AC3651">
      <w:pPr>
        <w:pStyle w:val="Odlomakpopisa"/>
        <w:numPr>
          <w:ilvl w:val="0"/>
          <w:numId w:val="5"/>
        </w:numPr>
        <w:jc w:val="both"/>
      </w:pPr>
      <w:r w:rsidRPr="00AC3651">
        <w:rPr>
          <w:bCs/>
        </w:rPr>
        <w:t xml:space="preserve"> OTVARA SE stečajni postupak nad dužnikom</w:t>
      </w:r>
      <w:r w:rsidRPr="00AC3651">
        <w:t xml:space="preserve"> </w:t>
      </w:r>
      <w:r w:rsidR="00E034AE" w:rsidRPr="00AC3651">
        <w:t xml:space="preserve">MAHMA j.d.o.o., II odvojak Šumske 2, Žabno, MBS: 080858358, OIB: 33975986372. </w:t>
      </w:r>
    </w:p>
    <w:p w:rsidRDefault="00E034AE" w:rsidP="00E034AE" w:rsidR="00E034AE" w:rsidRPr="00AC3651">
      <w:pPr>
        <w:pStyle w:val="Odlomakpopisa"/>
        <w:ind w:left="1500"/>
        <w:jc w:val="both"/>
      </w:pPr>
    </w:p>
    <w:p w:rsidRDefault="001B7711" w:rsidP="00AC3651" w:rsidR="008C4A50" w:rsidRPr="00AC3651">
      <w:pPr>
        <w:pStyle w:val="Odlomakpopisa"/>
        <w:numPr>
          <w:ilvl w:val="0"/>
          <w:numId w:val="5"/>
        </w:numPr>
        <w:jc w:val="both"/>
      </w:pPr>
      <w:r w:rsidRPr="00AC3651">
        <w:t>Z</w:t>
      </w:r>
      <w:r w:rsidR="008C4A50" w:rsidRPr="00AC3651">
        <w:t xml:space="preserve">a stečajnog upravitelja imenuje se </w:t>
      </w:r>
      <w:r w:rsidR="00AC3651" w:rsidRPr="00AC3651">
        <w:t>David Jakovljević iz Sesveta, Kašinska 7, OIB 63014812654.</w:t>
      </w:r>
    </w:p>
    <w:p w:rsidRDefault="008C4A50" w:rsidP="008C4A50" w:rsidR="008C4A50" w:rsidRPr="00AC3651">
      <w:pPr>
        <w:ind w:left="851"/>
        <w:jc w:val="both"/>
      </w:pPr>
    </w:p>
    <w:p w:rsidRDefault="008C4A50" w:rsidP="00BC31D2" w:rsidR="00BC31D2" w:rsidRPr="00AC3651">
      <w:pPr>
        <w:pStyle w:val="Odlomakpopisa"/>
        <w:numPr>
          <w:ilvl w:val="0"/>
          <w:numId w:val="5"/>
        </w:numPr>
        <w:jc w:val="both"/>
        <w:rPr>
          <w:bCs/>
        </w:rPr>
      </w:pPr>
      <w:r w:rsidRPr="00AC3651">
        <w:rPr>
          <w:bCs/>
        </w:rPr>
        <w:t xml:space="preserve">ZAKLJUČUJE SE stečajni postupak nad dužnikom </w:t>
      </w:r>
      <w:r w:rsidR="00E034AE" w:rsidRPr="00AC3651">
        <w:t xml:space="preserve">MAHMA j.d.o.o., II odvojak Šumske 2, Žabno, MBS: 080858358, OIB: 33975986372. </w:t>
      </w:r>
    </w:p>
    <w:p w:rsidRDefault="00E034AE" w:rsidP="00E034AE" w:rsidR="00E034AE" w:rsidRPr="00AC3651">
      <w:pPr>
        <w:jc w:val="both"/>
        <w:rPr>
          <w:bCs/>
        </w:rPr>
      </w:pPr>
    </w:p>
    <w:p w:rsidRDefault="008C4A50" w:rsidP="008C4A50" w:rsidR="008C4A50" w:rsidRPr="00A560D8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FF3E81">
        <w:rPr>
          <w:bCs/>
        </w:rPr>
        <w:t>Ovo rješenje objavit će se na mrežnoj</w:t>
      </w:r>
      <w:r w:rsidRPr="00A560D8">
        <w:rPr>
          <w:bCs/>
        </w:rPr>
        <w:t xml:space="preserve"> stranici e-</w:t>
      </w:r>
      <w:r w:rsidR="00BC3E82" w:rsidRPr="00A560D8">
        <w:rPr>
          <w:bCs/>
        </w:rPr>
        <w:t>o</w:t>
      </w:r>
      <w:r w:rsidRPr="00A560D8">
        <w:rPr>
          <w:bCs/>
        </w:rPr>
        <w:t>glasna ploča sudova i dostaviti  registru nadležnom za dužnika.</w:t>
      </w:r>
    </w:p>
    <w:p w:rsidRDefault="008C4A50" w:rsidP="008C4A50" w:rsidR="008C4A50" w:rsidRPr="00A560D8">
      <w:pPr>
        <w:pStyle w:val="Tijeloteksta"/>
        <w:rPr>
          <w:bCs/>
        </w:rPr>
      </w:pPr>
    </w:p>
    <w:p w:rsidRDefault="008C4A50" w:rsidP="008C4A50" w:rsidR="008C4A50" w:rsidRPr="00B41944">
      <w:pPr>
        <w:pStyle w:val="Tijeloteksta"/>
        <w:rPr>
          <w:bCs/>
        </w:rPr>
      </w:pPr>
    </w:p>
    <w:p w:rsidRDefault="008C4A50" w:rsidP="008C4A50" w:rsidR="008C4A50" w:rsidRPr="00B41944">
      <w:pPr>
        <w:pStyle w:val="Tijeloteksta"/>
        <w:jc w:val="center"/>
        <w:rPr>
          <w:bCs/>
        </w:rPr>
      </w:pPr>
      <w:r w:rsidRPr="00B41944">
        <w:rPr>
          <w:bCs/>
        </w:rPr>
        <w:t>Obrazloženje</w:t>
      </w:r>
    </w:p>
    <w:p w:rsidRDefault="0023770D" w:rsidP="008C4A50" w:rsidR="0023770D" w:rsidRPr="00B41944">
      <w:pPr>
        <w:pStyle w:val="Tijeloteksta"/>
        <w:jc w:val="center"/>
        <w:rPr>
          <w:bCs/>
        </w:rPr>
      </w:pPr>
    </w:p>
    <w:p w:rsidRDefault="00C16ED2" w:rsidP="00C16ED2" w:rsidR="00C16ED2" w:rsidRPr="00B41944">
      <w:pPr>
        <w:jc w:val="both"/>
        <w:rPr>
          <w:bCs/>
        </w:rPr>
      </w:pPr>
    </w:p>
    <w:p w:rsidRDefault="00C16ED2" w:rsidP="00C16ED2" w:rsidR="002733CC" w:rsidRPr="00AC3651">
      <w:pPr>
        <w:ind w:firstLine="720"/>
        <w:jc w:val="both"/>
      </w:pPr>
      <w:r w:rsidRPr="00B41944">
        <w:t xml:space="preserve">FINA Regionalni centar Zagreb je </w:t>
      </w:r>
      <w:r w:rsidR="00910F38">
        <w:t xml:space="preserve">29. kolovoza </w:t>
      </w:r>
      <w:r w:rsidR="00D91C0B">
        <w:t xml:space="preserve"> 2</w:t>
      </w:r>
      <w:r w:rsidR="004B1401" w:rsidRPr="00B41944">
        <w:t>016.</w:t>
      </w:r>
      <w:r w:rsidRPr="00B41944">
        <w:t xml:space="preserve"> dostavila Trgovačkom sudu u Zagrebu zahtjev za provedbu skraćenog stečajnog postupka nad </w:t>
      </w:r>
      <w:r w:rsidRPr="00FF3E81">
        <w:t xml:space="preserve">dužnikom </w:t>
      </w:r>
      <w:r w:rsidR="00E034AE" w:rsidRPr="00AC3651">
        <w:t xml:space="preserve">MAHMA j.d.o.o., II odvojak Šumske 2, Žabno, MBS: 080858358, OIB: 33975986372. </w:t>
      </w:r>
    </w:p>
    <w:p w:rsidRDefault="00910F38" w:rsidP="00C16ED2" w:rsidR="00910F38" w:rsidRPr="00AC3651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</w:t>
      </w:r>
      <w:r w:rsidR="004C7F5B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910F38">
        <w:t>24</w:t>
      </w:r>
      <w:r w:rsidR="000B5A09">
        <w:t xml:space="preserve">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0B5A09">
        <w:t>2</w:t>
      </w:r>
      <w:r w:rsidR="00910F38">
        <w:t>398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>
      <w:pPr>
        <w:pStyle w:val="Tijeloteksta"/>
        <w:jc w:val="center"/>
      </w:pPr>
      <w:r w:rsidRPr="00A54DC5">
        <w:t xml:space="preserve">U Osijeku </w:t>
      </w:r>
      <w:r w:rsidR="0068188D">
        <w:t>3</w:t>
      </w:r>
      <w:r w:rsidR="000B5A09">
        <w:t xml:space="preserve">. veljače </w:t>
      </w:r>
      <w:r w:rsidR="003F4DE1" w:rsidRPr="00A54DC5">
        <w:t xml:space="preserve"> 2017. </w:t>
      </w:r>
    </w:p>
    <w:p w:rsidRDefault="00AC3651" w:rsidP="004B4C25" w:rsidR="00AC3651">
      <w:pPr>
        <w:pStyle w:val="Tijeloteksta"/>
        <w:jc w:val="center"/>
      </w:pPr>
    </w:p>
    <w:p w:rsidRDefault="00AC3651" w:rsidP="004B4C25" w:rsidR="00AC3651">
      <w:pPr>
        <w:pStyle w:val="Tijeloteksta"/>
        <w:jc w:val="center"/>
      </w:pPr>
    </w:p>
    <w:p w:rsidRDefault="00AC3651" w:rsidP="005E129D" w:rsidR="00AC3651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6777C" w:rsidP="0036777C" w:rsidR="0036777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A56B2A">
        <w:t>30.3.</w:t>
      </w:r>
      <w:r>
        <w:t xml:space="preserve">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3E73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2843E6">
      <w:rPr>
        <w:sz w:val="22"/>
        <w:szCs w:val="22"/>
      </w:rPr>
      <w:t>2</w:t>
    </w:r>
    <w:r w:rsidR="00552C9E">
      <w:rPr>
        <w:sz w:val="22"/>
        <w:szCs w:val="22"/>
      </w:rPr>
      <w:t>398</w:t>
    </w:r>
    <w:r w:rsidR="002843E6">
      <w:rPr>
        <w:sz w:val="22"/>
        <w:szCs w:val="22"/>
      </w:rPr>
      <w:t>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F3CC8"/>
    <w:rsid w:val="00204EAF"/>
    <w:rsid w:val="00215DA9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D6FB7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2C9E"/>
    <w:rsid w:val="00554F01"/>
    <w:rsid w:val="005633FE"/>
    <w:rsid w:val="00566CDF"/>
    <w:rsid w:val="00581BA4"/>
    <w:rsid w:val="00595ED5"/>
    <w:rsid w:val="005C7223"/>
    <w:rsid w:val="005E0DE5"/>
    <w:rsid w:val="005E129D"/>
    <w:rsid w:val="005E3E32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3E73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A50"/>
    <w:rsid w:val="00904A75"/>
    <w:rsid w:val="00910F38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C3651"/>
    <w:rsid w:val="00AD10D4"/>
    <w:rsid w:val="00B06C55"/>
    <w:rsid w:val="00B07BD9"/>
    <w:rsid w:val="00B417BA"/>
    <w:rsid w:val="00B41944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034AE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3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E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E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E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E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3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E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731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2398</izvorni_sadrzaj>
    <derivirana_varijabla naziv="DomainObject.Predmet.Broj_1">2398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St-2398/2016</izvorni_sadrzaj>
    <derivirana_varijabla naziv="DomainObject.Predmet.OznakaBroj_1">St-2398/2016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MAHMA jednostavno društvo s ograničenom odgovornošću za trgovinu, usluge i djelatnost turističke agencije</izvorni_sadrzaj>
    <derivirana_varijabla naziv="DomainObject.Predmet.ProtustrankaFormated_1">  MAHMA jednostavno društvo s ograničenom odgovornošću za trgovinu, usluge i djelatnost turističke agencije</derivirana_varijabla>
  </DomainObject.Predmet.ProtustrankaFormated>
  <DomainObject.Predmet.ProtustrankaFormatedOIB>
    <izvorni_sadrzaj>  MAHMA jednostavno društvo s ograničenom odgovornošću za trgovinu, usluge i djelatnost turističke agencije, OIB 33975986372</izvorni_sadrzaj>
    <derivirana_varijabla naziv="DomainObject.Predmet.ProtustrankaFormatedOIB_1">  MAHMA jednostavno društvo s ograničenom odgovornošću za trgovinu, usluge i djelatnost turističke agencije, OIB 33975986372</derivirana_varijabla>
  </DomainObject.Predmet.ProtustrankaFormatedOIB>
  <DomainObject.Predmet.ProtustrankaFormatedWithAdress>
    <izvorni_sadrzaj> MAHMA jednostavno društvo s ograničenom odgovornošću za trgovinu, usluge i djelatnost turističke agencije, II odvojak Šumske 2, 44000 Žabno</izvorni_sadrzaj>
    <derivirana_varijabla naziv="DomainObject.Predmet.ProtustrankaFormatedWithAdress_1"> MAHMA jednostavno društvo s ograničenom odgovornošću za trgovinu, usluge i djelatnost turističke agencije, II odvojak Šumske 2, 44000 Žabno</derivirana_varijabla>
  </DomainObject.Predmet.ProtustrankaFormatedWithAdress>
  <DomainObject.Predmet.ProtustrankaFormatedWithAdressOIB>
    <izvorni_sadrzaj> MAHMA jednostavno društvo s ograničenom odgovornošću za trgovinu, usluge i djelatnost turističke agencije, OIB 33975986372, II odvojak Šumske 2, 44000 Žabno</izvorni_sadrzaj>
    <derivirana_varijabla naziv="DomainObject.Predmet.ProtustrankaFormatedWithAdressOIB_1"> MAHMA jednostavno društvo s ograničenom odgovornošću za trgovinu, usluge i djelatnost turističke agencije, OIB 33975986372, II odvojak Šumske 2, 44000 Žabno</derivirana_varijabla>
  </DomainObject.Predmet.ProtustrankaFormatedWithAdressOIB>
  <DomainObject.Predmet.ProtustrankaWithAdress>
    <izvorni_sadrzaj>MAHMA jednostavno društvo s ograničenom odgovornošću za trgovinu, usluge i djelatnost turističke agencije II odvojak Šumske 2, 44000 Žabno</izvorni_sadrzaj>
    <derivirana_varijabla naziv="DomainObject.Predmet.ProtustrankaWithAdress_1">MAHMA jednostavno društvo s ograničenom odgovornošću za trgovinu, usluge i djelatnost turističke agencije II odvojak Šumske 2, 44000 Žabno</derivirana_varijabla>
  </DomainObject.Predmet.ProtustrankaWithAdress>
  <DomainObject.Predmet.ProtustrankaWithAdressOIB>
    <izvorni_sadrzaj>MAHMA jednostavno društvo s ograničenom odgovornošću za trgovinu, usluge i djelatnost turističke agencije, OIB 33975986372, II odvojak Šumske 2, 44000 Žabno</izvorni_sadrzaj>
    <derivirana_varijabla naziv="DomainObject.Predmet.ProtustrankaWithAdressOIB_1">MAHMA jednostavno društvo s ograničenom odgovornošću za trgovinu, usluge i djelatnost turističke agencije, OIB 33975986372, II odvojak Šumske 2, 44000 Žabno</derivirana_varijabla>
  </DomainObject.Predmet.ProtustrankaWithAdressOIB>
  <DomainObject.Predmet.ProtustrankaNazivFormated>
    <izvorni_sadrzaj>MAHMA jednostavno društvo s ograničenom odgovornošću za trgovinu, usluge i djelatnost turističke agencije</izvorni_sadrzaj>
    <derivirana_varijabla naziv="DomainObject.Predmet.ProtustrankaNazivFormated_1">MAHMA jednostavno društvo s ograničenom odgovornošću za trgovinu, usluge i djelatnost turističke agencije</derivirana_varijabla>
  </DomainObject.Predmet.ProtustrankaNazivFormated>
  <DomainObject.Predmet.ProtustrankaNazivFormatedOIB>
    <izvorni_sadrzaj>MAHMA jednostavno društvo s ograničenom odgovornošću za trgovinu, usluge i djelatnost turističke agencije, OIB 33975986372</izvorni_sadrzaj>
    <derivirana_varijabla naziv="DomainObject.Predmet.ProtustrankaNazivFormatedOIB_1">MAHMA jednostavno društvo s ograničenom odgovornošću za trgovinu, usluge i djelatnost turističke agencije, OIB 33975986372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MAHMA jednostavno društvo s ograničenom odgovornošću za trgovinu, usluge i djelatnost turističke agencije</item>
    </izvorni_sadrzaj>
    <derivirana_varijabla naziv="DomainObject.Predmet.ProtuStrankaListFormated_1">
      <item>MAHMA jednostavno društvo s ograničenom odgovornošću za trgovinu, usluge i djelatnost turističke agencije</item>
    </derivirana_varijabla>
  </DomainObject.Predmet.ProtuStrankaListFormated>
  <DomainObject.Predmet.ProtuStrankaListFormatedOIB>
    <izvorni_sadrzaj>
      <item>MAHMA jednostavno društvo s ograničenom odgovornošću za trgovinu, usluge i djelatnost turističke agencije, OIB 33975986372</item>
    </izvorni_sadrzaj>
    <derivirana_varijabla naziv="DomainObject.Predmet.ProtuStrankaListFormatedOIB_1">
      <item>MAHMA jednostavno društvo s ograničenom odgovornošću za trgovinu, usluge i djelatnost turističke agencije, OIB 33975986372</item>
    </derivirana_varijabla>
  </DomainObject.Predmet.ProtuStrankaListFormatedOIB>
  <DomainObject.Predmet.ProtuStrankaListFormatedWithAdress>
    <izvorni_sadrzaj>
      <item>MAHMA jednostavno društvo s ograničenom odgovornošću za trgovinu, usluge i djelatnost turističke agencije, II odvojak Šumske 2, 44000 Žabno</item>
    </izvorni_sadrzaj>
    <derivirana_varijabla naziv="DomainObject.Predmet.ProtuStrankaListFormatedWithAdress_1">
      <item>MAHMA jednostavno društvo s ograničenom odgovornošću za trgovinu, usluge i djelatnost turističke agencije, II odvojak Šumske 2, 44000 Žabno</item>
    </derivirana_varijabla>
  </DomainObject.Predmet.ProtuStrankaListFormatedWithAdress>
  <DomainObject.Predmet.ProtuStrankaListFormatedWithAdressOIB>
    <izvorni_sadrzaj>
      <item>MAHMA jednostavno društvo s ograničenom odgovornošću za trgovinu, usluge i djelatnost turističke agencije, OIB 33975986372, II odvojak Šumske 2, 44000 Žabno</item>
    </izvorni_sadrzaj>
    <derivirana_varijabla naziv="DomainObject.Predmet.ProtuStrankaListFormatedWithAdressOIB_1">
      <item>MAHMA jednostavno društvo s ograničenom odgovornošću za trgovinu, usluge i djelatnost turističke agencije, OIB 33975986372, II odvojak Šumske 2, 44000 Žabno</item>
    </derivirana_varijabla>
  </DomainObject.Predmet.ProtuStrankaListFormatedWithAdressOIB>
  <DomainObject.Predmet.ProtuStrankaListNazivFormated>
    <izvorni_sadrzaj>
      <item>MAHMA jednostavno društvo s ograničenom odgovornošću za trgovinu, usluge i djelatnost turističke agencije</item>
    </izvorni_sadrzaj>
    <derivirana_varijabla naziv="DomainObject.Predmet.ProtuStrankaListNazivFormated_1">
      <item>MAHMA jednostavno društvo s ograničenom odgovornošću za trgovinu, usluge i djelatnost turističke agencije</item>
    </derivirana_varijabla>
  </DomainObject.Predmet.ProtuStrankaListNazivFormated>
  <DomainObject.Predmet.ProtuStrankaListNazivFormatedOIB>
    <izvorni_sadrzaj>
      <item>MAHMA jednostavno društvo s ograničenom odgovornošću za trgovinu, usluge i djelatnost turističke agencije, OIB 33975986372</item>
    </izvorni_sadrzaj>
    <derivirana_varijabla naziv="DomainObject.Predmet.ProtuStrankaListNazivFormatedOIB_1">
      <item>MAHMA jednostavno društvo s ograničenom odgovornošću za trgovinu, usluge i djelatnost turističke agencije, OIB 33975986372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MAHMA jednostavno društvo s ograničenom odgovornošću za trgovinu, usluge i djelatnost turističke agencije</izvorni_sadrzaj>
    <derivirana_varijabla naziv="DomainObject.Predmet.ProtustrankaIDrugi_1">MAHMA jednostavno društvo s ograničenom odgovornošću za trgovinu, usluge i djelatnost turističke agencije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MAHMA jednostavno društvo s ograničenom odgovornošću za trgovinu, usluge i djelatnost turističke agencije, OIB 33975986372, II odvojak Šumske 2, 44000 Žabno</izvorni_sadrzaj>
    <derivirana_varijabla naziv="DomainObject.Predmet.ProtustrankaIDrugiAdressOIB_1">MAHMA jednostavno društvo s ograničenom odgovornošću za trgovinu, usluge i djelatnost turističke agencije, OIB 33975986372, II odvojak Šumske 2, 44000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MAHMA jednostavno društvo s ograničenom odgovornošću za trgovinu, usluge i djelatnost turističke agencije</item>
      <item>FINA Regionalni centar Zagreb</item>
    </izvorni_sadrzaj>
    <derivirana_varijabla naziv="DomainObject.Predmet.SudioniciListNaziv_1">
      <item>MAHMA jednostavno društvo s ograničenom odgovornošću za trgovinu, usluge i djelatnost turističke agencije</item>
      <item>FINA Regionalni centar Zagreb</item>
    </derivirana_varijabla>
  </DomainObject.Predmet.SudioniciListNaziv>
  <DomainObject.Predmet.SudioniciListAdressOIB>
    <izvorni_sadrzaj>
      <item>MAHMA jednostavno društvo s ograničenom odgovornošću za trgovinu, usluge i djelatnost turističke agencije, OIB 33975986372, II odvojak Šumske 2,44000 Žabno</item>
      <item>FINA Regionalni centar Zagreb, OIB 85821130368, Trg svibanjskih žrtava 1995. br. 1,10000 Zagreb</item>
    </izvorni_sadrzaj>
    <derivirana_varijabla naziv="DomainObject.Predmet.SudioniciListAdressOIB_1">
      <item>MAHMA jednostavno društvo s ograničenom odgovornošću za trgovinu, usluge i djelatnost turističke agencije, OIB 33975986372, II odvojak Šumske 2,44000 Žabno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33975986372</item>
      <item>, OIB 85821130368</item>
    </izvorni_sadrzaj>
    <derivirana_varijabla naziv="DomainObject.Predmet.SudioniciListNazivOIB_1">
      <item>, OIB 33975986372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EA2CE2-5F70-438B-B57D-F3C5AF0FFD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2842</properties:Characters>
  <properties:Lines>91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2017-02-03T08:02:00Z</dcterms:created>
  <dc:creator>wsadmin</dc:creator>
  <cp:lastModifiedBy>Sanja Ban</cp:lastModifiedBy>
  <cp:lastPrinted>2017-02-03T12:27:00Z</cp:lastPrinted>
  <dcterms:modified xmlns:xsi="http://www.w3.org/2001/XMLSchema-instance" xsi:type="dcterms:W3CDTF">2017-02-03T12:28:00Z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