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03c0" w14:paraId="22803c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B6580C">
        <w:rPr>
          <w:rFonts w:hAnsi="Times New Roman" w:ascii="Times New Roman"/>
        </w:rPr>
        <w:t>5256/16</w:t>
      </w:r>
      <w:r w:rsidR="00685B3D">
        <w:rPr>
          <w:rFonts w:hAnsi="Times New Roman" w:ascii="Times New Roman"/>
        </w:rPr>
        <w:t>-50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</w:t>
      </w:r>
      <w:r w:rsidR="00230775" w:rsidRPr="00230775">
        <w:rPr>
          <w:rFonts w:hAnsi="Times New Roman" w:ascii="Times New Roman"/>
        </w:rPr>
        <w:t>ŠOLO PROMET d.o.o.</w:t>
      </w:r>
      <w:r w:rsidR="00230775">
        <w:rPr>
          <w:rFonts w:hAnsi="Times New Roman" w:ascii="Times New Roman"/>
        </w:rPr>
        <w:t xml:space="preserve"> u stečaju</w:t>
      </w:r>
      <w:r w:rsidR="00230775" w:rsidRPr="00230775">
        <w:rPr>
          <w:rFonts w:hAnsi="Times New Roman" w:ascii="Times New Roman"/>
        </w:rPr>
        <w:t>, Velika Gorica, Šenoin put I 13, OIB: 52330105509</w:t>
      </w:r>
      <w:r w:rsidRPr="00AE3473">
        <w:rPr>
          <w:rFonts w:hAnsi="Times New Roman" w:ascii="Times New Roman"/>
        </w:rPr>
        <w:t xml:space="preserve">, </w:t>
      </w:r>
      <w:r w:rsidR="00230775">
        <w:rPr>
          <w:rFonts w:hAnsi="Times New Roman" w:ascii="Times New Roman"/>
        </w:rPr>
        <w:t>1</w:t>
      </w:r>
      <w:r w:rsidR="00685B3D">
        <w:rPr>
          <w:rFonts w:hAnsi="Times New Roman" w:ascii="Times New Roman"/>
        </w:rPr>
        <w:t>3</w:t>
      </w:r>
      <w:r w:rsidRPr="00AE3473">
        <w:rPr>
          <w:rFonts w:hAnsi="Times New Roman" w:ascii="Times New Roman"/>
        </w:rPr>
        <w:t xml:space="preserve">. </w:t>
      </w:r>
      <w:r w:rsidR="00230775">
        <w:rPr>
          <w:rFonts w:hAnsi="Times New Roman" w:ascii="Times New Roman"/>
        </w:rPr>
        <w:t>rujna</w:t>
      </w:r>
      <w:r w:rsidRPr="00AE3473">
        <w:rPr>
          <w:rFonts w:hAnsi="Times New Roman" w:ascii="Times New Roman"/>
        </w:rPr>
        <w:t xml:space="preserve"> 201</w:t>
      </w:r>
      <w:r w:rsidR="003E6EF7">
        <w:rPr>
          <w:rFonts w:hAnsi="Times New Roman" w:ascii="Times New Roman"/>
        </w:rPr>
        <w:t>7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FE257A" w:rsidR="002307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ŠOLO PROMET d.o.o. u stečaju, Velika Gorica, Šenoin put I 13, OIB: 52330105509 i to nekretnina: </w:t>
      </w:r>
    </w:p>
    <w:p w:rsidRDefault="00FE257A" w:rsidP="00FE257A" w:rsidR="00FE257A" w:rsidRPr="00FE257A">
      <w:pPr>
        <w:ind w:firstLine="708"/>
        <w:jc w:val="both"/>
        <w:rPr>
          <w:rFonts w:hAnsi="Times New Roman" w:ascii="Times New Roman"/>
        </w:rPr>
      </w:pPr>
    </w:p>
    <w:p w:rsidRDefault="00FE257A" w:rsidP="00FE257A" w:rsidR="00230775" w:rsidRPr="00FE257A">
      <w:pPr>
        <w:ind w:firstLine="708"/>
        <w:jc w:val="both"/>
        <w:rPr>
          <w:rFonts w:hAnsi="Times New Roman" w:ascii="Times New Roman"/>
        </w:rPr>
      </w:pPr>
      <w:r w:rsidRPr="00FE257A">
        <w:rPr>
          <w:rFonts w:hAnsi="Times New Roman" w:ascii="Times New Roman"/>
        </w:rPr>
        <w:t>-</w:t>
      </w:r>
      <w:r w:rsidR="00230775" w:rsidRPr="00FE257A">
        <w:rPr>
          <w:rFonts w:hAnsi="Times New Roman" w:ascii="Times New Roman"/>
        </w:rPr>
        <w:t>suvlasnički udio zk. č. br. 4523/5, obiteljska kuća u Garićgradskoj ul. 7/A i dvorište površine 83,4 čhv. odnosno 300m2, povezano s vlasništvom posebnog dijela – poslovni prostor u podrumu površine 88,38m2 oznake "C", sve upisano u zk. ul. br. 121/79, pod ul. br. 3, k.o. Grad Zagreb</w:t>
      </w:r>
      <w:r w:rsidRPr="00FE257A">
        <w:rPr>
          <w:rFonts w:hAnsi="Times New Roman" w:ascii="Times New Roman"/>
        </w:rPr>
        <w:t>.</w:t>
      </w:r>
    </w:p>
    <w:p w:rsidRDefault="00230775" w:rsidP="00122AE5" w:rsidR="00230775">
      <w:pPr>
        <w:jc w:val="both"/>
        <w:rPr>
          <w:rFonts w:hAnsi="Times New Roman" w:ascii="Times New Roman"/>
        </w:rPr>
      </w:pPr>
    </w:p>
    <w:p w:rsidRDefault="0057686A" w:rsidP="0057686A" w:rsidR="002A61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 xml:space="preserve">vjerovnika </w:t>
      </w:r>
      <w:r w:rsidRPr="0057686A">
        <w:rPr>
          <w:rFonts w:hAnsi="Times New Roman" w:ascii="Times New Roman"/>
        </w:rPr>
        <w:t>Republika Hrvatska, Ministarstvo financija, Porezna uprava, Područni ured Zagreb i Markt-promet d.o.o., Kašina.</w:t>
      </w:r>
    </w:p>
    <w:p w:rsidRDefault="0057686A" w:rsidP="0057686A" w:rsidR="0057686A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295.631,89 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5A2F07">
        <w:rPr>
          <w:rFonts w:hAnsi="Times New Roman" w:ascii="Times New Roman"/>
        </w:rPr>
        <w:t xml:space="preserve"> dražbeni korak iznosi 1.000,00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Pravomoćnim rješenjem od 28. travnja 2017. sud je odredio prodaju u stečajnom postupku nekretnine u vlasništvu stečajnog dužnika opisane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>temeljem procjene stalnog sudskog vještaka za graditeljstvo, Rajke Matković</w:t>
      </w:r>
      <w:r w:rsidR="007F34E9">
        <w:rPr>
          <w:rFonts w:hAnsi="Times New Roman" w:ascii="Times New Roman"/>
        </w:rPr>
        <w:t xml:space="preserve"> (toč. IV. 1.)</w:t>
      </w:r>
      <w:r w:rsidR="00C65F96">
        <w:rPr>
          <w:rFonts w:hAnsi="Times New Roman" w:ascii="Times New Roman"/>
        </w:rPr>
        <w:t xml:space="preserve">, a sa kojom procjenom su se suglasili razlučni vjerovnici, navedeni pod toč.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BB1A02">
        <w:rPr>
          <w:rFonts w:hAnsi="Times New Roman" w:ascii="Times New Roman"/>
        </w:rPr>
        <w:t>Pravilnika</w:t>
      </w:r>
      <w:r w:rsidR="00BB1A02" w:rsidRPr="00BB1A02">
        <w:rPr>
          <w:rFonts w:hAnsi="Times New Roman" w:ascii="Times New Roman"/>
        </w:rPr>
        <w:t xml:space="preserve"> o </w:t>
      </w:r>
      <w:r w:rsidR="00BB1A02" w:rsidRPr="00BB1A02">
        <w:rPr>
          <w:rFonts w:hAnsi="Times New Roman" w:ascii="Times New Roman"/>
        </w:rPr>
        <w:lastRenderedPageBreak/>
        <w:t xml:space="preserve">načinu i postupku provedbe prodaje nekretnina i pokretnina u ovršnom postupku ("Narodne novine" broj 156/14)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85B3D">
        <w:rPr>
          <w:rFonts w:hAnsi="Times New Roman" w:ascii="Times New Roman"/>
        </w:rPr>
        <w:t>13</w:t>
      </w:r>
      <w:r w:rsidR="00041D04">
        <w:rPr>
          <w:rFonts w:hAnsi="Times New Roman" w:ascii="Times New Roman"/>
        </w:rPr>
        <w:t xml:space="preserve">. </w:t>
      </w:r>
      <w:r w:rsidR="00395DBB">
        <w:rPr>
          <w:rFonts w:hAnsi="Times New Roman" w:ascii="Times New Roman"/>
        </w:rPr>
        <w:t>rujna</w:t>
      </w:r>
      <w:r w:rsidR="006A7CBC"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361996">
        <w:rPr>
          <w:rFonts w:hAnsi="Times New Roman" w:ascii="Times New Roman"/>
        </w:rPr>
        <w:t>, v.r.</w:t>
      </w:r>
    </w:p>
    <w:p w:rsidRDefault="00361996" w:rsidP="00106925" w:rsidR="00361996">
      <w:pPr>
        <w:jc w:val="right"/>
        <w:rPr>
          <w:rFonts w:hAnsi="Times New Roman" w:ascii="Times New Roman"/>
        </w:rPr>
      </w:pPr>
    </w:p>
    <w:p w:rsidRDefault="00361996" w:rsidP="00361996" w:rsidR="003619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61996" w:rsidP="00361996" w:rsidR="003619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61996" w:rsidP="00361996" w:rsidR="003619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996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685B3D" w:rsidRPr="00685B3D">
          <w:rPr>
            <w:rFonts w:hAnsi="Times New Roman" w:ascii="Times New Roman"/>
          </w:rPr>
          <w:t>3  St-5256/16-50</w:t>
        </w:r>
      </w:p>
      <w:p w:rsidRDefault="00361996" w:rsidR="0060670C">
        <w:pPr>
          <w:pStyle w:val="Zaglavlje"/>
          <w:jc w:val="center"/>
        </w:pPr>
      </w:p>
    </w:sdtContent>
  </w:sdt>
  <w:p w:rsidRDefault="0036199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40EF9"/>
    <w:rsid w:val="003422B3"/>
    <w:rsid w:val="003525E9"/>
    <w:rsid w:val="00352CC7"/>
    <w:rsid w:val="003559C9"/>
    <w:rsid w:val="00356E4F"/>
    <w:rsid w:val="00361996"/>
    <w:rsid w:val="00373FE3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A7CBC"/>
    <w:rsid w:val="006C6110"/>
    <w:rsid w:val="006D50C3"/>
    <w:rsid w:val="00705BA4"/>
    <w:rsid w:val="007230A2"/>
    <w:rsid w:val="0078431C"/>
    <w:rsid w:val="00797CAD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60999"/>
    <w:rsid w:val="009701A0"/>
    <w:rsid w:val="00997385"/>
    <w:rsid w:val="009A445A"/>
    <w:rsid w:val="009D733B"/>
    <w:rsid w:val="009E0674"/>
    <w:rsid w:val="00A11B9C"/>
    <w:rsid w:val="00A251EF"/>
    <w:rsid w:val="00A34C13"/>
    <w:rsid w:val="00A85C1E"/>
    <w:rsid w:val="00AD4EED"/>
    <w:rsid w:val="00AE3473"/>
    <w:rsid w:val="00AE5FFF"/>
    <w:rsid w:val="00B0486A"/>
    <w:rsid w:val="00B12C85"/>
    <w:rsid w:val="00B13365"/>
    <w:rsid w:val="00B6580C"/>
    <w:rsid w:val="00B74636"/>
    <w:rsid w:val="00B8633A"/>
    <w:rsid w:val="00BA218D"/>
    <w:rsid w:val="00BA6D04"/>
    <w:rsid w:val="00BB1A02"/>
    <w:rsid w:val="00BE4259"/>
    <w:rsid w:val="00C327CC"/>
    <w:rsid w:val="00C46D17"/>
    <w:rsid w:val="00C516B5"/>
    <w:rsid w:val="00C623C1"/>
    <w:rsid w:val="00C65F96"/>
    <w:rsid w:val="00CA1F61"/>
    <w:rsid w:val="00CF5826"/>
    <w:rsid w:val="00D20B1E"/>
    <w:rsid w:val="00D42E48"/>
    <w:rsid w:val="00DB4F5E"/>
    <w:rsid w:val="00DE454B"/>
    <w:rsid w:val="00DF10B0"/>
    <w:rsid w:val="00E1148F"/>
    <w:rsid w:val="00E35DA4"/>
    <w:rsid w:val="00E555F7"/>
    <w:rsid w:val="00E60EB7"/>
    <w:rsid w:val="00E64B06"/>
    <w:rsid w:val="00E74B36"/>
    <w:rsid w:val="00EA6304"/>
    <w:rsid w:val="00EF3D50"/>
    <w:rsid w:val="00F115F0"/>
    <w:rsid w:val="00F37880"/>
    <w:rsid w:val="00F740E7"/>
    <w:rsid w:val="00FB77B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9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9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MARKT - PROMET, proizvodnja, trgovina, ugostiteljstvo i usluge, d.o.o.</item>
      <item>Josip Marković</item>
      <item>RH Ministarstvo financija, Porezna uprava, područni ured Zagreb</item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MARKT - PROMET, proizvodnja, trgovina, ugostiteljstvo i usluge, d.o.o.</item>
      <item>Josip Marković</item>
      <item>RH Ministarstvo financija, Porezna uprava, područni ured Zagreb</item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MARKT - PROMET, proizvodnja, trgovina, ugostiteljstvo i usluge, d.o.o., OIB 60893026299, Novi put 16,10362 Kašina</item>
      <item>Josip Marković, OIB 89903977063, Odvojak Vel. Brijeg 27,10362 Kašina</item>
      <item>RH Ministarstvo financija, Porezna uprava, područni ured Zagreb, OIB 18683136487, Av. Vukovar 22,10000 Zagreb</item>
      <item>Mislav Kozmić, OIB 31011716842, Šenoin Put I 13,10410 Velika Gorica</item>
      <item>ODVJETNIČKO DRUŠTVO BEKINA, ŠKURLA, DURMIŠ I SPAJIĆ, društvo s ograničenom odgovornošću, OIB 68178969783, Preradovićeva 24,10000 Zagreb</item>
      <item>LIND-GRAD d.o.o. graditeljstvo, trgovina i usluge, OIB 81530401884, Drenovačka 1,10000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MARKT - PROMET, proizvodnja, trgovina, ugostiteljstvo i usluge, d.o.o., OIB 60893026299, Novi put 16,10362 Kašina</item>
      <item>Josip Marković, OIB 89903977063, Odvojak Vel. Brijeg 27,10362 Kašina</item>
      <item>RH Ministarstvo financija, Porezna uprava, područni ured Zagreb, OIB 18683136487, Av. Vukovar 22,10000 Zagreb</item>
      <item>Mislav Kozmić, OIB 31011716842, Šenoin Put I 13,10410 Velika Gorica</item>
      <item>ODVJETNIČKO DRUŠTVO BEKINA, ŠKURLA, DURMIŠ I SPAJIĆ, društvo s ograničenom odgovornošću, OIB 68178969783, Preradovićeva 24,10000 Zagreb</item>
      <item>LIND-GRAD d.o.o. graditeljstvo, trgovina i usluge, OIB 81530401884, Drenovačka 1,10000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60893026299</item>
      <item>, OIB 89903977063</item>
      <item>, OIB 18683136487</item>
      <item>, OIB 31011716842</item>
      <item>, OIB 68178969783</item>
      <item>, OIB 81530401884</item>
      <item>, OIB 16488001145</item>
      <item>, OIB 07888984096</item>
    </izvorni_sadrzaj>
    <derivirana_varijabla naziv="DomainObject.Predmet.SudioniciListNazivOIB_1">
      <item>, OIB 52330105509</item>
      <item>, OIB 85821130368</item>
      <item>, OIB 60893026299</item>
      <item>, OIB 89903977063</item>
      <item>, OIB 18683136487</item>
      <item>, OIB 31011716842</item>
      <item>, OIB 68178969783</item>
      <item>, OIB 81530401884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E9A39-C987-46B0-882E-A89DC14D9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807</properties:Words>
  <properties:Characters>4342</properties:Characters>
  <properties:Lines>115</properties:Lines>
  <properties:Paragraphs>55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2017-08-28T11:17:00Z</dcterms:created>
  <dc:creator>Gordana Grčić</dc:creator>
  <cp:lastModifiedBy>Žana Livaja</cp:lastModifiedBy>
  <cp:lastPrinted>2017-09-13T07:38:00Z</cp:lastPrinted>
  <dcterms:modified xmlns:xsi="http://www.w3.org/2001/XMLSchema-instance" xsi:type="dcterms:W3CDTF">2017-09-13T07:39:00Z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