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e010" w14:paraId="4b8e010" w:rsidRDefault="00267388" w:rsidP="00267388" w:rsidR="00267388" w:rsidRPr="002308BA">
      <w:pPr>
        <w:spacing w:lineRule="auto" w:line="240" w:after="0"/>
        <w:ind w:firstLine="708" w:left="10620"/>
        <w:jc w:val="center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2308BA">
        <w:rPr>
          <w:rFonts w:cs="Times New Roman" w:hAnsi="Times New Roman" w:ascii="Times New Roman"/>
          <w:sz w:val="20"/>
          <w:szCs w:val="20"/>
        </w:rPr>
        <w:t>Posl.br. 2 St-662/</w:t>
      </w:r>
      <w:r w:rsidRPr="00956B48">
        <w:rPr>
          <w:rFonts w:cs="Times New Roman" w:hAnsi="Times New Roman" w:ascii="Times New Roman"/>
          <w:sz w:val="20"/>
          <w:szCs w:val="20"/>
        </w:rPr>
        <w:t>16-</w:t>
      </w:r>
      <w:r w:rsidR="00956B48" w:rsidRPr="00956B48">
        <w:rPr>
          <w:rFonts w:cs="Times New Roman" w:hAnsi="Times New Roman" w:ascii="Times New Roman"/>
          <w:sz w:val="20"/>
          <w:szCs w:val="20"/>
        </w:rPr>
        <w:t>36</w:t>
      </w:r>
    </w:p>
    <w:p w:rsidRDefault="00267388" w:rsidP="00267388" w:rsidR="00267388" w:rsidRPr="00B57DA6">
      <w:pPr>
        <w:spacing w:lineRule="auto" w:line="240" w:after="0"/>
        <w:ind w:firstLine="708" w:left="106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7388" w:rsidP="00267388" w:rsidR="00267388" w:rsidRPr="002308BA">
      <w:pPr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308BA">
        <w:rPr>
          <w:rFonts w:cs="Times New Roman" w:hAnsi="Times New Roman" w:ascii="Times New Roman"/>
          <w:sz w:val="20"/>
          <w:szCs w:val="20"/>
        </w:rPr>
        <w:t xml:space="preserve"> POPIS VJEROVNIKA I PRAVA GLASA KOJA IM PRIPADAJU U PREDSTEČAJNOM POSTUPKU NAD DUŽNIKOM</w:t>
      </w:r>
    </w:p>
    <w:p w:rsidRDefault="00267388" w:rsidP="00267388" w:rsidR="00267388" w:rsidRPr="002308BA">
      <w:pPr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308BA">
        <w:rPr>
          <w:rFonts w:cs="Times New Roman" w:hAnsi="Times New Roman" w:ascii="Times New Roman"/>
          <w:sz w:val="20"/>
          <w:szCs w:val="20"/>
        </w:rPr>
        <w:t xml:space="preserve"> MAS. TECH. d.o.o. za proizvodnju i trgovinu, Labin, Rudarska 3, OIB: 30240809658</w:t>
      </w:r>
    </w:p>
    <w:p w:rsidRDefault="00267388" w:rsidP="00267388" w:rsidR="00267388" w:rsidRPr="002308BA">
      <w:pPr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2308BA">
        <w:rPr>
          <w:rFonts w:cs="Times New Roman" w:hAnsi="Times New Roman" w:ascii="Times New Roman"/>
          <w:sz w:val="20"/>
          <w:szCs w:val="20"/>
        </w:rPr>
        <w:t>(čl. 57. Stečajnog zakona, NN 71/15)</w:t>
      </w:r>
    </w:p>
    <w:p w:rsidRDefault="00267388" w:rsidP="00267388" w:rsidR="00267388" w:rsidRPr="00B57DA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85"/>
        <w:gridCol w:w="4353"/>
        <w:gridCol w:w="1216"/>
        <w:gridCol w:w="1987"/>
        <w:gridCol w:w="1718"/>
        <w:gridCol w:w="3331"/>
      </w:tblGrid>
      <w:tr w:rsidTr="00267388" w:rsidR="00267388">
        <w:tc>
          <w:tcPr>
            <w:tcW w:type="dxa" w:w="1385"/>
            <w:shd w:themeFillShade="BF" w:themeFill="background1" w:fill="BFBFBF" w:color="auto" w:val="clear"/>
            <w:vAlign w:val="center"/>
          </w:tcPr>
          <w:p w:rsidRDefault="00267388" w:rsidP="00D1185D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4353"/>
            <w:shd w:themeFillShade="BF" w:themeFill="background1" w:fill="BFBFBF" w:color="auto" w:val="clear"/>
            <w:vAlign w:val="center"/>
          </w:tcPr>
          <w:p w:rsidRDefault="00267388" w:rsidP="00D1185D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Ime i prezime / Naziv vjerovnika</w:t>
            </w:r>
          </w:p>
        </w:tc>
        <w:tc>
          <w:tcPr>
            <w:tcW w:type="auto" w:w="0"/>
            <w:shd w:themeFillShade="BF" w:themeFill="background1" w:fill="BFBFBF" w:color="auto" w:val="clear"/>
            <w:vAlign w:val="center"/>
          </w:tcPr>
          <w:p w:rsidRDefault="00267388" w:rsidP="00D1185D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OIB vjerovnika</w:t>
            </w:r>
          </w:p>
        </w:tc>
        <w:tc>
          <w:tcPr>
            <w:tcW w:type="dxa" w:w="1987"/>
            <w:shd w:themeFillShade="BF" w:themeFill="background1" w:fill="BFBFBF" w:color="auto" w:val="clear"/>
            <w:vAlign w:val="center"/>
          </w:tcPr>
          <w:p w:rsidRDefault="00267388" w:rsidP="00D1185D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auto" w:w="0"/>
            <w:shd w:themeFillShade="BF" w:themeFill="background1" w:fill="BFBFBF" w:color="auto" w:val="clear"/>
            <w:vAlign w:val="center"/>
          </w:tcPr>
          <w:p w:rsidRDefault="00267388" w:rsidP="00D1185D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Iznos utvrđene tražbine</w:t>
            </w:r>
          </w:p>
        </w:tc>
        <w:tc>
          <w:tcPr>
            <w:tcW w:type="auto" w:w="0"/>
            <w:shd w:themeFillShade="BF" w:themeFill="background1" w:fill="BFBFBF" w:color="auto" w:val="clear"/>
            <w:vAlign w:val="center"/>
          </w:tcPr>
          <w:p w:rsidRDefault="00267388" w:rsidP="00267388" w:rsidR="00267388" w:rsidRPr="00421D43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Iznos tražbine za koju vjerovnik ima pravo glasa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1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 MAJ LABIN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23557321379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Labin,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Vinež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81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351,53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351,53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2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AITAC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08560945663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Rijeka, J. Dobrile 17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14.760,00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14.760,00</w:t>
            </w:r>
          </w:p>
        </w:tc>
      </w:tr>
      <w:tr w:rsidTr="00267388" w:rsidR="00267388">
        <w:trPr>
          <w:trHeight w:val="333"/>
        </w:trPr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3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ARSIA – TRADE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76556749529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Labin,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Zelenice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26a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2.684,67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2.684,67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4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BISNODE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48270876028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Zagreb,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Fallerovo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šetalište 22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3.125,00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3.125,00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5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DINOP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00042324329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Sesvete, Prigorska 9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40,60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40,60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6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ELEKTRA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53086210999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Labin, Rudarska 9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2.384,64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2.384,64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7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FINANCIJSKA AGENCIJA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85821130368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Ulica grada Vukovara 70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62,50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62,50</w:t>
            </w:r>
          </w:p>
        </w:tc>
      </w:tr>
      <w:tr w:rsidTr="00267388" w:rsidR="00267388">
        <w:trPr>
          <w:trHeight w:val="371"/>
        </w:trPr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8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HEP – Operator distribucijskog sustava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46830600751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Labin, Pulska 1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1.279,95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1.279,95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9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ALTERLUX obrt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41287397040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Labin,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Katuri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44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766,45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766,45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10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LOGISTA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11250497431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Rijeka, Milutina Barača 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139,00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139,00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1D43">
              <w:rPr>
                <w:rFonts w:cs="Times New Roman" w:hAnsi="Times New Roman" w:ascii="Times New Roman"/>
                <w:sz w:val="16"/>
                <w:szCs w:val="16"/>
              </w:rPr>
              <w:t>11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METAL-KOVIS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83581046582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Samobor, Mala Rakovica, Stara cesta 14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14.463,06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14.463,06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12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MLADEN POROPAT,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vl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. obrta POROPAT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94875854623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Nova Vas,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Levarija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15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2.250,00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2.250,00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PRVOMAJSKA ZAGREB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58937342416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Vukovina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Pančićeva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79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7.473,11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7.473,11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RENATO P.P.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97414306170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Zeleni Trg 2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1.900,00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1.900,00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15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REPUBLIKA HRVATSKA, MINISTARSTVO FINANCIJA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Katančićeva 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62CB7">
              <w:rPr>
                <w:rFonts w:cs="Times New Roman" w:hAnsi="Times New Roman" w:ascii="Times New Roman"/>
                <w:sz w:val="16"/>
                <w:szCs w:val="16"/>
              </w:rPr>
              <w:t>325.864,68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62CB7">
              <w:rPr>
                <w:rFonts w:cs="Times New Roman" w:hAnsi="Times New Roman" w:ascii="Times New Roman"/>
                <w:sz w:val="16"/>
                <w:szCs w:val="16"/>
              </w:rPr>
              <w:t>325.864,68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16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IVAN ROCE,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vl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. obrta ROCE, obrt za obradu metala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80179988870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Žminj, Pazinska cesta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bb</w:t>
            </w:r>
            <w:proofErr w:type="spellEnd"/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1.000,00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1.000,00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17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SIGA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SI 37684256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Slovenija,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Žabnica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73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11.682,37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11.682,37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SINEL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05584747711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Labin, Rudarska 3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18.750,00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18.750,00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19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STRATUS SUSTAVI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22160556783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Labin,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Marcilnica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/33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200,00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200,00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20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STROJGRAD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SI25086952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Slovenija,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Lobodova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ulica 7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22.582,68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22.582,68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21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STROJOPROMET-ZAGREB d.o.o.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97994010225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Šenkovec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Zagrebačka 6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212,95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212,95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22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TVORICA PLINSKIH TURBINA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01294344842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Karlovac, Mala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Švrača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155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1.975,63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1.975,63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23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MILJENKO VINSKI,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vl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. obrta VINSKI JURAJ – Alati za obradu drva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27310759629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Karlovac, Banija 155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5.058,14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5.058,14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24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VIPnet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29524210204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Pula, Istarska 12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3.068,30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3.068,30</w:t>
            </w:r>
          </w:p>
        </w:tc>
      </w:tr>
      <w:tr w:rsidTr="00267388" w:rsidR="00267388">
        <w:tc>
          <w:tcPr>
            <w:tcW w:type="dxa" w:w="1385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25</w:t>
            </w:r>
          </w:p>
        </w:tc>
        <w:tc>
          <w:tcPr>
            <w:tcW w:type="dxa" w:w="4353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ZAGREBAČKI HOLDING d.o.o. 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dxa" w:w="1987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Zagreb, Avenija Dubrovnik 15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44.064,37</w:t>
            </w:r>
          </w:p>
        </w:tc>
        <w:tc>
          <w:tcPr>
            <w:tcW w:type="auto" w:w="0"/>
          </w:tcPr>
          <w:p w:rsidRDefault="00267388" w:rsidP="00D1185D" w:rsidR="00267388" w:rsidRPr="00421D43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44.064,37</w:t>
            </w:r>
          </w:p>
        </w:tc>
      </w:tr>
    </w:tbl>
    <w:p w:rsidRDefault="00956B48" w:rsidP="00267388" w:rsidR="00956B48">
      <w:pPr>
        <w:spacing w:after="0"/>
        <w:jc w:val="both"/>
        <w:rPr>
          <w:rFonts w:cs="Times New Roman" w:hAnsi="Times New Roman" w:ascii="Times New Roman"/>
        </w:rPr>
      </w:pPr>
    </w:p>
    <w:p w:rsidRDefault="00267388" w:rsidP="00267388" w:rsidR="00956B48">
      <w:pPr>
        <w:spacing w:after="0"/>
        <w:jc w:val="both"/>
        <w:rPr>
          <w:rFonts w:cs="Times New Roman" w:hAnsi="Times New Roman" w:ascii="Times New Roman"/>
        </w:rPr>
      </w:pPr>
      <w:r w:rsidRPr="00B840A6">
        <w:rPr>
          <w:rFonts w:cs="Times New Roman" w:hAnsi="Times New Roman" w:ascii="Times New Roman"/>
        </w:rPr>
        <w:t>U Pazin</w:t>
      </w:r>
      <w:r w:rsidRPr="00956B48">
        <w:rPr>
          <w:rFonts w:cs="Times New Roman" w:hAnsi="Times New Roman" w:ascii="Times New Roman"/>
        </w:rPr>
        <w:t xml:space="preserve">u, </w:t>
      </w:r>
      <w:r w:rsidR="002308BA" w:rsidRPr="00956B48">
        <w:rPr>
          <w:rFonts w:cs="Times New Roman" w:hAnsi="Times New Roman" w:ascii="Times New Roman"/>
        </w:rPr>
        <w:t>22.7</w:t>
      </w:r>
      <w:r w:rsidRPr="00956B48">
        <w:rPr>
          <w:rFonts w:cs="Times New Roman" w:hAnsi="Times New Roman" w:ascii="Times New Roman"/>
        </w:rPr>
        <w:t>.2016</w:t>
      </w:r>
      <w:r w:rsidRPr="00B840A6">
        <w:rPr>
          <w:rFonts w:cs="Times New Roman" w:hAnsi="Times New Roman" w:ascii="Times New Roman"/>
        </w:rPr>
        <w:t>.</w:t>
      </w:r>
      <w:r w:rsidRPr="00B840A6">
        <w:rPr>
          <w:rFonts w:cs="Times New Roman" w:hAnsi="Times New Roman" w:ascii="Times New Roman"/>
        </w:rPr>
        <w:tab/>
      </w:r>
      <w:r w:rsidRPr="00B840A6">
        <w:rPr>
          <w:rFonts w:cs="Times New Roman" w:hAnsi="Times New Roman" w:ascii="Times New Roman"/>
        </w:rPr>
        <w:tab/>
      </w:r>
      <w:r w:rsidRPr="00B840A6">
        <w:rPr>
          <w:rFonts w:cs="Times New Roman" w:hAnsi="Times New Roman" w:ascii="Times New Roman"/>
        </w:rPr>
        <w:tab/>
      </w:r>
      <w:r w:rsidRPr="00B840A6">
        <w:rPr>
          <w:rFonts w:cs="Times New Roman" w:hAnsi="Times New Roman" w:ascii="Times New Roman"/>
        </w:rPr>
        <w:tab/>
      </w:r>
      <w:r w:rsidRPr="00B840A6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</w:p>
    <w:p w:rsidRDefault="00267388" w:rsidP="00267388" w:rsidR="00267388">
      <w:pPr>
        <w:spacing w:after="0"/>
        <w:jc w:val="both"/>
      </w:pP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</w:t>
      </w:r>
      <w:r w:rsidRPr="000F6132">
        <w:rPr>
          <w:rFonts w:cs="Times New Roman" w:hAnsi="Times New Roman" w:ascii="Times New Roman"/>
        </w:rPr>
        <w:t xml:space="preserve">Sudac </w:t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  <w:t xml:space="preserve"> </w:t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</w:r>
      <w:r w:rsidRPr="000F6132">
        <w:rPr>
          <w:rFonts w:cs="Times New Roman" w:hAnsi="Times New Roman" w:ascii="Times New Roman"/>
        </w:rPr>
        <w:tab/>
        <w:t xml:space="preserve"> </w:t>
      </w:r>
      <w:r w:rsidRPr="000F6132">
        <w:rPr>
          <w:rFonts w:cs="Times New Roman" w:hAnsi="Times New Roman" w:ascii="Times New Roman"/>
        </w:rPr>
        <w:tab/>
        <w:t>Adrijana Labinjan Skok</w:t>
      </w:r>
      <w:r w:rsidR="00956B48">
        <w:rPr>
          <w:rFonts w:cs="Times New Roman" w:hAnsi="Times New Roman" w:ascii="Times New Roman"/>
        </w:rPr>
        <w:t>, v.r.</w:t>
      </w:r>
    </w:p>
    <w:p w:rsidRDefault="006B3A45" w:rsidR="00500701"/>
    <w:sectPr w:rsidSect="00956B48" w:rsidR="00500701">
      <w:headerReference w:type="default" r:id="rId8"/>
      <w:pgSz w:orient="landscape" w:h="11906" w:w="16838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C0C" w:rsidP="00593C0C" w:rsidR="00593C0C">
      <w:pPr>
        <w:spacing w:lineRule="auto" w:line="240" w:after="0"/>
      </w:pPr>
      <w:r>
        <w:separator/>
      </w:r>
    </w:p>
  </w:endnote>
  <w:endnote w:id="0" w:type="continuationSeparator">
    <w:p w:rsidRDefault="00593C0C" w:rsidP="00593C0C" w:rsidR="00593C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C0C" w:rsidP="00593C0C" w:rsidR="00593C0C">
      <w:pPr>
        <w:spacing w:lineRule="auto" w:line="240" w:after="0"/>
      </w:pPr>
      <w:r>
        <w:separator/>
      </w:r>
    </w:p>
  </w:footnote>
  <w:footnote w:id="0" w:type="continuationSeparator">
    <w:p w:rsidRDefault="00593C0C" w:rsidP="00593C0C" w:rsidR="00593C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792972"/>
      <w:docPartObj>
        <w:docPartGallery w:val="Page Numbers (Top of Page)"/>
        <w:docPartUnique/>
      </w:docPartObj>
    </w:sdtPr>
    <w:sdtEndPr/>
    <w:sdtContent>
      <w:p w:rsidRDefault="00593C0C" w:rsidR="00B840A6">
        <w:pPr>
          <w:pStyle w:val="Zaglavlje"/>
          <w:jc w:val="center"/>
        </w:pPr>
        <w:r>
          <w:tab/>
          <w:t xml:space="preserve">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6B48">
          <w:rPr>
            <w:noProof/>
          </w:rPr>
          <w:t>2</w:t>
        </w:r>
        <w:r>
          <w:fldChar w:fldCharType="end"/>
        </w:r>
        <w:r>
          <w:tab/>
          <w:t xml:space="preserve">                                   </w:t>
        </w:r>
        <w:r>
          <w:tab/>
          <w:t xml:space="preserve">       </w:t>
        </w:r>
        <w:r w:rsidRPr="002308BA">
          <w:rPr>
            <w:rFonts w:cs="Times New Roman" w:hAnsi="Times New Roman" w:ascii="Times New Roman"/>
            <w:sz w:val="20"/>
            <w:szCs w:val="20"/>
          </w:rPr>
          <w:t>Posl.br. 2 St-662/16-</w:t>
        </w:r>
        <w:r w:rsidRPr="002308BA">
          <w:rPr>
            <w:rFonts w:cs="Times New Roman" w:hAnsi="Times New Roman" w:ascii="Times New Roman"/>
            <w:sz w:val="20"/>
            <w:szCs w:val="20"/>
            <w:highlight w:val="yellow"/>
          </w:rPr>
          <w:t>35</w:t>
        </w:r>
      </w:p>
    </w:sdtContent>
  </w:sdt>
  <w:p w:rsidRDefault="006B3A45" w:rsidR="00B840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7388"/>
    <w:rsid w:val="002308BA"/>
    <w:rsid w:val="00267388"/>
    <w:rsid w:val="00554328"/>
    <w:rsid w:val="00593C0C"/>
    <w:rsid w:val="006B3A45"/>
    <w:rsid w:val="00956B4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738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6738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673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7388"/>
  </w:style>
  <w:style w:styleId="Podnoje" w:type="paragraph">
    <w:name w:val="footer"/>
    <w:basedOn w:val="Normal"/>
    <w:link w:val="PodnojeChar"/>
    <w:uiPriority w:val="99"/>
    <w:unhideWhenUsed/>
    <w:rsid w:val="00593C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3C0C"/>
  </w:style>
  <w:style w:styleId="Tekstrezerviranogmjesta" w:type="character">
    <w:name w:val="Placeholder Text"/>
    <w:basedOn w:val="Zadanifontodlomka"/>
    <w:uiPriority w:val="99"/>
    <w:semiHidden/>
    <w:rsid w:val="006B3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A4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A45"/>
    <w:rPr>
      <w:rFonts w:cs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4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4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738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6738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2673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7388"/>
  </w:style>
  <w:style w:styleId="Podnoje" w:type="paragraph">
    <w:name w:val="footer"/>
    <w:basedOn w:val="Normal"/>
    <w:link w:val="PodnojeChar"/>
    <w:uiPriority w:val="99"/>
    <w:unhideWhenUsed/>
    <w:rsid w:val="00593C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3C0C"/>
  </w:style>
  <w:style w:styleId="Tekstrezerviranogmjesta" w:type="character">
    <w:name w:val="Placeholder Text"/>
    <w:basedOn w:val="Zadanifontodlomka"/>
    <w:uiPriority w:val="99"/>
    <w:semiHidden/>
    <w:rsid w:val="006B3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A4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A45"/>
    <w:rPr>
      <w:rFonts w:ascii="Times New Roman" w:cs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4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4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MAS. TECH. d.o.o. LABIN zastupanog po punomoćniku Odvj. Goran Jovanović</izvorni_sadrzaj>
    <derivirana_varijabla naziv="DomainObject.Predmet.ProtustrankaFormated_1">  MAS. TECH. d.o.o. LABIN zastupanog po punomoćniku Odvj. Goran Jovanović</derivirana_varijabla>
  </DomainObject.Predmet.ProtustrankaFormated>
  <DomainObject.Predmet.ProtustrankaFormatedOIB>
    <izvorni_sadrzaj>  MAS. TECH. d.o.o. LABIN, OIB 30240809658 zastupanog po punomoćniku Odvj. Goran Jovanović</izvorni_sadrzaj>
    <derivirana_varijabla naziv="DomainObject.Predmet.ProtustrankaFormatedOIB_1">  MAS. TECH. d.o.o. LABIN, OIB 30240809658 zastupanog po punomoćniku Odvj. Goran Jovanović</derivirana_varijabla>
  </DomainObject.Predmet.ProtustrankaFormatedOIB>
  <DomainObject.Predmet.ProtustrankaFormatedWithAdress>
    <izvorni_sadrzaj> MAS. TECH. d.o.o. LABIN, Rudarska 3, 52220 Labin zastupanog po punomoćniku Odvj. Goran Jovanović</izvorni_sadrzaj>
    <derivirana_varijabla naziv="DomainObject.Predmet.ProtustrankaFormatedWithAdress_1"> MAS. TECH. d.o.o. LABIN, Rudarska 3, 52220 Labin zastupanog po punomoćniku Odvj. Goran Jovanović</derivirana_varijabla>
  </DomainObject.Predmet.ProtustrankaFormatedWithAdress>
  <DomainObject.Predmet.ProtustrankaFormatedWithAdressOIB>
    <izvorni_sadrzaj> MAS. TECH. d.o.o. LABIN, OIB 30240809658, Rudarska 3, 52220 Labin zastupanog po punomoćniku Odvj. Goran Jovanović</izvorni_sadrzaj>
    <derivirana_varijabla naziv="DomainObject.Predmet.ProtustrankaFormatedWithAdressOIB_1"> MAS. TECH. d.o.o. LABIN, OIB 30240809658, Rudarska 3, 52220 Labin zastupanog po punomoćniku Odvj. Goran Jovanović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 zastupanog po punomoćniku Odvj. Goran Jovanović</item>
    </izvorni_sadrzaj>
    <derivirana_varijabla naziv="DomainObject.Predmet.ProtuStrankaListFormated_1">
      <item>MAS. TECH. d.o.o. LABIN zastupanog po punomoćniku Odvj. Goran Jovanović</item>
    </derivirana_varijabla>
  </DomainObject.Predmet.ProtuStrankaListFormated>
  <DomainObject.Predmet.ProtuStrankaListFormatedOIB>
    <izvorni_sadrzaj>
      <item>MAS. TECH. d.o.o. LABIN, OIB 30240809658 zastupanog po punomoćniku Odvj. Goran Jovanović</item>
    </izvorni_sadrzaj>
    <derivirana_varijabla naziv="DomainObject.Predmet.ProtuStrankaListFormatedOIB_1">
      <item>MAS. TECH. d.o.o. LABIN, OIB 30240809658 zastupanog po punomoćniku Odvj. Goran Jovanović</item>
    </derivirana_varijabla>
  </DomainObject.Predmet.ProtuStrankaListFormatedOIB>
  <DomainObject.Predmet.ProtuStrankaListFormatedWithAdress>
    <izvorni_sadrzaj>
      <item>MAS. TECH. d.o.o. LABIN, Rudarska 3, 52220 Labin zastupanog po punomoćniku Odvj. Goran Jovanović</item>
    </izvorni_sadrzaj>
    <derivirana_varijabla naziv="DomainObject.Predmet.ProtuStrankaListFormatedWithAdress_1">
      <item>MAS. TECH. d.o.o. LABIN, Rudarska 3, 52220 Labin zastupanog po punomoćniku Odvj. Goran Jovanović</item>
    </derivirana_varijabla>
  </DomainObject.Predmet.ProtuStrankaListFormatedWithAdress>
  <DomainObject.Predmet.ProtuStrankaListFormatedWithAdressOIB>
    <izvorni_sadrzaj>
      <item>MAS. TECH. d.o.o. LABIN, OIB 30240809658, Rudarska 3, 52220 Labin zastupanog po punomoćniku Odvj. Goran Jovanović</item>
    </izvorni_sadrzaj>
    <derivirana_varijabla naziv="DomainObject.Predmet.ProtuStrankaListFormatedWithAdressOIB_1">
      <item>MAS. TECH. d.o.o. LABIN, OIB 30240809658, Rudarska 3, 52220 Labin zastupanog po punomoćniku Odvj. Goran Jovanović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 punomoćnik sudionika u postupku MAS. TECH. d.o.o. LABIN</item>
    </izvorni_sadrzaj>
    <derivirana_varijabla naziv="DomainObject.Predmet.OstaliListFormated_1">
      <item>Odvj. Goran Jovanović punomoćnik sudionika u postupku MAS. TECH. d.o.o. LABIN</item>
    </derivirana_varijabla>
  </DomainObject.Predmet.OstaliListFormated>
  <DomainObject.Predmet.OstaliListFormatedOIB>
    <izvorni_sadrzaj>
      <item>Odvj. Goran Jovanović punomoćnik sudionika u postupku MAS. TECH. d.o.o. LABIN</item>
    </izvorni_sadrzaj>
    <derivirana_varijabla naziv="DomainObject.Predmet.OstaliListFormatedOIB_1">
      <item>Odvj. Goran Jovanović punomoćnik sudionika u postupku MAS. TECH. d.o.o. LABIN</item>
    </derivirana_varijabla>
  </DomainObject.Predmet.OstaliListFormatedOIB>
  <DomainObject.Predmet.OstaliListFormatedWithAdress>
    <izvorni_sadrzaj>
      <item>Odvj. Goran Jovanović, Rudarska 1, 52220 Labin punomoćnik sudionika u postupku MAS. TECH. d.o.o. LABIN</item>
    </izvorni_sadrzaj>
    <derivirana_varijabla naziv="DomainObject.Predmet.OstaliListFormatedWithAdress_1">
      <item>Odvj. Goran Jovanović, Rudarska 1, 52220 Labin punomoćnik sudionika u postupku MAS. TECH. d.o.o. LABIN</item>
    </derivirana_varijabla>
  </DomainObject.Predmet.OstaliListFormatedWithAdress>
  <DomainObject.Predmet.OstaliListFormatedWithAdressOIB>
    <izvorni_sadrzaj>
      <item>Odvj. Goran Jovanović, Rudarska 1, 52220 Labin punomoćnik sudionika u postupku MAS. TECH. d.o.o. LABIN</item>
    </izvorni_sadrzaj>
    <derivirana_varijabla naziv="DomainObject.Predmet.OstaliListFormatedWithAdressOIB_1">
      <item>Odvj. Goran Jovanović, Rudarska 1, 52220 Labin punomoćnik sudionika u postupku MAS. TECH. d.o.o.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MAS. TECH. d.o.o. LABIN</item>
      <item>MAS. TECH. d.o.o. LABIN</item>
      <item>Odvj. Goran Jovanović</item>
    </izvorni_sadrzaj>
    <derivirana_varijabla naziv="DomainObject.Predmet.SudioniciListNaziv_1">
      <item>MAS. TECH. d.o.o. LABIN</item>
      <item>MAS. TECH. d.o.o. LABIN</item>
      <item>Odvj. Goran Jovanović</item>
    </derivirana_varijabla>
  </DomainObject.Predmet.SudioniciListNaziv>
  <DomainObject.Predmet.SudioniciListAdressOIB>
    <izvorni_sadrzaj>
      <item>MAS. TECH. d.o.o. LABIN, OIB 30240809658, Rudarska 3,52220 Labin</item>
      <item>MAS. TECH. d.o.o. LABIN, OIB 30240809658, Rudarska 3,52220 Labin</item>
      <item>Odvj. Goran Jovanović, Rudarska 1,52220 Labin</item>
    </izvorni_sadrzaj>
    <derivirana_varijabla naziv="DomainObject.Predmet.SudioniciListAdressOIB_1">
      <item>MAS. TECH. d.o.o. LABIN, OIB 30240809658, Rudarska 3,52220 Labin</item>
      <item>MAS. TECH. d.o.o. LABIN, OIB 30240809658, Rudarska 3,52220 Labin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30240809658</item>
      <item>, OIB 30240809658</item>
      <item>, OIB null</item>
    </izvorni_sadrzaj>
    <derivirana_varijabla naziv="DomainObject.Predmet.SudioniciListNazivOIB_1">
      <item>, OIB 30240809658</item>
      <item>, OIB 30240809658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2100</properties:Characters>
  <properties:Lines>174</properties:Lines>
  <properties:Paragraphs>162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2016-07-21T08:42:00Z</dcterms:created>
  <dc:creator>Jasmina Matika</dc:creator>
  <cp:lastModifiedBy>Jasmina Matika</cp:lastModifiedBy>
  <cp:lastPrinted>2016-07-22T07:52:00Z</cp:lastPrinted>
  <dcterms:modified xmlns:xsi="http://www.w3.org/2001/XMLSchema-instance" xsi:type="dcterms:W3CDTF">2016-07-22T07:59:00Z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