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23a2" w14:paraId="26423a2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CB12E1">
        <w:t>3390</w:t>
      </w:r>
      <w:r w:rsidR="00F70253">
        <w:t>/</w:t>
      </w:r>
      <w:r w:rsidR="00CD240C">
        <w:t>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CD240C">
        <w:t>3</w:t>
      </w:r>
      <w:r w:rsidR="00CB12E1">
        <w:t>390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F70253">
        <w:t>1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CB12E1">
        <w:t>SILOTRANSPORTI AGRO-MAR d.o.o., OIB 30617987616, Hrvatski Leskovac, Demerje 8/a</w:t>
      </w:r>
      <w:r w:rsidR="00F70253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CB12E1">
        <w:t>706.642,18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F70253">
        <w:t>14</w:t>
      </w:r>
      <w:r w:rsidR="00CD240C">
        <w:t>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6498"/>
    <w:rsid w:val="000E319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AD08E5"/>
    <w:rsid w:val="00B82F18"/>
    <w:rsid w:val="00C2303F"/>
    <w:rsid w:val="00C836B9"/>
    <w:rsid w:val="00C86ABF"/>
    <w:rsid w:val="00C958E9"/>
    <w:rsid w:val="00CB12E1"/>
    <w:rsid w:val="00CD240C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70253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8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8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8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8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8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8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8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8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3390</izvorni_sadrzaj>
    <derivirana_varijabla naziv="DomainObject.Predmet.Broj_1">3390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St-3390/2015</izvorni_sadrzaj>
    <derivirana_varijabla naziv="DomainObject.Predmet.OznakaBroj_1">St-3390/2015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SILOTRANSPORTI AGRO-MAR d.o.o. zastupanog po punomoćniku MARIJANA MARIĆ</izvorni_sadrzaj>
    <derivirana_varijabla naziv="DomainObject.Predmet.ProtustrankaFormated_1">  SILOTRANSPORTI AGRO-MAR d.o.o. zastupanog po punomoćniku MARIJANA MARIĆ</derivirana_varijabla>
  </DomainObject.Predmet.ProtustrankaFormated>
  <DomainObject.Predmet.ProtustrankaFormatedOIB>
    <izvorni_sadrzaj>  SILOTRANSPORTI AGRO-MAR d.o.o., OIB 30617987616 zastupanog po punomoćniku MARIJANA MARIĆ</izvorni_sadrzaj>
    <derivirana_varijabla naziv="DomainObject.Predmet.ProtustrankaFormatedOIB_1">  SILOTRANSPORTI AGRO-MAR d.o.o., OIB 30617987616 zastupanog po punomoćniku MARIJANA MARIĆ</derivirana_varijabla>
  </DomainObject.Predmet.ProtustrankaFormatedOIB>
  <DomainObject.Predmet.ProtustrankaFormatedWithAdress>
    <izvorni_sadrzaj> SILOTRANSPORTI AGRO-MAR d.o.o., Demerje 8/a, 10257 Hrvatski Leskovac zastupanog po punomoćniku MARIJANA MARIĆ</izvorni_sadrzaj>
    <derivirana_varijabla naziv="DomainObject.Predmet.ProtustrankaFormatedWithAdress_1"> SILOTRANSPORTI AGRO-MAR d.o.o., Demerje 8/a, 10257 Hrvatski Leskovac zastupanog po punomoćniku MARIJANA MARIĆ</derivirana_varijabla>
  </DomainObject.Predmet.ProtustrankaFormatedWithAdress>
  <DomainObject.Predmet.ProtustrankaFormatedWithAdressOIB>
    <izvorni_sadrzaj> SILOTRANSPORTI AGRO-MAR d.o.o., OIB 30617987616, Demerje 8/a, 10257 Hrvatski Leskovac zastupanog po punomoćniku MARIJANA MARIĆ</izvorni_sadrzaj>
    <derivirana_varijabla naziv="DomainObject.Predmet.ProtustrankaFormatedWithAdressOIB_1"> SILOTRANSPORTI AGRO-MAR d.o.o., OIB 30617987616, Demerje 8/a, 10257 Hrvatski Leskovac zastupanog po punomoćniku MARIJANA MARIĆ</derivirana_varijabla>
  </DomainObject.Predmet.ProtustrankaFormatedWithAdressOIB>
  <DomainObject.Predmet.ProtustrankaWithAdress>
    <izvorni_sadrzaj>SILOTRANSPORTI AGRO-MAR d.o.o. Demerje 8/a, 10257 Hrvatski Leskovac</izvorni_sadrzaj>
    <derivirana_varijabla naziv="DomainObject.Predmet.ProtustrankaWithAdress_1">SILOTRANSPORTI AGRO-MAR d.o.o. Demerje 8/a, 10257 Hrvatski Leskovac</derivirana_varijabla>
  </DomainObject.Predmet.ProtustrankaWithAdress>
  <DomainObject.Predmet.ProtustrankaWithAdressOIB>
    <izvorni_sadrzaj>SILOTRANSPORTI AGRO-MAR d.o.o., OIB 30617987616, Demerje 8/a, 10257 Hrvatski Leskovac</izvorni_sadrzaj>
    <derivirana_varijabla naziv="DomainObject.Predmet.ProtustrankaWithAdressOIB_1">SILOTRANSPORTI AGRO-MAR d.o.o., OIB 30617987616, Demerje 8/a, 10257 Hrvatski Leskovac</derivirana_varijabla>
  </DomainObject.Predmet.ProtustrankaWithAdressOIB>
  <DomainObject.Predmet.ProtustrankaNazivFormated>
    <izvorni_sadrzaj>SILOTRANSPORTI AGRO-MAR d.o.o.</izvorni_sadrzaj>
    <derivirana_varijabla naziv="DomainObject.Predmet.ProtustrankaNazivFormated_1">SILOTRANSPORTI AGRO-MAR d.o.o.</derivirana_varijabla>
  </DomainObject.Predmet.ProtustrankaNazivFormated>
  <DomainObject.Predmet.ProtustrankaNazivFormatedOIB>
    <izvorni_sadrzaj>SILOTRANSPORTI AGRO-MAR d.o.o., OIB 30617987616</izvorni_sadrzaj>
    <derivirana_varijabla naziv="DomainObject.Predmet.ProtustrankaNazivFormatedOIB_1">SILOTRANSPORTI AGRO-MAR d.o.o., OIB 30617987616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SILOTRANSPORTI AGRO-MAR d.o.o. zastupanog po punomoćniku MARIJANA MARIĆ</item>
    </izvorni_sadrzaj>
    <derivirana_varijabla naziv="DomainObject.Predmet.ProtuStrankaListFormated_1">
      <item>SILOTRANSPORTI AGRO-MAR d.o.o. zastupanog po punomoćniku MARIJANA MARIĆ</item>
    </derivirana_varijabla>
  </DomainObject.Predmet.ProtuStrankaListFormated>
  <DomainObject.Predmet.ProtuStrankaListFormatedOIB>
    <izvorni_sadrzaj>
      <item>SILOTRANSPORTI AGRO-MAR d.o.o., OIB 30617987616 zastupanog po punomoćniku MARIJANA MARIĆ</item>
    </izvorni_sadrzaj>
    <derivirana_varijabla naziv="DomainObject.Predmet.ProtuStrankaListFormatedOIB_1">
      <item>SILOTRANSPORTI AGRO-MAR d.o.o., OIB 30617987616 zastupanog po punomoćniku MARIJANA MARIĆ</item>
    </derivirana_varijabla>
  </DomainObject.Predmet.ProtuStrankaListFormatedOIB>
  <DomainObject.Predmet.ProtuStrankaListFormatedWithAdress>
    <izvorni_sadrzaj>
      <item>SILOTRANSPORTI AGRO-MAR d.o.o., Demerje 8/a, 10257 Hrvatski Leskovac zastupanog po punomoćniku MARIJANA MARIĆ</item>
    </izvorni_sadrzaj>
    <derivirana_varijabla naziv="DomainObject.Predmet.ProtuStrankaListFormatedWithAdress_1">
      <item>SILOTRANSPORTI AGRO-MAR d.o.o., Demerje 8/a, 10257 Hrvatski Leskovac zastupanog po punomoćniku MARIJANA MARIĆ</item>
    </derivirana_varijabla>
  </DomainObject.Predmet.ProtuStrankaListFormatedWithAdress>
  <DomainObject.Predmet.ProtuStrankaListFormatedWithAdressOIB>
    <izvorni_sadrzaj>
      <item>SILOTRANSPORTI AGRO-MAR d.o.o., OIB 30617987616, Demerje 8/a, 10257 Hrvatski Leskovac zastupanog po punomoćniku MARIJANA MARIĆ</item>
    </izvorni_sadrzaj>
    <derivirana_varijabla naziv="DomainObject.Predmet.ProtuStrankaListFormatedWithAdressOIB_1">
      <item>SILOTRANSPORTI AGRO-MAR d.o.o., OIB 30617987616, Demerje 8/a, 10257 Hrvatski Leskovac zastupanog po punomoćniku MARIJANA MARIĆ</item>
    </derivirana_varijabla>
  </DomainObject.Predmet.ProtuStrankaListFormatedWithAdressOIB>
  <DomainObject.Predmet.ProtuStrankaListNazivFormated>
    <izvorni_sadrzaj>
      <item>SILOTRANSPORTI AGRO-MAR d.o.o.</item>
    </izvorni_sadrzaj>
    <derivirana_varijabla naziv="DomainObject.Predmet.ProtuStrankaListNazivFormated_1">
      <item>SILOTRANSPORTI AGRO-MAR d.o.o.</item>
    </derivirana_varijabla>
  </DomainObject.Predmet.ProtuStrankaListNazivFormated>
  <DomainObject.Predmet.ProtuStrankaListNazivFormatedOIB>
    <izvorni_sadrzaj>
      <item>SILOTRANSPORTI AGRO-MAR d.o.o., OIB 30617987616</item>
    </izvorni_sadrzaj>
    <derivirana_varijabla naziv="DomainObject.Predmet.ProtuStrankaListNazivFormatedOIB_1">
      <item>SILOTRANSPORTI AGRO-MAR d.o.o., OIB 30617987616</item>
    </derivirana_varijabla>
  </DomainObject.Predmet.ProtuStrankaListNazivFormatedOIB>
  <DomainObject.Predmet.OstaliListFormated>
    <izvorni_sadrzaj>
      <item>MARIJANA MARIĆ punomoćnik sudionika u postupku SILOTRANSPORTI AGRO-MAR d.o.o.</item>
    </izvorni_sadrzaj>
    <derivirana_varijabla naziv="DomainObject.Predmet.OstaliListFormated_1">
      <item>MARIJANA MARIĆ punomoćnik sudionika u postupku SILOTRANSPORTI AGRO-MAR d.o.o.</item>
    </derivirana_varijabla>
  </DomainObject.Predmet.OstaliListFormated>
  <DomainObject.Predmet.OstaliListFormatedOIB>
    <izvorni_sadrzaj>
      <item>MARIJANA MARIĆ, OIB 15860725560 punomoćnik sudionika u postupku SILOTRANSPORTI AGRO-MAR d.o.o.</item>
    </izvorni_sadrzaj>
    <derivirana_varijabla naziv="DomainObject.Predmet.OstaliListFormatedOIB_1">
      <item>MARIJANA MARIĆ, OIB 15860725560 punomoćnik sudionika u postupku SILOTRANSPORTI AGRO-MAR d.o.o.</item>
    </derivirana_varijabla>
  </DomainObject.Predmet.OstaliListFormatedOIB>
  <DomainObject.Predmet.OstaliListFormatedWithAdress>
    <izvorni_sadrzaj>
      <item>MARIJANA MARIĆ, Demerje 8/a, 10257 Hrvatski Leskovac punomoćnik sudionika u postupku SILOTRANSPORTI AGRO-MAR d.o.o.</item>
    </izvorni_sadrzaj>
    <derivirana_varijabla naziv="DomainObject.Predmet.OstaliListFormatedWithAdress_1">
      <item>MARIJANA MARIĆ, Demerje 8/a, 10257 Hrvatski Leskovac punomoćnik sudionika u postupku SILOTRANSPORTI AGRO-MAR d.o.o.</item>
    </derivirana_varijabla>
  </DomainObject.Predmet.OstaliListFormatedWithAdress>
  <DomainObject.Predmet.OstaliListFormatedWithAdressOIB>
    <izvorni_sadrzaj>
      <item>MARIJANA MARIĆ, OIB 15860725560, Demerje 8/a, 10257 Hrvatski Leskovac punomoćnik sudionika u postupku SILOTRANSPORTI AGRO-MAR d.o.o.</item>
    </izvorni_sadrzaj>
    <derivirana_varijabla naziv="DomainObject.Predmet.OstaliListFormatedWithAdressOIB_1">
      <item>MARIJANA MARIĆ, OIB 15860725560, Demerje 8/a, 10257 Hrvatski Leskovac punomoćnik sudionika u postupku SILOTRANSPORTI AGRO-MAR d.o.o.</item>
    </derivirana_varijabla>
  </DomainObject.Predmet.OstaliListFormatedWithAdressOIB>
  <DomainObject.Predmet.OstaliListNazivFormated>
    <izvorni_sadrzaj>
      <item>MARIJANA MARIĆ</item>
    </izvorni_sadrzaj>
    <derivirana_varijabla naziv="DomainObject.Predmet.OstaliListNazivFormated_1">
      <item>MARIJANA MARIĆ</item>
    </derivirana_varijabla>
  </DomainObject.Predmet.OstaliListNazivFormated>
  <DomainObject.Predmet.OstaliListNazivFormatedOIB>
    <izvorni_sadrzaj>
      <item>MARIJANA MARIĆ, OIB 15860725560</item>
    </izvorni_sadrzaj>
    <derivirana_varijabla naziv="DomainObject.Predmet.OstaliListNazivFormatedOIB_1">
      <item>MARIJANA MARIĆ, OIB 15860725560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SILOTRANSPORTI AGRO-MAR d.o.o.</izvorni_sadrzaj>
    <derivirana_varijabla naziv="DomainObject.Predmet.ProtustrankaIDrugi_1">SILOTRANSPORTI AGRO-MAR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SILOTRANSPORTI AGRO-MAR d.o.o., OIB 30617987616, Demerje 8/a, 10257 Hrvatski Leskovac</izvorni_sadrzaj>
    <derivirana_varijabla naziv="DomainObject.Predmet.ProtustrankaIDrugiAdressOIB_1">SILOTRANSPORTI AGRO-MAR d.o.o., OIB 30617987616, Demerje 8/a,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SILOTRANSPORTI AGRO-MAR d.o.o.</item>
      <item>MARIJANA MARIĆ</item>
    </izvorni_sadrzaj>
    <derivirana_varijabla naziv="DomainObject.Predmet.SudioniciListNaziv_1">
      <item>FINA Regionalni centar Zagreb</item>
      <item>SILOTRANSPORTI AGRO-MAR d.o.o.</item>
      <item>MARIJANA MARIĆ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SILOTRANSPORTI AGRO-MAR d.o.o., OIB 30617987616, Demerje 8/a,10257 Hrvatski Leskovac</item>
      <item>MARIJANA MARIĆ, OIB 15860725560, Demerje 8/a,10257 Hrvatski Leskovac</item>
    </izvorni_sadrzaj>
    <derivirana_varijabla naziv="DomainObject.Predmet.SudioniciListAdressOIB_1">
      <item>FINA Regionalni centar Zagreb, OIB 85821130368, Trg svibanjskih žrtava 1995. br.1,10000 Zagreb</item>
      <item>SILOTRANSPORTI AGRO-MAR d.o.o., OIB 30617987616, Demerje 8/a,10257 Hrvatski Leskovac</item>
      <item>MARIJANA MARIĆ, OIB 15860725560, Demerje 8/a,10257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30617987616</item>
      <item>, OIB 15860725560</item>
    </izvorni_sadrzaj>
    <derivirana_varijabla naziv="DomainObject.Predmet.SudioniciListNazivOIB_1">
      <item>, OIB 85821130368</item>
      <item>, OIB 30617987616</item>
      <item>, OIB 15860725560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1304</properties:Characters>
  <properties:Lines>44</properties:Lines>
  <properties:Paragraphs>15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2015-12-14T07:11:00Z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