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6be9" w14:paraId="a856be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6616B">
        <w:t>8723/15-3</w:t>
      </w:r>
    </w:p>
    <w:p w:rsidRDefault="0094369F" w:rsidP="0016616B" w:rsidR="0094369F"/>
    <w:p w:rsidRDefault="0094369F" w:rsidP="008848AD" w:rsidR="00E20CF9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16616B" w:rsidRPr="0016616B">
        <w:t>OPERACIJSKI SUSTAVI d.o.o.</w:t>
      </w:r>
      <w:r w:rsidR="0016616B">
        <w:t xml:space="preserve"> </w:t>
      </w:r>
      <w:r w:rsidR="00F977F4">
        <w:t xml:space="preserve">Zagreb, </w:t>
      </w:r>
      <w:r w:rsidR="0016616B">
        <w:t>Viktora Kovačića 5</w:t>
      </w:r>
      <w:r w:rsidR="00D271DD">
        <w:t xml:space="preserve"> </w:t>
      </w:r>
      <w:r w:rsidR="00791A12">
        <w:t xml:space="preserve"> </w:t>
      </w:r>
      <w:r w:rsidR="00F977F4">
        <w:t xml:space="preserve">MBS: </w:t>
      </w:r>
      <w:r w:rsidR="0016616B" w:rsidRPr="0016616B">
        <w:t>080441075</w:t>
      </w:r>
      <w:r w:rsidR="00F977F4">
        <w:t xml:space="preserve"> OIB:</w:t>
      </w:r>
      <w:r w:rsidR="0016616B" w:rsidRPr="0016616B">
        <w:t xml:space="preserve"> 81308727723</w:t>
      </w:r>
      <w:r w:rsidR="0016616B">
        <w:t xml:space="preserve"> </w:t>
      </w:r>
      <w:r w:rsidR="00B232AC">
        <w:t xml:space="preserve">dana </w:t>
      </w:r>
      <w:r w:rsidR="00791A12">
        <w:t>4. travnja</w:t>
      </w:r>
      <w:r w:rsidR="00F977F4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16616B">
        <w:t>Radoslav Dejanović</w:t>
      </w:r>
      <w:r w:rsidR="00526554">
        <w:t xml:space="preserve"> </w:t>
      </w:r>
      <w:r w:rsidR="00E20CF9">
        <w:t xml:space="preserve">, Zagreb, </w:t>
      </w:r>
      <w:r w:rsidR="0016616B">
        <w:t>Viktora Kovačića 5</w:t>
      </w:r>
      <w:r w:rsidR="00E20CF9">
        <w:t xml:space="preserve"> </w:t>
      </w:r>
      <w:r w:rsidR="00F977F4">
        <w:t xml:space="preserve"> </w:t>
      </w:r>
      <w:r w:rsidR="0052661E">
        <w:t xml:space="preserve"> OIB: </w:t>
      </w:r>
      <w:r w:rsidR="0016616B">
        <w:t xml:space="preserve">39586150014 </w:t>
      </w:r>
      <w:r w:rsidR="0052661E">
        <w:t xml:space="preserve"> </w:t>
      </w:r>
      <w:r w:rsidR="00F977F4">
        <w:t>- osoba</w:t>
      </w:r>
      <w:r w:rsidR="0052661E">
        <w:t xml:space="preserve"> ovlaštene</w:t>
      </w:r>
      <w:r>
        <w:t xml:space="preserve"> za zastupanje dužnika</w:t>
      </w:r>
      <w:r w:rsidR="00526554" w:rsidRPr="00526554">
        <w:t xml:space="preserve"> </w:t>
      </w:r>
      <w:r w:rsidR="0016616B" w:rsidRPr="0016616B">
        <w:t>OPERACIJSKI SUSTAVI d.o.o.</w:t>
      </w:r>
      <w:r w:rsidR="0016616B">
        <w:t xml:space="preserve"> Zagreb, Viktora Kovačića 5  MBS: </w:t>
      </w:r>
      <w:r w:rsidR="0016616B" w:rsidRPr="0016616B">
        <w:t>080441075</w:t>
      </w:r>
      <w:r w:rsidR="0016616B">
        <w:t xml:space="preserve"> OIB:</w:t>
      </w:r>
      <w:r w:rsidR="0016616B" w:rsidRPr="0016616B">
        <w:t xml:space="preserve"> 81308727723</w:t>
      </w:r>
      <w:r w:rsidR="0016616B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16616B" w:rsidRPr="0016616B">
        <w:t>OPERACIJSKI SUSTAVI d.o.o.</w:t>
      </w:r>
      <w:r w:rsidR="0016616B">
        <w:t xml:space="preserve"> Zagreb, Viktora Kovačića 5  MBS: </w:t>
      </w:r>
      <w:r w:rsidR="0016616B" w:rsidRPr="0016616B">
        <w:t>080441075</w:t>
      </w:r>
      <w:r w:rsidR="0016616B">
        <w:t xml:space="preserve"> OIB:</w:t>
      </w:r>
      <w:r w:rsidR="0016616B" w:rsidRPr="0016616B">
        <w:t xml:space="preserve"> 81308727723</w:t>
      </w:r>
      <w:r w:rsidR="0016616B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6616B">
        <w:t>113.966,18</w:t>
      </w:r>
      <w:r w:rsidR="00526554">
        <w:t xml:space="preserve">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791A12">
        <w:t>4. travnja</w:t>
      </w:r>
      <w:r w:rsidR="00F977F4">
        <w:t xml:space="preserve"> </w:t>
      </w:r>
      <w:r w:rsidR="0052661E">
        <w:t xml:space="preserve">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8E0B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8E0B21">
        <w:t>,v.r.</w:t>
      </w:r>
    </w:p>
    <w:p w:rsidRDefault="008E0B21" w:rsidR="008E0B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E0B21" w:rsidP="008E0B21" w:rsidR="008E0B21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6616B"/>
    <w:rsid w:val="00180C32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554"/>
    <w:rsid w:val="0052661E"/>
    <w:rsid w:val="005315D9"/>
    <w:rsid w:val="006630E6"/>
    <w:rsid w:val="006B3CA8"/>
    <w:rsid w:val="006D37EF"/>
    <w:rsid w:val="006D7209"/>
    <w:rsid w:val="00791A12"/>
    <w:rsid w:val="007A5DAF"/>
    <w:rsid w:val="007C5E77"/>
    <w:rsid w:val="00842B89"/>
    <w:rsid w:val="00852BC6"/>
    <w:rsid w:val="00881B6D"/>
    <w:rsid w:val="008848AD"/>
    <w:rsid w:val="00887EA1"/>
    <w:rsid w:val="008D12F2"/>
    <w:rsid w:val="008E0B21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271DD"/>
    <w:rsid w:val="00D51262"/>
    <w:rsid w:val="00D92198"/>
    <w:rsid w:val="00DA5164"/>
    <w:rsid w:val="00DD686D"/>
    <w:rsid w:val="00E20CF9"/>
    <w:rsid w:val="00EA30C4"/>
    <w:rsid w:val="00EA3AF8"/>
    <w:rsid w:val="00EB07C2"/>
    <w:rsid w:val="00EC4021"/>
    <w:rsid w:val="00EE6B44"/>
    <w:rsid w:val="00F33CE5"/>
    <w:rsid w:val="00F45796"/>
    <w:rsid w:val="00F87778"/>
    <w:rsid w:val="00F941E3"/>
    <w:rsid w:val="00F977F4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0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8723</izvorni_sadrzaj>
    <derivirana_varijabla naziv="DomainObject.Predmet.Broj_1">8723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St-8723/2015</izvorni_sadrzaj>
    <derivirana_varijabla naziv="DomainObject.Predmet.OznakaBroj_1">St-8723/2015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OPERACIJSKI SUSTAVI d.o.o.</izvorni_sadrzaj>
    <derivirana_varijabla naziv="DomainObject.Predmet.ProtustrankaFormated_1">  OPERACIJSKI SUSTAVI d.o.o.</derivirana_varijabla>
  </DomainObject.Predmet.ProtustrankaFormated>
  <DomainObject.Predmet.ProtustrankaFormatedOIB>
    <izvorni_sadrzaj>  OPERACIJSKI SUSTAVI d.o.o., OIB 81308727723</izvorni_sadrzaj>
    <derivirana_varijabla naziv="DomainObject.Predmet.ProtustrankaFormatedOIB_1">  OPERACIJSKI SUSTAVI d.o.o., OIB 81308727723</derivirana_varijabla>
  </DomainObject.Predmet.ProtustrankaFormatedOIB>
  <DomainObject.Predmet.ProtustrankaFormatedWithAdress>
    <izvorni_sadrzaj> OPERACIJSKI SUSTAVI d.o.o., Viktora Kovačića 5, 10000 Zagreb</izvorni_sadrzaj>
    <derivirana_varijabla naziv="DomainObject.Predmet.ProtustrankaFormatedWithAdress_1"> OPERACIJSKI SUSTAVI d.o.o., Viktora Kovačića 5, 10000 Zagreb</derivirana_varijabla>
  </DomainObject.Predmet.ProtustrankaFormatedWithAdress>
  <DomainObject.Predmet.ProtustrankaFormatedWithAdressOIB>
    <izvorni_sadrzaj> OPERACIJSKI SUSTAVI d.o.o., OIB 81308727723, Viktora Kovačića 5, 10000 Zagreb</izvorni_sadrzaj>
    <derivirana_varijabla naziv="DomainObject.Predmet.ProtustrankaFormatedWithAdressOIB_1"> OPERACIJSKI SUSTAVI d.o.o., OIB 81308727723, Viktora Kovačića 5, 10000 Zagreb</derivirana_varijabla>
  </DomainObject.Predmet.ProtustrankaFormatedWithAdressOIB>
  <DomainObject.Predmet.ProtustrankaWithAdress>
    <izvorni_sadrzaj>OPERACIJSKI SUSTAVI d.o.o. Viktora Kovačića 5, 10000 Zagreb</izvorni_sadrzaj>
    <derivirana_varijabla naziv="DomainObject.Predmet.ProtustrankaWithAdress_1">OPERACIJSKI SUSTAVI d.o.o. Viktora Kovačića 5, 10000 Zagreb</derivirana_varijabla>
  </DomainObject.Predmet.ProtustrankaWithAdress>
  <DomainObject.Predmet.ProtustrankaWithAdressOIB>
    <izvorni_sadrzaj>OPERACIJSKI SUSTAVI d.o.o., OIB 81308727723, Viktora Kovačića 5, 10000 Zagreb</izvorni_sadrzaj>
    <derivirana_varijabla naziv="DomainObject.Predmet.ProtustrankaWithAdressOIB_1">OPERACIJSKI SUSTAVI d.o.o., OIB 81308727723, Viktora Kovačića 5, 10000 Zagreb</derivirana_varijabla>
  </DomainObject.Predmet.ProtustrankaWithAdressOIB>
  <DomainObject.Predmet.ProtustrankaNazivFormated>
    <izvorni_sadrzaj>OPERACIJSKI SUSTAVI d.o.o.</izvorni_sadrzaj>
    <derivirana_varijabla naziv="DomainObject.Predmet.ProtustrankaNazivFormated_1">OPERACIJSKI SUSTAVI d.o.o.</derivirana_varijabla>
  </DomainObject.Predmet.ProtustrankaNazivFormated>
  <DomainObject.Predmet.ProtustrankaNazivFormatedOIB>
    <izvorni_sadrzaj>OPERACIJSKI SUSTAVI d.o.o., OIB 81308727723</izvorni_sadrzaj>
    <derivirana_varijabla naziv="DomainObject.Predmet.ProtustrankaNazivFormatedOIB_1">OPERACIJSKI SUSTAVI d.o.o., OIB 81308727723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OPERACIJSKI SUSTAVI d.o.o.</item>
    </izvorni_sadrzaj>
    <derivirana_varijabla naziv="DomainObject.Predmet.ProtuStrankaListFormated_1">
      <item>OPERACIJSKI SUSTAVI d.o.o.</item>
    </derivirana_varijabla>
  </DomainObject.Predmet.ProtuStrankaListFormated>
  <DomainObject.Predmet.ProtuStrankaListFormatedOIB>
    <izvorni_sadrzaj>
      <item>OPERACIJSKI SUSTAVI d.o.o., OIB 81308727723</item>
    </izvorni_sadrzaj>
    <derivirana_varijabla naziv="DomainObject.Predmet.ProtuStrankaListFormatedOIB_1">
      <item>OPERACIJSKI SUSTAVI d.o.o., OIB 81308727723</item>
    </derivirana_varijabla>
  </DomainObject.Predmet.ProtuStrankaListFormatedOIB>
  <DomainObject.Predmet.ProtuStrankaListFormatedWithAdress>
    <izvorni_sadrzaj>
      <item>OPERACIJSKI SUSTAVI d.o.o., Viktora Kovačića 5, 10000 Zagreb</item>
    </izvorni_sadrzaj>
    <derivirana_varijabla naziv="DomainObject.Predmet.ProtuStrankaListFormatedWithAdress_1">
      <item>OPERACIJSKI SUSTAVI d.o.o., Viktora Kovačića 5, 10000 Zagreb</item>
    </derivirana_varijabla>
  </DomainObject.Predmet.ProtuStrankaListFormatedWithAdress>
  <DomainObject.Predmet.ProtuStrankaListFormatedWithAdressOIB>
    <izvorni_sadrzaj>
      <item>OPERACIJSKI SUSTAVI d.o.o., OIB 81308727723, Viktora Kovačića 5, 10000 Zagreb</item>
    </izvorni_sadrzaj>
    <derivirana_varijabla naziv="DomainObject.Predmet.ProtuStrankaListFormatedWithAdressOIB_1">
      <item>OPERACIJSKI SUSTAVI d.o.o., OIB 81308727723, Viktora Kovačića 5, 10000 Zagreb</item>
    </derivirana_varijabla>
  </DomainObject.Predmet.ProtuStrankaListFormatedWithAdressOIB>
  <DomainObject.Predmet.ProtuStrankaListNazivFormated>
    <izvorni_sadrzaj>
      <item>OPERACIJSKI SUSTAVI d.o.o.</item>
    </izvorni_sadrzaj>
    <derivirana_varijabla naziv="DomainObject.Predmet.ProtuStrankaListNazivFormated_1">
      <item>OPERACIJSKI SUSTAVI d.o.o.</item>
    </derivirana_varijabla>
  </DomainObject.Predmet.ProtuStrankaListNazivFormated>
  <DomainObject.Predmet.ProtuStrankaListNazivFormatedOIB>
    <izvorni_sadrzaj>
      <item>OPERACIJSKI SUSTAVI d.o.o., OIB 81308727723</item>
    </izvorni_sadrzaj>
    <derivirana_varijabla naziv="DomainObject.Predmet.ProtuStrankaListNazivFormatedOIB_1">
      <item>OPERACIJSKI SUSTAVI d.o.o., OIB 81308727723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OPERACIJSKI SUSTAVI d.o.o.</izvorni_sadrzaj>
    <derivirana_varijabla naziv="DomainObject.Predmet.ProtustrankaIDrugi_1">OPERACIJSKI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OPERACIJSKI SUSTAVI d.o.o., OIB 81308727723, Viktora Kovačića 5, 10000 Zagreb</izvorni_sadrzaj>
    <derivirana_varijabla naziv="DomainObject.Predmet.ProtustrankaIDrugiAdressOIB_1">OPERACIJSKI SUSTAVI d.o.o., OIB 81308727723,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OPERACIJSKI SUSTAVI d.o.o.</item>
    </izvorni_sadrzaj>
    <derivirana_varijabla naziv="DomainObject.Predmet.SudioniciListNaziv_1">
      <item>FINA Regionalni centar Zagreb</item>
      <item>OPERACIJSKI 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OPERACIJSKI SUSTAVI d.o.o., OIB 81308727723, Viktora Kovačića 5,10000 Zagreb</item>
    </izvorni_sadrzaj>
    <derivirana_varijabla naziv="DomainObject.Predmet.SudioniciListAdressOIB_1">
      <item>FINA Regionalni centar Zagreb, OIB 85821130368, Trg svibanjskih žrtava 1995. 1,10000 Zagreb</item>
      <item>OPERACIJSKI SUSTAVI d.o.o., OIB 81308727723, Viktora Kovačića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81308727723</item>
    </izvorni_sadrzaj>
    <derivirana_varijabla naziv="DomainObject.Predmet.SudioniciListNazivOIB_1">
      <item>, OIB 85821130368</item>
      <item>, OIB 81308727723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1996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2016-04-04T08:25:00Z</dcterms:created>
  <dc:creator>Vinka Mihalinčić</dc:creator>
  <cp:lastModifiedBy>Vinka Mihalinčić</cp:lastModifiedBy>
  <cp:lastPrinted>2016-04-04T08:20:00Z</cp:lastPrinted>
  <dcterms:modified xmlns:xsi="http://www.w3.org/2001/XMLSchema-instance" xsi:type="dcterms:W3CDTF">2016-04-04T08:32:00Z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