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9c5f1" w14:paraId="739c5f1" w:rsidRDefault="00AE491A" w:rsidP="00AE491A" w:rsidR="00AE491A">
      <w:pPr>
        <w:pStyle w:val="NormaleSPIS"/>
        <w:ind w:firstLine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1409700</wp:posOffset>
            </wp:positionH>
            <wp:positionV relativeFrom="page">
              <wp:posOffset>548640</wp:posOffset>
            </wp:positionV>
            <wp:extent cy="814056" cx="609600"/>
            <wp:effectExtent b="571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7664" cx="6123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491A" w:rsidP="00AE491A" w:rsidR="00AE491A">
      <w:pPr>
        <w:pStyle w:val="Bezproreda"/>
      </w:pPr>
      <w:r>
        <w:t xml:space="preserve">          Republika Hrvatska</w:t>
      </w:r>
    </w:p>
    <w:p w:rsidRDefault="00AE491A" w:rsidP="00AE491A" w:rsidR="00AE491A">
      <w:pPr>
        <w:pStyle w:val="Bezproreda"/>
      </w:pPr>
      <w:r>
        <w:t xml:space="preserve">     Trgovački sud u Bjelovaru</w:t>
      </w:r>
    </w:p>
    <w:p w:rsidRDefault="00AE491A" w:rsidP="00AE491A" w:rsidR="00AE491A">
      <w:pPr>
        <w:pStyle w:val="Bezproreda"/>
      </w:pPr>
      <w:r>
        <w:t>Bjelovar, Šetalište dr. Ivše Lebovića 42</w:t>
      </w:r>
    </w:p>
    <w:p w:rsidRDefault="00AE491A" w:rsidP="00AE491A" w:rsidR="00AE491A">
      <w:pPr>
        <w:pStyle w:val="Bezproreda"/>
        <w:ind w:firstLine="708" w:left="4956"/>
      </w:pPr>
      <w:r>
        <w:t xml:space="preserve">   Poslovni broj:7 St-285/2018-9</w:t>
      </w:r>
    </w:p>
    <w:p w:rsidRDefault="00AE491A" w:rsidP="00AE491A" w:rsidR="00AE491A">
      <w:pPr>
        <w:rPr>
          <w:b/>
        </w:rPr>
      </w:pPr>
    </w:p>
    <w:p w:rsidRDefault="00AE491A" w:rsidP="00AE491A" w:rsidR="00AE491A">
      <w:pPr>
        <w:pStyle w:val="Bezproreda"/>
        <w:jc w:val="center"/>
      </w:pPr>
      <w:r>
        <w:t>U  I M E  R E P U B L I K E   H R V A T  S K E</w:t>
      </w:r>
    </w:p>
    <w:p w:rsidRDefault="00AE491A" w:rsidP="00AE491A" w:rsidR="00AE491A">
      <w:pPr>
        <w:pStyle w:val="Bezproreda"/>
        <w:jc w:val="center"/>
      </w:pPr>
    </w:p>
    <w:p w:rsidRDefault="00AE491A" w:rsidP="00AE491A" w:rsidR="00AE491A">
      <w:pPr>
        <w:pStyle w:val="Bezproreda"/>
        <w:jc w:val="center"/>
      </w:pPr>
      <w:r>
        <w:t>R J E Š E N J E</w:t>
      </w:r>
    </w:p>
    <w:p w:rsidRDefault="00AE491A" w:rsidP="00AE491A" w:rsidR="00AE491A">
      <w:pPr>
        <w:pStyle w:val="Bezproreda"/>
        <w:jc w:val="center"/>
      </w:pPr>
    </w:p>
    <w:p w:rsidRDefault="00AE491A" w:rsidP="00AE491A" w:rsidR="00AE491A">
      <w:pPr>
        <w:pStyle w:val="Bezproreda"/>
        <w:jc w:val="center"/>
        <w:rPr>
          <w:b/>
        </w:rPr>
      </w:pPr>
    </w:p>
    <w:p w:rsidRDefault="00AE491A" w:rsidP="00AE491A" w:rsidR="00AE491A">
      <w:pPr>
        <w:pStyle w:val="Bezproreda"/>
        <w:jc w:val="both"/>
      </w:pPr>
      <w:r>
        <w:t xml:space="preserve">Trgovački sud u Bjelovaru, po sucu Tomislavu Mrazović, u stečajnom postupku nad dužnikom ŠPORTSKO REKREACIONI CENTAR JELENOVAC d.o.o. za unutarnju i vanjsku trgovinu, zastupanja i posredovanje u prometu robe i usluga iz Zagreba, Kosirnikova 72, MBS 080526181, OIB 02637042291, 3. kolovoza 2018. </w:t>
      </w:r>
    </w:p>
    <w:p w:rsidRDefault="00AE491A" w:rsidP="00AE491A" w:rsidR="00AE491A">
      <w:pPr>
        <w:pStyle w:val="Bezproreda"/>
      </w:pPr>
    </w:p>
    <w:p w:rsidRDefault="00AE491A" w:rsidP="00AE491A" w:rsidR="00AE491A" w:rsidRPr="00AE491A">
      <w:pPr>
        <w:pStyle w:val="Bezproreda"/>
        <w:jc w:val="center"/>
      </w:pPr>
      <w:r>
        <w:t>r i j e š i o   j e</w:t>
      </w:r>
    </w:p>
    <w:p w:rsidRDefault="00AE491A" w:rsidP="00AE491A" w:rsidR="00AE491A" w:rsidRPr="00AE491A">
      <w:pPr>
        <w:ind w:firstLine="720"/>
        <w:jc w:val="both"/>
        <w:rPr>
          <w:szCs w:val="20"/>
        </w:rPr>
      </w:pPr>
      <w:r>
        <w:t>1.Otvara se stečajni postupak</w:t>
      </w:r>
      <w:r>
        <w:rPr>
          <w:b/>
        </w:rPr>
        <w:t xml:space="preserve"> </w:t>
      </w:r>
      <w:r>
        <w:t>nad dužnikom ŠPORTSKO REKREACIONI CENTAR JELENOVAC d.o.o. za unutarnju i vanjsku trgovinu, zastupanja i posredovanje u prometu robe i usluga iz Zagreba, Kosirnikova 72, MBS 080526181, OIB 02637042291.</w:t>
      </w:r>
    </w:p>
    <w:p w:rsidRDefault="00AE491A" w:rsidP="00AE491A" w:rsidR="00AE491A">
      <w:pPr>
        <w:jc w:val="both"/>
      </w:pPr>
      <w:r>
        <w:rPr>
          <w:b/>
        </w:rPr>
        <w:tab/>
      </w:r>
      <w:r>
        <w:t>2. Za stečajnog upravitelja imenuje se Duško Koruga, OIB 40565203589, iz Zagreba, Ilica 129.</w:t>
      </w:r>
    </w:p>
    <w:p w:rsidRDefault="00AE491A" w:rsidP="00AE491A" w:rsidR="00AE491A">
      <w:pPr>
        <w:jc w:val="both"/>
      </w:pPr>
      <w:r>
        <w:tab/>
        <w:t>3.Zaključuje se stečajni postupak</w:t>
      </w:r>
      <w:r>
        <w:rPr>
          <w:b/>
        </w:rPr>
        <w:t xml:space="preserve"> </w:t>
      </w:r>
      <w:r>
        <w:t>nad dužnikom ŠPORTSKO REKREACIONI CENTAR JELENOVAC d.o.o. za unutarnju i vanjsku trgovinu, zastupanja i posredovanje u prometu robe i usluga iz Zagreba, Kosirnikova 72, MBS 080526181, OIB 02637042291.</w:t>
      </w:r>
    </w:p>
    <w:p w:rsidRDefault="00AE491A" w:rsidP="00AE491A" w:rsidR="00AE491A">
      <w:pPr>
        <w:jc w:val="both"/>
      </w:pPr>
      <w:r>
        <w:tab/>
        <w:t>4.Stečajni postupak je otvoren i zaključen s danom 3. kolovoza 2018. godine u 09,40 sati, kada je ovo rješenje stavljeno na e-oglasnu ploču ovog suda.</w:t>
      </w:r>
    </w:p>
    <w:p w:rsidRDefault="00AE491A" w:rsidP="00AE491A" w:rsidR="00AE491A">
      <w:pPr>
        <w:jc w:val="both"/>
      </w:pPr>
      <w:r>
        <w:tab/>
        <w:t>5.Nakon pravomoćnosti ovoga rješenja stečajni dužnik će se brisati iz sudskog registra.</w:t>
      </w:r>
    </w:p>
    <w:p w:rsidRDefault="00AE491A" w:rsidP="00AE491A" w:rsidR="00AE491A">
      <w:pPr>
        <w:jc w:val="both"/>
      </w:pPr>
      <w:r>
        <w:tab/>
        <w:t>6.Ovo rješenje će se objaviti na e-oglasnoj ploči Trgovačkog suda u Bjelovaru.</w:t>
      </w:r>
      <w:r>
        <w:tab/>
        <w:t xml:space="preserve"> </w:t>
      </w:r>
    </w:p>
    <w:p w:rsidRDefault="00AE491A" w:rsidP="00AE491A" w:rsidR="00AE491A">
      <w:pPr>
        <w:jc w:val="center"/>
      </w:pPr>
      <w:r>
        <w:t>Obrazloženje</w:t>
      </w:r>
    </w:p>
    <w:p w:rsidRDefault="00AE491A" w:rsidP="006C349D" w:rsidR="006C349D">
      <w:pPr>
        <w:jc w:val="both"/>
      </w:pPr>
      <w:r>
        <w:tab/>
        <w:t xml:space="preserve">Na prijedlog predlagatelja FINA, RC Zagreb za otvaranje stečajnog postupka nad dužnikom ŠPORTSKO REKREACIONI CENTAR JELENOVAC d.o.o. za unutarnju i vanjsku trgovinu, zastupanja i posredovanje u prometu robe i usluga iz Zagreba, Kosirnikova 72, MBS 080526181, OIB 02637042291, sud je pokrenuo postupak radi utvrđivanja uvjeta za otvaranje stečajnog postupka nad dužnikom, te u tom postupku utvrdio da dužnik nema imovine kojom bi se mogli pokriti troškovi stečajnog postupka, slijedom čega je svojim rješenjem 7 St-285/2018-8 od dana 10.07.2018. godine, pozvao osobe koje imaju pravni interes za provedbu stečajnog postupka nad navedenim stečajnim dužnikom da u roku od 15 </w:t>
      </w:r>
    </w:p>
    <w:p w:rsidRDefault="006C349D" w:rsidP="006C349D" w:rsidR="006C349D">
      <w:pPr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broj: 7 St-285/2018-9</w:t>
      </w:r>
    </w:p>
    <w:p w:rsidRDefault="00AE491A" w:rsidP="006C349D" w:rsidR="00AE491A">
      <w:pPr>
        <w:jc w:val="both"/>
      </w:pPr>
      <w:r>
        <w:t xml:space="preserve">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dana 10.07.2018. godine, pa kako nitko nije u 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1., 2., 3. i 4. izreke ovog rješenja, a u pogledu točke 5. i 6. izreke ovog rješenja o brisanju dužnika iz sudskog registra i objavi izvatka iz rješenja na e-oglasnoj ploči ovog suda, riješeno je temeljem čl.286.st.1. i 3. u svezi čl.132.Stečajnog zakona (NN broj 71/15).  </w:t>
      </w:r>
    </w:p>
    <w:p w:rsidRDefault="00AE491A" w:rsidP="00AE491A" w:rsidR="00AE491A">
      <w:pPr>
        <w:ind w:firstLine="720"/>
        <w:jc w:val="center"/>
      </w:pPr>
      <w:r>
        <w:t xml:space="preserve">Bjelovar 3. kolovoza 2018. </w:t>
      </w:r>
    </w:p>
    <w:p w:rsidRDefault="00AE491A" w:rsidP="006C349D" w:rsidR="00AE491A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</w:t>
      </w:r>
      <w:r w:rsidR="006C349D">
        <w:tab/>
      </w:r>
      <w:r w:rsidR="006C349D">
        <w:tab/>
      </w:r>
      <w:r>
        <w:t xml:space="preserve">Sudac </w:t>
      </w:r>
    </w:p>
    <w:p w:rsidRDefault="006C349D" w:rsidP="006C349D" w:rsidR="006C349D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AE491A">
        <w:t>Tomislav Mrazović</w:t>
      </w:r>
      <w:r>
        <w:t>, v.r.</w:t>
      </w:r>
    </w:p>
    <w:p w:rsidRDefault="006C349D" w:rsidP="006C349D" w:rsidR="006C34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>Za točnost otpravka – ovlašteni službenik</w:t>
      </w:r>
    </w:p>
    <w:p w:rsidRDefault="006C349D" w:rsidP="006C349D" w:rsidR="006C34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Marina Frčko</w:t>
      </w:r>
    </w:p>
    <w:p w:rsidRDefault="006C349D" w:rsidP="006C349D" w:rsidR="006C349D">
      <w:pPr>
        <w:ind w:firstLine="720"/>
        <w:jc w:val="both"/>
      </w:pPr>
    </w:p>
    <w:p w:rsidRDefault="00AE491A" w:rsidP="006C349D" w:rsidR="00AE491A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AE491A" w:rsidP="00AE491A" w:rsidR="00AE491A">
      <w:pPr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AE491A" w:rsidP="00AE491A" w:rsidR="00AE491A">
      <w:pPr>
        <w:jc w:val="both"/>
      </w:pPr>
    </w:p>
    <w:p w:rsidRDefault="00AE491A" w:rsidP="006C349D" w:rsidR="00AE491A">
      <w:pPr>
        <w:ind w:firstLine="720"/>
        <w:jc w:val="both"/>
      </w:pPr>
      <w:r>
        <w:tab/>
      </w:r>
      <w:r>
        <w:tab/>
      </w:r>
      <w:r>
        <w:tab/>
      </w:r>
    </w:p>
    <w:p w:rsidRDefault="00AE649C" w:rsidP="006C349D" w:rsidR="00AE649C" w:rsidRPr="00B76F3C">
      <w:pPr>
        <w:pStyle w:val="Bezproreda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49D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91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774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331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kolovoza 2018.</izvorni_sadrzaj>
    <derivirana_varijabla naziv="DomainObject.DatumDonosenjaOdluke_1">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St-285/2018-9</izvorni_sadrzaj>
    <derivirana_varijabla naziv="DomainObject.Oznaka_1">St-285/2018-9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</izvorni_sadrzaj>
    <derivirana_varijabla naziv="DomainObject.Predmet.Broj_1">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St-285/2018</izvorni_sadrzaj>
    <derivirana_varijabla naziv="DomainObject.Predmet.OznakaBroj_1">St-285/2018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ŠPORTSKO REKREACIONI CENTAR JELENOVAC d.o.o. zastupanog po punomoćniku Andrijana Hala Šamarinec</izvorni_sadrzaj>
    <derivirana_varijabla naziv="DomainObject.Predmet.ProtustrankaFormated_1">  ŠPORTSKO REKREACIONI CENTAR JELENOVAC d.o.o. zastupanog po punomoćniku Andrijana Hala Šamarinec</derivirana_varijabla>
  </DomainObject.Predmet.ProtustrankaFormated>
  <DomainObject.Predmet.ProtustrankaFormatedOIB>
    <izvorni_sadrzaj>  ŠPORTSKO REKREACIONI CENTAR JELENOVAC d.o.o., OIB 02637042291 zastupanog po punomoćniku Andrijana Hala Šamarinec</izvorni_sadrzaj>
    <derivirana_varijabla naziv="DomainObject.Predmet.ProtustrankaFormatedOIB_1">  ŠPORTSKO REKREACIONI CENTAR JELENOVAC d.o.o., OIB 02637042291 zastupanog po punomoćniku Andrijana Hala Šamarinec</derivirana_varijabla>
  </DomainObject.Predmet.ProtustrankaFormatedOIB>
  <DomainObject.Predmet.ProtustrankaFormatedWithAdress>
    <izvorni_sadrzaj> ŠPORTSKO REKREACIONI CENTAR JELENOVAC d.o.o., Kosirnikova 72, 10000 Zagreb zastupanog po punomoćniku Andrijana Hala Šamarinec</izvorni_sadrzaj>
    <derivirana_varijabla naziv="DomainObject.Predmet.ProtustrankaFormatedWithAdress_1"> ŠPORTSKO REKREACIONI CENTAR JELENOVAC d.o.o., Kosirnikova 72, 10000 Zagreb zastupanog po punomoćniku Andrijana Hala Šamarinec</derivirana_varijabla>
  </DomainObject.Predmet.ProtustrankaFormatedWithAdress>
  <DomainObject.Predmet.ProtustrankaFormatedWithAdressOIB>
    <izvorni_sadrzaj> ŠPORTSKO REKREACIONI CENTAR JELENOVAC d.o.o., OIB 02637042291, Kosirnikova 72, 10000 Zagreb zastupanog po punomoćniku Andrijana Hala Šamarinec</izvorni_sadrzaj>
    <derivirana_varijabla naziv="DomainObject.Predmet.ProtustrankaFormatedWithAdressOIB_1"> ŠPORTSKO REKREACIONI CENTAR JELENOVAC d.o.o., OIB 02637042291, Kosirnikova 72, 10000 Zagreb zastupanog po punomoćniku Andrijana Hala Šamarinec</derivirana_varijabla>
  </DomainObject.Predmet.ProtustrankaFormatedWithAdressOIB>
  <DomainObject.Predmet.ProtustrankaWithAdress>
    <izvorni_sadrzaj>ŠPORTSKO REKREACIONI CENTAR JELENOVAC d.o.o. Kosirnikova 72, 10000 Zagreb</izvorni_sadrzaj>
    <derivirana_varijabla naziv="DomainObject.Predmet.ProtustrankaWithAdress_1">ŠPORTSKO REKREACIONI CENTAR JELENOVAC d.o.o. Kosirnikova 72, 10000 Zagreb</derivirana_varijabla>
  </DomainObject.Predmet.ProtustrankaWithAdress>
  <DomainObject.Predmet.ProtustrankaWithAdressOIB>
    <izvorni_sadrzaj>ŠPORTSKO REKREACIONI CENTAR JELENOVAC d.o.o., OIB 02637042291, Kosirnikova 72, 10000 Zagreb</izvorni_sadrzaj>
    <derivirana_varijabla naziv="DomainObject.Predmet.ProtustrankaWithAdressOIB_1">ŠPORTSKO REKREACIONI CENTAR JELENOVAC d.o.o., OIB 02637042291, Kosirnikova 72, 10000 Zagreb</derivirana_varijabla>
  </DomainObject.Predmet.ProtustrankaWithAdressOIB>
  <DomainObject.Predmet.ProtustrankaNazivFormated>
    <izvorni_sadrzaj>ŠPORTSKO REKREACIONI CENTAR JELENOVAC d.o.o.</izvorni_sadrzaj>
    <derivirana_varijabla naziv="DomainObject.Predmet.ProtustrankaNazivFormated_1">ŠPORTSKO REKREACIONI CENTAR JELENOVAC d.o.o.</derivirana_varijabla>
  </DomainObject.Predmet.ProtustrankaNazivFormated>
  <DomainObject.Predmet.ProtustrankaNazivFormatedOIB>
    <izvorni_sadrzaj>ŠPORTSKO REKREACIONI CENTAR JELENOVAC d.o.o., OIB 02637042291</izvorni_sadrzaj>
    <derivirana_varijabla naziv="DomainObject.Predmet.ProtustrankaNazivFormatedOIB_1">ŠPORTSKO REKREACIONI CENTAR JELENOVAC d.o.o., OIB 02637042291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ŠPORTSKO REKREACIONI CENTAR JELENOVAC d.o.o. zastupanog po punomoćniku Andrijana Hala Šamarinec</item>
    </izvorni_sadrzaj>
    <derivirana_varijabla naziv="DomainObject.Predmet.ProtuStrankaListFormated_1">
      <item>ŠPORTSKO REKREACIONI CENTAR JELENOVAC d.o.o. zastupanog po punomoćniku Andrijana Hala Šamarinec</item>
    </derivirana_varijabla>
  </DomainObject.Predmet.ProtuStrankaListFormated>
  <DomainObject.Predmet.ProtuStrankaListFormatedOIB>
    <izvorni_sadrzaj>
      <item>ŠPORTSKO REKREACIONI CENTAR JELENOVAC d.o.o., OIB 02637042291 zastupanog po punomoćniku Andrijana Hala Šamarinec</item>
    </izvorni_sadrzaj>
    <derivirana_varijabla naziv="DomainObject.Predmet.ProtuStrankaListFormatedOIB_1">
      <item>ŠPORTSKO REKREACIONI CENTAR JELENOVAC d.o.o., OIB 02637042291 zastupanog po punomoćniku Andrijana Hala Šamarinec</item>
    </derivirana_varijabla>
  </DomainObject.Predmet.ProtuStrankaListFormatedOIB>
  <DomainObject.Predmet.ProtuStrankaListFormatedWithAdress>
    <izvorni_sadrzaj>
      <item>ŠPORTSKO REKREACIONI CENTAR JELENOVAC d.o.o., Kosirnikova 72, 10000 Zagreb zastupanog po punomoćniku Andrijana Hala Šamarinec</item>
    </izvorni_sadrzaj>
    <derivirana_varijabla naziv="DomainObject.Predmet.ProtuStrankaListFormatedWithAdress_1">
      <item>ŠPORTSKO REKREACIONI CENTAR JELENOVAC d.o.o., Kosirnikova 72, 10000 Zagreb zastupanog po punomoćniku Andrijana Hala Šamarinec</item>
    </derivirana_varijabla>
  </DomainObject.Predmet.ProtuStrankaListFormatedWithAdress>
  <DomainObject.Predmet.ProtuStrankaListFormatedWithAdressOIB>
    <izvorni_sadrzaj>
      <item>ŠPORTSKO REKREACIONI CENTAR JELENOVAC d.o.o., OIB 02637042291, Kosirnikova 72, 10000 Zagreb zastupanog po punomoćniku Andrijana Hala Šamarinec</item>
    </izvorni_sadrzaj>
    <derivirana_varijabla naziv="DomainObject.Predmet.ProtuStrankaListFormatedWithAdressOIB_1">
      <item>ŠPORTSKO REKREACIONI CENTAR JELENOVAC d.o.o., OIB 02637042291, Kosirnikova 72, 10000 Zagreb zastupanog po punomoćniku Andrijana Hala Šamarinec</item>
    </derivirana_varijabla>
  </DomainObject.Predmet.ProtuStrankaListFormatedWithAdressOIB>
  <DomainObject.Predmet.ProtuStrankaListNazivFormated>
    <izvorni_sadrzaj>
      <item>ŠPORTSKO REKREACIONI CENTAR JELENOVAC d.o.o.</item>
    </izvorni_sadrzaj>
    <derivirana_varijabla naziv="DomainObject.Predmet.ProtuStrankaListNazivFormated_1">
      <item>ŠPORTSKO REKREACIONI CENTAR JELENOVAC d.o.o.</item>
    </derivirana_varijabla>
  </DomainObject.Predmet.ProtuStrankaListNazivFormated>
  <DomainObject.Predmet.ProtuStrankaListNazivFormatedOIB>
    <izvorni_sadrzaj>
      <item>ŠPORTSKO REKREACIONI CENTAR JELENOVAC d.o.o., OIB 02637042291</item>
    </izvorni_sadrzaj>
    <derivirana_varijabla naziv="DomainObject.Predmet.ProtuStrankaListNazivFormatedOIB_1">
      <item>ŠPORTSKO REKREACIONI CENTAR JELENOVAC d.o.o., OIB 02637042291</item>
    </derivirana_varijabla>
  </DomainObject.Predmet.ProtuStrankaListNazivFormatedOIB>
  <DomainObject.Predmet.OstaliListFormated>
    <izvorni_sadrzaj>
      <item>Andrijana Hala Šamarinec punomoćnik sudionika u postupku ŠPORTSKO REKREACIONI CENTAR JELENOVAC d.o.o.</item>
    </izvorni_sadrzaj>
    <derivirana_varijabla naziv="DomainObject.Predmet.OstaliListFormated_1">
      <item>Andrijana Hala Šamarinec punomoćnik sudionika u postupku ŠPORTSKO REKREACIONI CENTAR JELENOVAC d.o.o.</item>
    </derivirana_varijabla>
  </DomainObject.Predmet.OstaliListFormated>
  <DomainObject.Predmet.OstaliListFormatedOIB>
    <izvorni_sadrzaj>
      <item>Andrijana Hala Šamarinec, OIB 83391618999 punomoćnik sudionika u postupku ŠPORTSKO REKREACIONI CENTAR JELENOVAC d.o.o.</item>
    </izvorni_sadrzaj>
    <derivirana_varijabla naziv="DomainObject.Predmet.OstaliListFormatedOIB_1">
      <item>Andrijana Hala Šamarinec, OIB 83391618999 punomoćnik sudionika u postupku ŠPORTSKO REKREACIONI CENTAR JELENOVAC d.o.o.</item>
    </derivirana_varijabla>
  </DomainObject.Predmet.OstaliListFormatedOIB>
  <DomainObject.Predmet.OstaliListFormatedWithAdress>
    <izvorni_sadrzaj>
      <item>Andrijana Hala Šamarinec, Ledinski put 1, 10000 Zagreb punomoćnik sudionika u postupku ŠPORTSKO REKREACIONI CENTAR JELENOVAC d.o.o.</item>
    </izvorni_sadrzaj>
    <derivirana_varijabla naziv="DomainObject.Predmet.OstaliListFormatedWithAdress_1">
      <item>Andrijana Hala Šamarinec, Ledinski put 1, 10000 Zagreb punomoćnik sudionika u postupku ŠPORTSKO REKREACIONI CENTAR JELENOVAC d.o.o.</item>
    </derivirana_varijabla>
  </DomainObject.Predmet.OstaliListFormatedWithAdress>
  <DomainObject.Predmet.OstaliListFormatedWithAdressOIB>
    <izvorni_sadrzaj>
      <item>Andrijana Hala Šamarinec, OIB 83391618999, Ledinski put 1, 10000 Zagreb punomoćnik sudionika u postupku ŠPORTSKO REKREACIONI CENTAR JELENOVAC d.o.o.</item>
    </izvorni_sadrzaj>
    <derivirana_varijabla naziv="DomainObject.Predmet.OstaliListFormatedWithAdressOIB_1">
      <item>Andrijana Hala Šamarinec, OIB 83391618999, Ledinski put 1, 10000 Zagreb punomoćnik sudionika u postupku ŠPORTSKO REKREACIONI CENTAR JELENOVAC d.o.o.</item>
    </derivirana_varijabla>
  </DomainObject.Predmet.OstaliListFormatedWithAdressOIB>
  <DomainObject.Predmet.OstaliListNazivFormated>
    <izvorni_sadrzaj>
      <item>Andrijana Hala Šamarinec</item>
    </izvorni_sadrzaj>
    <derivirana_varijabla naziv="DomainObject.Predmet.OstaliListNazivFormated_1">
      <item>Andrijana Hala Šamarinec</item>
    </derivirana_varijabla>
  </DomainObject.Predmet.OstaliListNazivFormated>
  <DomainObject.Predmet.OstaliListNazivFormatedOIB>
    <izvorni_sadrzaj>
      <item>Andrijana Hala Šamarinec, OIB 83391618999</item>
    </izvorni_sadrzaj>
    <derivirana_varijabla naziv="DomainObject.Predmet.OstaliListNazivFormatedOIB_1">
      <item>Andrijana Hala Šamarinec, OIB 83391618999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2018.</izvorni_sadrzaj>
    <derivirana_varijabla naziv="DomainObject.Datum_1">3. kolovoza 2018.</derivirana_varijabla>
  </DomainObject.Datum>
  <DomainObject.PoslovniBrojDokumenta>
    <izvorni_sadrzaj>St-285/2018-9</izvorni_sadrzaj>
    <derivirana_varijabla naziv="DomainObject.PoslovniBrojDokumenta_1">St-285/2018-9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ŠPORTSKO REKREACIONI CENTAR JELENOVAC d.o.o.</izvorni_sadrzaj>
    <derivirana_varijabla naziv="DomainObject.Predmet.ProtustrankaIDrugi_1">ŠPORTSKO REKREACIONI CENTAR JELENOVAC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ŠPORTSKO REKREACIONI CENTAR JELENOVAC d.o.o., OIB 02637042291, Kosirnikova 72, 10000 Zagreb</izvorni_sadrzaj>
    <derivirana_varijabla naziv="DomainObject.Predmet.ProtustrankaIDrugiAdressOIB_1">ŠPORTSKO REKREACIONI CENTAR JELENOVAC d.o.o., OIB 02637042291, Kosirnikova 72,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ŠPORTSKO REKREACIONI CENTAR JELENOVAC d.o.o.</item>
      <item>FINA Regionalni centar Zagreb</item>
      <item>Andrijana Hala Šamarinec</item>
    </izvorni_sadrzaj>
    <derivirana_varijabla naziv="DomainObject.Predmet.SudioniciListNaziv_1">
      <item>ŠPORTSKO REKREACIONI CENTAR JELENOVAC d.o.o.</item>
      <item>FINA Regionalni centar Zagreb</item>
      <item>Andrijana Hala Šamarinec</item>
    </derivirana_varijabla>
  </DomainObject.Predmet.SudioniciListNaziv>
  <DomainObject.Predmet.SudioniciListAdressOIB>
    <izvorni_sadrzaj>
      <item>ŠPORTSKO REKREACIONI CENTAR JELENOVAC d.o.o., OIB 02637042291, Kosirnikova 72,10000 Zagreb</item>
      <item>FINA Regionalni centar Zagreb, OIB 85821130368, Trg svibanjskih žrtava 1995. br. 1,10000 Zagreb</item>
      <item>Andrijana Hala Šamarinec, OIB 83391618999, Ledinski put 1,10000 Zagreb</item>
    </izvorni_sadrzaj>
    <derivirana_varijabla naziv="DomainObject.Predmet.SudioniciListAdressOIB_1">
      <item>ŠPORTSKO REKREACIONI CENTAR JELENOVAC d.o.o., OIB 02637042291, Kosirnikova 72,10000 Zagreb</item>
      <item>FINA Regionalni centar Zagreb, OIB 85821130368, Trg svibanjskih žrtava 1995. br. 1,10000 Zagreb</item>
      <item>Andrijana Hala Šamarinec, OIB 83391618999, Ledinski put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47B98A-607C-473F-A3A9-558EB36531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554</properties:Words>
  <properties:Characters>3003</properties:Characters>
  <properties:Lines>65</properties:Lines>
  <properties:Paragraphs>24</properties:Paragraphs>
  <properties:TotalTime>13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2018-08-03T07:55:00Z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St-285/2018-9 / Odluka - Rješenje - otvaranje i zaključenje stečajnog postupka (čl. 132) (odluka_St-285_2018-9.docx)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