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0b6fa" w14:paraId="de0b6fa" w:rsidRDefault="009F591F" w:rsidP="00E3111C" w:rsidR="009F591F">
      <w:pPr>
        <w:jc w:val="both"/>
        <w15:collapsed w:val="false"/>
      </w:pPr>
      <w:bookmarkStart w:name="_GoBack" w:id="0"/>
      <w:bookmarkEnd w:id="0"/>
    </w:p>
    <w:p w:rsidRDefault="009F591F" w:rsidP="00E3111C" w:rsidR="009F591F">
      <w:pPr>
        <w:jc w:val="both"/>
      </w:pPr>
    </w:p>
    <w:p w:rsidRDefault="009F591F" w:rsidP="00E3111C" w:rsidR="009F591F">
      <w:pPr>
        <w:jc w:val="both"/>
      </w:pPr>
    </w:p>
    <w:p w:rsidRDefault="009F591F" w:rsidP="00E3111C" w:rsidR="009F591F">
      <w:pPr>
        <w:jc w:val="both"/>
      </w:pPr>
    </w:p>
    <w:p w:rsidRDefault="00E3111C" w:rsidP="009F591F" w:rsidR="00E3111C" w:rsidRPr="009F591F">
      <w:pPr>
        <w:pStyle w:val="Bezproreda"/>
        <w:jc w:val="both"/>
        <w:rPr>
          <w:b/>
        </w:rPr>
      </w:pPr>
      <w:r w:rsidRPr="009F591F">
        <w:rPr>
          <w:b/>
        </w:rPr>
        <w:t>REPUBLIKA HRVATSKA</w:t>
      </w:r>
    </w:p>
    <w:p w:rsidRDefault="00E3111C" w:rsidP="009F591F" w:rsidR="00E3111C" w:rsidRPr="009F591F">
      <w:pPr>
        <w:pStyle w:val="Bezproreda"/>
        <w:jc w:val="both"/>
        <w:rPr>
          <w:b/>
        </w:rPr>
      </w:pPr>
      <w:r w:rsidRPr="009F591F">
        <w:rPr>
          <w:b/>
        </w:rPr>
        <w:t>TRGO</w:t>
      </w:r>
      <w:r w:rsidR="00AA78B5" w:rsidRPr="009F591F">
        <w:rPr>
          <w:b/>
        </w:rPr>
        <w:t>VAČKI</w:t>
      </w:r>
      <w:r w:rsidR="0078474A" w:rsidRPr="009F591F">
        <w:rPr>
          <w:b/>
        </w:rPr>
        <w:t xml:space="preserve"> </w:t>
      </w:r>
      <w:r w:rsidR="0067781F" w:rsidRPr="009F591F">
        <w:rPr>
          <w:b/>
        </w:rPr>
        <w:t>SUD U ZADRU</w:t>
      </w:r>
      <w:r w:rsidR="0067781F" w:rsidRPr="009F591F">
        <w:rPr>
          <w:b/>
        </w:rPr>
        <w:tab/>
      </w:r>
      <w:r w:rsidR="0067781F" w:rsidRPr="009F591F">
        <w:rPr>
          <w:b/>
        </w:rPr>
        <w:tab/>
      </w:r>
      <w:r w:rsidR="0067781F" w:rsidRPr="009F591F">
        <w:rPr>
          <w:b/>
        </w:rPr>
        <w:tab/>
      </w:r>
      <w:r w:rsidR="0067781F" w:rsidRPr="009F591F">
        <w:rPr>
          <w:b/>
        </w:rPr>
        <w:tab/>
      </w:r>
      <w:r w:rsidR="0067781F" w:rsidRPr="009F591F">
        <w:rPr>
          <w:b/>
        </w:rPr>
        <w:tab/>
      </w:r>
      <w:r w:rsidR="0067781F" w:rsidRPr="009F591F">
        <w:rPr>
          <w:b/>
        </w:rPr>
        <w:tab/>
      </w:r>
      <w:r w:rsidR="0067781F" w:rsidRPr="009F591F">
        <w:rPr>
          <w:b/>
        </w:rPr>
        <w:tab/>
        <w:t>7 St-</w:t>
      </w:r>
      <w:r w:rsidR="000C3854">
        <w:rPr>
          <w:b/>
        </w:rPr>
        <w:t>43/15-21</w:t>
      </w:r>
    </w:p>
    <w:p w:rsidRDefault="00E3111C" w:rsidP="009F591F" w:rsidR="00E3111C" w:rsidRPr="009F591F">
      <w:pPr>
        <w:pStyle w:val="Bezproreda"/>
        <w:jc w:val="both"/>
        <w:rPr>
          <w:b/>
        </w:rPr>
      </w:pPr>
      <w:r w:rsidRPr="009F591F">
        <w:rPr>
          <w:b/>
        </w:rPr>
        <w:t>STALNA SLUŽBA U ŠIBENIKU</w:t>
      </w:r>
    </w:p>
    <w:p w:rsidRDefault="009F591F" w:rsidP="009F591F" w:rsidR="009F591F">
      <w:pPr>
        <w:pStyle w:val="Bezproreda"/>
        <w:jc w:val="both"/>
        <w:rPr>
          <w:b/>
        </w:rPr>
      </w:pPr>
      <w:r w:rsidRPr="009F591F">
        <w:rPr>
          <w:b/>
        </w:rPr>
        <w:t>22000 ŠIBENIK</w:t>
      </w:r>
    </w:p>
    <w:p w:rsidRDefault="00C33448" w:rsidP="009F591F" w:rsidR="00C33448" w:rsidRPr="009F591F">
      <w:pPr>
        <w:pStyle w:val="Bezproreda"/>
        <w:jc w:val="both"/>
        <w:rPr>
          <w:b/>
        </w:rPr>
      </w:pPr>
      <w:r>
        <w:rPr>
          <w:b/>
        </w:rPr>
        <w:t xml:space="preserve">Stjepana Radića 81/II </w:t>
      </w:r>
    </w:p>
    <w:p w:rsidRDefault="00E3111C" w:rsidP="009F591F" w:rsidR="00E3111C">
      <w:pPr>
        <w:pStyle w:val="Bezproreda"/>
        <w:jc w:val="both"/>
      </w:pPr>
    </w:p>
    <w:p w:rsidRDefault="00E3111C" w:rsidP="009F591F" w:rsidR="00E3111C">
      <w:pPr>
        <w:pStyle w:val="Bezproreda"/>
        <w:jc w:val="both"/>
      </w:pPr>
    </w:p>
    <w:p w:rsidRDefault="00E3111C" w:rsidP="009F591F" w:rsidR="00E3111C">
      <w:pPr>
        <w:pStyle w:val="Bezproreda"/>
        <w:jc w:val="center"/>
      </w:pPr>
    </w:p>
    <w:p w:rsidRDefault="0078474A" w:rsidP="009F591F" w:rsidR="00E3111C">
      <w:pPr>
        <w:pStyle w:val="Bezproreda"/>
        <w:jc w:val="center"/>
      </w:pPr>
      <w:r>
        <w:t>U IME REPUBLIKE HRVATSKE</w:t>
      </w:r>
    </w:p>
    <w:p w:rsidRDefault="00E3111C" w:rsidP="009F591F" w:rsidR="00E3111C">
      <w:pPr>
        <w:pStyle w:val="Bezproreda"/>
        <w:jc w:val="center"/>
      </w:pPr>
    </w:p>
    <w:p w:rsidRDefault="00E3111C" w:rsidP="009F591F" w:rsidR="00E3111C">
      <w:pPr>
        <w:pStyle w:val="Bezproreda"/>
        <w:jc w:val="center"/>
      </w:pPr>
      <w:r>
        <w:t>R J E Š E N J E</w:t>
      </w:r>
    </w:p>
    <w:p w:rsidRDefault="00E3111C" w:rsidP="009F591F" w:rsidR="00E3111C">
      <w:pPr>
        <w:pStyle w:val="Bezproreda"/>
        <w:jc w:val="center"/>
      </w:pPr>
    </w:p>
    <w:p w:rsidRDefault="00E3111C" w:rsidP="009F591F" w:rsidR="00E3111C">
      <w:pPr>
        <w:pStyle w:val="Bezproreda"/>
        <w:jc w:val="both"/>
      </w:pPr>
    </w:p>
    <w:p w:rsidRDefault="00E3111C" w:rsidP="000C3854" w:rsidR="00E3111C">
      <w:pPr>
        <w:pStyle w:val="Bezproreda"/>
        <w:ind w:firstLine="720"/>
        <w:jc w:val="both"/>
      </w:pPr>
      <w:r>
        <w:t xml:space="preserve">Trgovački sud u Zadru, Stalna služba u Šibeniku, po stečajnom sucu Jošku Livakoviću, povodom prijedloga predlagatelja </w:t>
      </w:r>
      <w:r w:rsidR="000C3854">
        <w:t>Republika Hrvatska, Ministarstvo financija, Porezna uprava Dalmacija, zastupana po ŽDO u Šibeniku, Građansko-upravni odjel</w:t>
      </w:r>
      <w:r>
        <w:t>, za pokretanje stečajnog postupka nad dužnikom</w:t>
      </w:r>
      <w:r w:rsidR="009F591F">
        <w:t xml:space="preserve"> </w:t>
      </w:r>
      <w:r w:rsidR="000C3854">
        <w:t>RENATA d.o.o. iz Šibenika, I. šibenskog partizanskog odreda 7, MBS: 100016657, OIB:14873766022</w:t>
      </w:r>
      <w:r w:rsidR="009F591F">
        <w:t>,</w:t>
      </w:r>
      <w:r>
        <w:t xml:space="preserve"> dana</w:t>
      </w:r>
      <w:r w:rsidR="009F591F">
        <w:t xml:space="preserve"> </w:t>
      </w:r>
      <w:r w:rsidR="000C3854">
        <w:t>27. studenog</w:t>
      </w:r>
      <w:r w:rsidR="009F591F">
        <w:t xml:space="preserve"> 2015.</w:t>
      </w:r>
      <w:r>
        <w:t xml:space="preserve"> godine</w:t>
      </w:r>
    </w:p>
    <w:p w:rsidRDefault="00E3111C" w:rsidP="009F591F" w:rsidR="00E3111C">
      <w:pPr>
        <w:pStyle w:val="Bezproreda"/>
        <w:jc w:val="both"/>
      </w:pPr>
    </w:p>
    <w:p w:rsidRDefault="009F591F" w:rsidP="009F591F" w:rsidR="009F591F">
      <w:pPr>
        <w:pStyle w:val="Bezproreda"/>
        <w:jc w:val="both"/>
      </w:pPr>
    </w:p>
    <w:p w:rsidRDefault="00E3111C" w:rsidP="009F591F" w:rsidR="00E3111C">
      <w:pPr>
        <w:pStyle w:val="Bezproreda"/>
        <w:jc w:val="center"/>
      </w:pPr>
      <w:r>
        <w:t>r i j e š i o  j e</w:t>
      </w:r>
    </w:p>
    <w:p w:rsidRDefault="009F591F" w:rsidP="009F591F" w:rsidR="009F591F">
      <w:pPr>
        <w:pStyle w:val="Bezproreda"/>
        <w:jc w:val="center"/>
      </w:pPr>
    </w:p>
    <w:p w:rsidRDefault="00E3111C" w:rsidP="009F591F" w:rsidR="00E3111C">
      <w:pPr>
        <w:pStyle w:val="Bezproreda"/>
        <w:jc w:val="both"/>
      </w:pPr>
    </w:p>
    <w:p w:rsidRDefault="00E3111C" w:rsidP="009F591F" w:rsidR="00E3111C">
      <w:pPr>
        <w:pStyle w:val="Bezproreda"/>
        <w:jc w:val="both"/>
      </w:pPr>
      <w:r>
        <w:t>I.</w:t>
      </w:r>
      <w:r w:rsidR="0067781F">
        <w:t xml:space="preserve"> S</w:t>
      </w:r>
      <w:r w:rsidR="00FA523B">
        <w:t>tečajnom</w:t>
      </w:r>
      <w:r>
        <w:t xml:space="preserve"> upr</w:t>
      </w:r>
      <w:r w:rsidR="00CE0A62">
        <w:t xml:space="preserve">avitelju </w:t>
      </w:r>
      <w:r w:rsidR="000E5C7F">
        <w:t>Ivici Matas, dipl. pravnik, odvjetnik iz Šibenika, Put Gimnazije 55, OIB: 98549799157</w:t>
      </w:r>
      <w:r>
        <w:t>, odobrava se na ime nagrade i na ime naknade troškova iznos od</w:t>
      </w:r>
      <w:r w:rsidR="009F591F">
        <w:t xml:space="preserve">  3</w:t>
      </w:r>
      <w:r w:rsidR="0067781F">
        <w:t>.500,00</w:t>
      </w:r>
      <w:r>
        <w:t xml:space="preserve"> kn u </w:t>
      </w:r>
      <w:r w:rsidR="00CE0A62">
        <w:t>neto</w:t>
      </w:r>
      <w:r>
        <w:t xml:space="preserve"> iznosu (ukupan trošak) </w:t>
      </w:r>
      <w:r w:rsidR="00393C8A">
        <w:t>za obnašanje dužnosti privremenog stečajnog upravitelja</w:t>
      </w:r>
      <w:r>
        <w:t xml:space="preserve"> u ovom stečajnom postupku.</w:t>
      </w:r>
    </w:p>
    <w:p w:rsidRDefault="00E3111C" w:rsidP="009F591F" w:rsidR="00E3111C">
      <w:pPr>
        <w:pStyle w:val="Bezproreda"/>
        <w:jc w:val="both"/>
      </w:pPr>
      <w:r>
        <w:t>II.</w:t>
      </w:r>
      <w:r w:rsidR="009F591F">
        <w:t xml:space="preserve"> </w:t>
      </w:r>
      <w:r>
        <w:t>Nalaže se računovodstvu suda da izvrši isplatu iznosa iz to</w:t>
      </w:r>
      <w:r w:rsidR="00CE0A62">
        <w:t>čke I. na žiro račun  privremenog stečajnog upravitelja</w:t>
      </w:r>
      <w:r>
        <w:t xml:space="preserve"> broj </w:t>
      </w:r>
      <w:r w:rsidR="000E5C7F">
        <w:t>HR 8223400093101831191 kod Privredne banke Zagreb d.d.</w:t>
      </w:r>
      <w:r>
        <w:t xml:space="preserve"> uz obveznu uplatu poreza, prireza i doprinosa, sa kontovnika </w:t>
      </w:r>
      <w:r w:rsidR="000C3854">
        <w:t>broj IZV 84/15</w:t>
      </w:r>
      <w:r w:rsidR="00CE0A62">
        <w:t xml:space="preserve"> </w:t>
      </w:r>
      <w:r>
        <w:t xml:space="preserve">Trgovačkog suda u Zadru </w:t>
      </w:r>
      <w:r w:rsidR="00CE0A62">
        <w:t>(stečajni upravitelj</w:t>
      </w:r>
      <w:r>
        <w:t xml:space="preserve"> se nalazi u II. stupu mirovinskog osiguranja i nije u mirovini).</w:t>
      </w:r>
    </w:p>
    <w:p w:rsidRDefault="00E3111C" w:rsidP="009F591F" w:rsidR="00E3111C">
      <w:pPr>
        <w:pStyle w:val="Bezproreda"/>
        <w:jc w:val="both"/>
      </w:pPr>
      <w:r>
        <w:t>III.</w:t>
      </w:r>
      <w:r w:rsidR="009F591F">
        <w:t xml:space="preserve"> </w:t>
      </w:r>
      <w:r>
        <w:t>Ovim rješenjem je izvršen konačni obračun nag</w:t>
      </w:r>
      <w:r w:rsidR="00393C8A">
        <w:t>rade i naknade troškova stečajnog upravitelja</w:t>
      </w:r>
      <w:r>
        <w:t>.</w:t>
      </w:r>
    </w:p>
    <w:p w:rsidRDefault="00E3111C" w:rsidP="009F591F" w:rsidR="00E3111C">
      <w:pPr>
        <w:pStyle w:val="Bezproreda"/>
        <w:jc w:val="both"/>
      </w:pPr>
      <w:r>
        <w:t>IV.</w:t>
      </w:r>
      <w:r w:rsidR="009F591F">
        <w:t xml:space="preserve"> </w:t>
      </w:r>
      <w:r>
        <w:t xml:space="preserve">Ovo rješenje se objavljuje u izvodu na oglasnu ploču Stalne službe u Šibeniku, bez oznake visine nagrade s napomenom da se u pisarnici može izvršiti uvid u potpuni izvod teksta rješenja (čl. </w:t>
      </w:r>
      <w:smartTag w:element="metricconverter" w:uri="urn:schemas-microsoft-com:office:smarttags">
        <w:smartTagPr>
          <w:attr w:val="29. st" w:name="ProductID"/>
        </w:smartTagPr>
        <w:r>
          <w:t>29. st</w:t>
        </w:r>
      </w:smartTag>
      <w:r>
        <w:t>. 4) stečajnog zakona.</w:t>
      </w:r>
    </w:p>
    <w:p w:rsidRDefault="00E3111C" w:rsidP="009F591F" w:rsidR="00E3111C">
      <w:pPr>
        <w:pStyle w:val="Bezproreda"/>
        <w:jc w:val="both"/>
      </w:pPr>
    </w:p>
    <w:p w:rsidRDefault="009F591F" w:rsidP="009F591F" w:rsidR="009F591F">
      <w:pPr>
        <w:pStyle w:val="Bezproreda"/>
        <w:jc w:val="both"/>
      </w:pPr>
    </w:p>
    <w:p w:rsidRDefault="00E3111C" w:rsidP="009F591F" w:rsidR="00E3111C">
      <w:pPr>
        <w:pStyle w:val="Bezproreda"/>
        <w:jc w:val="center"/>
      </w:pPr>
      <w:r>
        <w:t>U Šibeniku,</w:t>
      </w:r>
      <w:r w:rsidR="009F591F">
        <w:t xml:space="preserve"> </w:t>
      </w:r>
      <w:r w:rsidR="000C3854">
        <w:t xml:space="preserve">27. studenog </w:t>
      </w:r>
      <w:r w:rsidR="009F591F">
        <w:t>2015</w:t>
      </w:r>
      <w:r>
        <w:t>. godine</w:t>
      </w:r>
    </w:p>
    <w:p w:rsidRDefault="00E3111C" w:rsidP="009F591F" w:rsidR="00E3111C">
      <w:pPr>
        <w:pStyle w:val="Bezproreda"/>
        <w:jc w:val="center"/>
      </w:pPr>
    </w:p>
    <w:p w:rsidRDefault="00E3111C" w:rsidP="009F591F" w:rsidR="00E3111C">
      <w:pPr>
        <w:pStyle w:val="Bezproreda"/>
        <w:jc w:val="center"/>
      </w:pPr>
    </w:p>
    <w:p w:rsidRDefault="00E3111C" w:rsidP="009F591F" w:rsidR="00E3111C">
      <w:pPr>
        <w:pStyle w:val="Bezproreda"/>
        <w:jc w:val="right"/>
      </w:pPr>
      <w:r>
        <w:t>STEČAJNI SUDAC:</w:t>
      </w:r>
    </w:p>
    <w:p w:rsidRDefault="00E3111C" w:rsidP="009F591F" w:rsidR="00E3111C">
      <w:pPr>
        <w:pStyle w:val="Bezproreda"/>
        <w:jc w:val="right"/>
      </w:pPr>
    </w:p>
    <w:p w:rsidRDefault="00E3111C" w:rsidP="009F591F" w:rsidR="00E3111C">
      <w:pPr>
        <w:pStyle w:val="Bezproreda"/>
        <w:jc w:val="right"/>
      </w:pPr>
      <w:r>
        <w:t>Joško Livaković</w:t>
      </w:r>
    </w:p>
    <w:p w:rsidRDefault="00E3111C" w:rsidP="00E3111C" w:rsidR="00E3111C">
      <w:pPr>
        <w:jc w:val="both"/>
      </w:pPr>
      <w:r>
        <w:lastRenderedPageBreak/>
        <w:t>POUKA O PRAVNOM LIJEKU:</w:t>
      </w:r>
    </w:p>
    <w:p w:rsidRDefault="00E3111C" w:rsidP="00E3111C" w:rsidR="00E3111C">
      <w:pPr>
        <w:jc w:val="both"/>
      </w:pPr>
      <w:r>
        <w:t xml:space="preserve">Protiv ovog rješenja ima pravo žalbe stečajni upravitelj i svi vjerovnici (čl. </w:t>
      </w:r>
      <w:smartTag w:element="metricconverter" w:uri="urn:schemas-microsoft-com:office:smarttags">
        <w:smartTagPr>
          <w:attr w:val="29. st" w:name="ProductID"/>
        </w:smartTagPr>
        <w:r>
          <w:t>29. st</w:t>
        </w:r>
      </w:smartTag>
      <w:r>
        <w:t xml:space="preserve">. 5. SZ-a). Žalba se podnosi ovom sudu u roku od 8 dana od primitka, odnosno objave rješenja na oglasnoj ploči Stalne službe u Šibeniku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2 i 3. SZ-a)</w:t>
      </w:r>
    </w:p>
    <w:p w:rsidRDefault="00E3111C" w:rsidP="00E3111C" w:rsidR="00E3111C">
      <w:pPr>
        <w:jc w:val="both"/>
      </w:pPr>
    </w:p>
    <w:p w:rsidRDefault="00E3111C" w:rsidP="00E3111C" w:rsidR="00E3111C">
      <w:pPr>
        <w:jc w:val="both"/>
      </w:pPr>
      <w:r>
        <w:t>DN-a:</w:t>
      </w:r>
    </w:p>
    <w:p w:rsidRDefault="00E3111C" w:rsidP="00E3111C" w:rsidR="00E3111C">
      <w:pPr>
        <w:jc w:val="both"/>
      </w:pPr>
      <w:r>
        <w:t>-</w:t>
      </w:r>
      <w:r w:rsidR="00393C8A">
        <w:t xml:space="preserve"> privremenom </w:t>
      </w:r>
      <w:r w:rsidR="00CE0A62">
        <w:t>stečajnom upravitelju</w:t>
      </w:r>
      <w:r w:rsidR="000C3854">
        <w:t xml:space="preserve"> </w:t>
      </w:r>
      <w:r w:rsidR="00D16709">
        <w:t xml:space="preserve">Ivica Matas, odvjetnik u Šibeniku </w:t>
      </w:r>
    </w:p>
    <w:p w:rsidRDefault="00E3111C" w:rsidP="00E3111C" w:rsidR="00E3111C">
      <w:pPr>
        <w:jc w:val="both"/>
      </w:pPr>
      <w:r>
        <w:t>-</w:t>
      </w:r>
      <w:r w:rsidR="009F591F">
        <w:t xml:space="preserve"> </w:t>
      </w:r>
      <w:r>
        <w:t xml:space="preserve">posebna </w:t>
      </w:r>
      <w:r w:rsidR="009F591F">
        <w:t>e-</w:t>
      </w:r>
      <w:r>
        <w:t>stečajna oglasna ploča Stalne službe u Šibeniku</w:t>
      </w:r>
    </w:p>
    <w:p w:rsidRDefault="00E3111C" w:rsidP="00E3111C" w:rsidR="00A8505E">
      <w:pPr>
        <w:jc w:val="both"/>
      </w:pPr>
      <w:r>
        <w:t>-</w:t>
      </w:r>
      <w:r w:rsidR="009F591F">
        <w:t xml:space="preserve"> r</w:t>
      </w:r>
      <w:r>
        <w:t>ačunovodstvo suda, nakon pravomoćnosti</w:t>
      </w:r>
    </w:p>
    <w:sectPr w:rsidR="00A8505E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111C"/>
    <w:rsid w:val="00085EDB"/>
    <w:rsid w:val="000C3854"/>
    <w:rsid w:val="000C79DD"/>
    <w:rsid w:val="000E5C7F"/>
    <w:rsid w:val="001E62DF"/>
    <w:rsid w:val="00393C8A"/>
    <w:rsid w:val="003E7FA7"/>
    <w:rsid w:val="00460384"/>
    <w:rsid w:val="0053093B"/>
    <w:rsid w:val="005E510D"/>
    <w:rsid w:val="0067781F"/>
    <w:rsid w:val="00696A14"/>
    <w:rsid w:val="0078474A"/>
    <w:rsid w:val="007E68E7"/>
    <w:rsid w:val="00902090"/>
    <w:rsid w:val="009F591F"/>
    <w:rsid w:val="00A8505E"/>
    <w:rsid w:val="00AA78B5"/>
    <w:rsid w:val="00AD000C"/>
    <w:rsid w:val="00B1208A"/>
    <w:rsid w:val="00C33448"/>
    <w:rsid w:val="00CE0A62"/>
    <w:rsid w:val="00CE7A96"/>
    <w:rsid w:val="00D16709"/>
    <w:rsid w:val="00E3111C"/>
    <w:rsid w:val="00E43087"/>
    <w:rsid w:val="00FA5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F591F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E68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68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68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68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68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F591F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E68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68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68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68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68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2015.</izvorni_sadrzaj>
    <derivirana_varijabla naziv="DomainObject.Predmet.DatumOsnivanja_1">28.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studenog 2015.</izvorni_sadrzaj>
    <derivirana_varijabla naziv="DomainObject.Predmet.DatumRjesavanja_1">6. studenog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St-43/2015</izvorni_sadrzaj>
    <derivirana_varijabla naziv="DomainObject.Predmet.OznakaBroj_1">St-43/2015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Joško</izvorni_sadrzaj>
    <derivirana_varijabla naziv="DomainObject.Predmet.PredmetRijesio.Ime_1">Joško</derivirana_varijabla>
  </DomainObject.Predmet.PredmetRijesio.Ime>
  <DomainObject.Predmet.PredmetRijesio.Oib>
    <izvorni_sadrzaj>41116380649</izvorni_sadrzaj>
    <derivirana_varijabla naziv="DomainObject.Predmet.PredmetRijesio.Oib_1">41116380649</derivirana_varijabla>
  </DomainObject.Predmet.PredmetRijesio.Oib>
  <DomainObject.Predmet.PredmetRijesio.Prezime>
    <izvorni_sadrzaj>Livaković</izvorni_sadrzaj>
    <derivirana_varijabla naziv="DomainObject.Predmet.PredmetRijesio.Prezime_1">Livaković</derivirana_varijabla>
  </DomainObject.Predmet.PredmetRijesio.Prezime>
  <DomainObject.Predmet.PrimjedbaSuca>
    <izvorni_sadrzaj>oč.prav.
- plaćanje računa NN
- Nagrada st.upr.</izvorni_sadrzaj>
    <derivirana_varijabla naziv="DomainObject.Predmet.PrimjedbaSuca_1">oč.prav.
- plaćanje računa NN
- Nagrada st.upr.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RENATA d.o.o. za proizvodnju pekarskih proizvoda zastupanog po punomoćniku LAZER LEKAJ</izvorni_sadrzaj>
    <derivirana_varijabla naziv="DomainObject.Predmet.ProtustrankaFormated_1">  RENATA d.o.o. za proizvodnju pekarskih proizvoda zastupanog po punomoćniku LAZER LEKAJ</derivirana_varijabla>
  </DomainObject.Predmet.ProtustrankaFormated>
  <DomainObject.Predmet.ProtustrankaFormatedOIB>
    <izvorni_sadrzaj>  RENATA d.o.o. za proizvodnju pekarskih proizvoda, OIB 14873766022 zastupanog po punomoćniku LAZER LEKAJ</izvorni_sadrzaj>
    <derivirana_varijabla naziv="DomainObject.Predmet.ProtustrankaFormatedOIB_1">  RENATA d.o.o. za proizvodnju pekarskih proizvoda, OIB 14873766022 zastupanog po punomoćniku LAZER LEKAJ</derivirana_varijabla>
  </DomainObject.Predmet.ProtustrankaFormatedOIB>
  <DomainObject.Predmet.ProtustrankaFormatedWithAdress>
    <izvorni_sadrzaj> RENATA d.o.o. za proizvodnju pekarskih proizvoda, I. šibenskog partizanskog odreda br. 7, 22000 Šibenik zastupanog po punomoćniku LAZER LEKAJ</izvorni_sadrzaj>
    <derivirana_varijabla naziv="DomainObject.Predmet.ProtustrankaFormatedWithAdress_1"> RENATA d.o.o. za proizvodnju pekarskih proizvoda, I. šibenskog partizanskog odreda br. 7, 22000 Šibenik zastupanog po punomoćniku LAZER LEKAJ</derivirana_varijabla>
  </DomainObject.Predmet.ProtustrankaFormatedWithAdress>
  <DomainObject.Predmet.ProtustrankaFormatedWithAdressOIB>
    <izvorni_sadrzaj> RENATA d.o.o. za proizvodnju pekarskih proizvoda, OIB 14873766022, I. šibenskog partizanskog odreda br. 7, 22000 Šibenik zastupanog po punomoćniku LAZER LEKAJ</izvorni_sadrzaj>
    <derivirana_varijabla naziv="DomainObject.Predmet.ProtustrankaFormatedWithAdressOIB_1"> RENATA d.o.o. za proizvodnju pekarskih proizvoda, OIB 14873766022, I. šibenskog partizanskog odreda br. 7, 22000 Šibenik zastupanog po punomoćniku LAZER LEKAJ</derivirana_varijabla>
  </DomainObject.Predmet.ProtustrankaFormatedWithAdressOIB>
  <DomainObject.Predmet.ProtustrankaWithAdress>
    <izvorni_sadrzaj>RENATA d.o.o. za proizvodnju pekarskih proizvoda I. šibenskog partizanskog odreda br. 7, 22000 Šibenik</izvorni_sadrzaj>
    <derivirana_varijabla naziv="DomainObject.Predmet.ProtustrankaWithAdress_1">RENATA d.o.o. za proizvodnju pekarskih proizvoda I. šibenskog partizanskog odreda br. 7, 22000 Šibenik</derivirana_varijabla>
  </DomainObject.Predmet.ProtustrankaWithAdress>
  <DomainObject.Predmet.ProtustrankaWithAdressOIB>
    <izvorni_sadrzaj>RENATA d.o.o. za proizvodnju pekarskih proizvoda, OIB 14873766022, I. šibenskog partizanskog odreda br. 7, 22000 Šibenik</izvorni_sadrzaj>
    <derivirana_varijabla naziv="DomainObject.Predmet.ProtustrankaWithAdressOIB_1">RENATA d.o.o. za proizvodnju pekarskih proizvoda, OIB 14873766022, I. šibenskog partizanskog odreda br. 7, 22000 Šibenik</derivirana_varijabla>
  </DomainObject.Predmet.ProtustrankaWithAdressOIB>
  <DomainObject.Predmet.ProtustrankaNazivFormated>
    <izvorni_sadrzaj>RENATA d.o.o. za proizvodnju pekarskih proizvoda</izvorni_sadrzaj>
    <derivirana_varijabla naziv="DomainObject.Predmet.ProtustrankaNazivFormated_1">RENATA d.o.o. za proizvodnju pekarskih proizvoda</derivirana_varijabla>
  </DomainObject.Predmet.ProtustrankaNazivFormated>
  <DomainObject.Predmet.ProtustrankaNazivFormatedOIB>
    <izvorni_sadrzaj>RENATA d.o.o. za proizvodnju pekarskih proizvoda, OIB 14873766022</izvorni_sadrzaj>
    <derivirana_varijabla naziv="DomainObject.Predmet.ProtustrankaNazivFormatedOIB_1">RENATA d.o.o. za proizvodnju pekarskih proizvoda, OIB 14873766022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soba 212</izvorni_sadrzaj>
    <derivirana_varijabla naziv="DomainObject.Predmet.Referada.Prostorija.Naziv_1">soba 212</derivirana_varijabla>
  </DomainObject.Predmet.Referada.Prostorija.Naziv>
  <DomainObject.Predmet.Referada.Prostorija.Oznaka>
    <izvorni_sadrzaj>soba 212</izvorni_sadrzaj>
    <derivirana_varijabla naziv="DomainObject.Predmet.Referada.Prostorija.Oznaka_1">soba 212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RHMF Porezna uprava - Područni ured Šibenik zastupanog po punomoćniku ŽDO U ŠIBENIKU - Građansko-upravni odjel</izvorni_sadrzaj>
    <derivirana_varijabla naziv="DomainObject.Predmet.StrankaFormated_1">  RHMF Porezna uprava - Područni ured Šibenik zastupanog po punomoćniku ŽDO U ŠIBENIKU - Građansko-upravni odjel</derivirana_varijabla>
  </DomainObject.Predmet.StrankaFormated>
  <DomainObject.Predmet.StrankaFormatedOIB>
    <izvorni_sadrzaj>  RHMF Porezna uprava - Područni ured Šibenik zastupanog po punomoćniku ŽDO U ŠIBENIKU - Građansko-upravni odjel</izvorni_sadrzaj>
    <derivirana_varijabla naziv="DomainObject.Predmet.StrankaFormatedOIB_1">  RHMF Porezna uprava - Područni ured Šibenik zastupanog po punomoćniku ŽDO U ŠIBENIKU - Građansko-upravni odjel</derivirana_varijabla>
  </DomainObject.Predmet.StrankaFormatedOIB>
  <DomainObject.Predmet.StrankaFormatedWithAdress>
    <izvorni_sadrzaj> RHMF Porezna uprava - Područni ured Šibenik zastupanog po punomoćniku ŽDO U ŠIBENIKU - Građansko-upravni odjel</izvorni_sadrzaj>
    <derivirana_varijabla naziv="DomainObject.Predmet.StrankaFormatedWithAdress_1"> RHMF Porezna uprava - Područni ured Šibenik zastupanog po punomoćniku ŽDO U ŠIBENIKU - Građansko-upravni odjel</derivirana_varijabla>
  </DomainObject.Predmet.StrankaFormatedWithAdress>
  <DomainObject.Predmet.StrankaFormatedWithAdressOIB>
    <izvorni_sadrzaj> RHMF Porezna uprava - Područni ured Šibenik zastupanog po punomoćniku ŽDO U ŠIBENIKU - Građansko-upravni odjel</izvorni_sadrzaj>
    <derivirana_varijabla naziv="DomainObject.Predmet.StrankaFormatedWithAdressOIB_1"> RHMF Porezna uprava - Područni ured Šibenik zastupanog po punomoćniku ŽDO U ŠIBENIKU - Građansko-upravni odjel</derivirana_varijabla>
  </DomainObject.Predmet.StrankaFormatedWithAdressOIB>
  <DomainObject.Predmet.StrankaWithAdress>
    <izvorni_sadrzaj>RHMF Porezna uprava - Područni ured Šibenik </izvorni_sadrzaj>
    <derivirana_varijabla naziv="DomainObject.Predmet.StrankaWithAdress_1">RHMF Porezna uprava - Područni ured Šibenik </derivirana_varijabla>
  </DomainObject.Predmet.StrankaWithAdress>
  <DomainObject.Predmet.StrankaWithAdressOIB>
    <izvorni_sadrzaj>RHMF Porezna uprava - Područni ured Šibenik</izvorni_sadrzaj>
    <derivirana_varijabla naziv="DomainObject.Predmet.StrankaWithAdressOIB_1">RHMF Porezna uprava - Područni ured Šibenik</derivirana_varijabla>
  </DomainObject.Predmet.StrankaWithAdressOIB>
  <DomainObject.Predmet.StrankaNazivFormated>
    <izvorni_sadrzaj>RHMF Porezna uprava - Područni ured Šibenik</izvorni_sadrzaj>
    <derivirana_varijabla naziv="DomainObject.Predmet.StrankaNazivFormated_1">RHMF Porezna uprava - Područni ured Šibenik</derivirana_varijabla>
  </DomainObject.Predmet.StrankaNazivFormated>
  <DomainObject.Predmet.StrankaNazivFormatedOIB>
    <izvorni_sadrzaj>RHMF Porezna uprava - Područni ured Šibenik</izvorni_sadrzaj>
    <derivirana_varijabla naziv="DomainObject.Predmet.StrankaNazivFormatedOIB_1">RHMF Porezna uprava - Područni ured Šibenik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RHMF Porezna uprava - Područni ured Šibenik zastupanog po punomoćniku ŽDO U ŠIBENIKU - Građansko-upravni odjel</item>
    </izvorni_sadrzaj>
    <derivirana_varijabla naziv="DomainObject.Predmet.StrankaListFormated_1">
      <item>RHMF Porezna uprava - Područni ured Šibenik zastupanog po punomoćniku ŽDO U ŠIBENIKU - Građansko-upravni odjel</item>
    </derivirana_varijabla>
  </DomainObject.Predmet.StrankaListFormated>
  <DomainObject.Predmet.StrankaListFormatedOIB>
    <izvorni_sadrzaj>
      <item>RHMF Porezna uprava - Područni ured Šibenik zastupanog po punomoćniku ŽDO U ŠIBENIKU - Građansko-upravni odjel</item>
    </izvorni_sadrzaj>
    <derivirana_varijabla naziv="DomainObject.Predmet.StrankaListFormatedOIB_1">
      <item>RHMF Porezna uprava - Područni ured Šibenik zastupanog po punomoćniku ŽDO U ŠIBENIKU - Građansko-upravni odjel</item>
    </derivirana_varijabla>
  </DomainObject.Predmet.StrankaListFormatedOIB>
  <DomainObject.Predmet.StrankaListFormatedWithAdress>
    <izvorni_sadrzaj>
      <item>RHMF Porezna uprava - Područni ured Šibenik zastupanog po punomoćniku ŽDO U ŠIBENIKU - Građansko-upravni odjel</item>
    </izvorni_sadrzaj>
    <derivirana_varijabla naziv="DomainObject.Predmet.StrankaListFormatedWithAdress_1">
      <item>RHMF Porezna uprava - Područni ured Šibenik zastupanog po punomoćniku ŽDO U ŠIBENIKU - Građansko-upravni odjel</item>
    </derivirana_varijabla>
  </DomainObject.Predmet.StrankaListFormatedWithAdress>
  <DomainObject.Predmet.StrankaListFormatedWithAdressOIB>
    <izvorni_sadrzaj>
      <item>RHMF Porezna uprava - Područni ured Šibenik zastupanog po punomoćniku ŽDO U ŠIBENIKU - Građansko-upravni odjel</item>
    </izvorni_sadrzaj>
    <derivirana_varijabla naziv="DomainObject.Predmet.StrankaListFormatedWithAdressOIB_1">
      <item>RHMF Porezna uprava - Područni ured Šibenik zastupanog po punomoćniku ŽDO U ŠIBENIKU - Građansko-upravni odjel</item>
    </derivirana_varijabla>
  </DomainObject.Predmet.StrankaListFormatedWithAdressOIB>
  <DomainObject.Predmet.StrankaListNazivFormated>
    <izvorni_sadrzaj>
      <item>RHMF Porezna uprava - Područni ured Šibenik</item>
    </izvorni_sadrzaj>
    <derivirana_varijabla naziv="DomainObject.Predmet.StrankaListNazivFormated_1">
      <item>RHMF Porezna uprava - Područni ured Šibenik</item>
    </derivirana_varijabla>
  </DomainObject.Predmet.StrankaListNazivFormated>
  <DomainObject.Predmet.StrankaListNazivFormatedOIB>
    <izvorni_sadrzaj>
      <item>RHMF Porezna uprava - Područni ured Šibenik</item>
    </izvorni_sadrzaj>
    <derivirana_varijabla naziv="DomainObject.Predmet.StrankaListNazivFormatedOIB_1">
      <item>RHMF Porezna uprava - Područni ured Šibenik</item>
    </derivirana_varijabla>
  </DomainObject.Predmet.StrankaListNazivFormatedOIB>
  <DomainObject.Predmet.ProtuStrankaListFormated>
    <izvorni_sadrzaj>
      <item>RENATA d.o.o. za proizvodnju pekarskih proizvoda zastupanog po punomoćniku LAZER LEKAJ</item>
    </izvorni_sadrzaj>
    <derivirana_varijabla naziv="DomainObject.Predmet.ProtuStrankaListFormated_1">
      <item>RENATA d.o.o. za proizvodnju pekarskih proizvoda zastupanog po punomoćniku LAZER LEKAJ</item>
    </derivirana_varijabla>
  </DomainObject.Predmet.ProtuStrankaListFormated>
  <DomainObject.Predmet.ProtuStrankaListFormatedOIB>
    <izvorni_sadrzaj>
      <item>RENATA d.o.o. za proizvodnju pekarskih proizvoda, OIB 14873766022 zastupanog po punomoćniku LAZER LEKAJ</item>
    </izvorni_sadrzaj>
    <derivirana_varijabla naziv="DomainObject.Predmet.ProtuStrankaListFormatedOIB_1">
      <item>RENATA d.o.o. za proizvodnju pekarskih proizvoda, OIB 14873766022 zastupanog po punomoćniku LAZER LEKAJ</item>
    </derivirana_varijabla>
  </DomainObject.Predmet.ProtuStrankaListFormatedOIB>
  <DomainObject.Predmet.ProtuStrankaListFormatedWithAdress>
    <izvorni_sadrzaj>
      <item>RENATA d.o.o. za proizvodnju pekarskih proizvoda, I. šibenskog partizanskog odreda br. 7, 22000 Šibenik zastupanog po punomoćniku LAZER LEKAJ</item>
    </izvorni_sadrzaj>
    <derivirana_varijabla naziv="DomainObject.Predmet.ProtuStrankaListFormatedWithAdress_1">
      <item>RENATA d.o.o. za proizvodnju pekarskih proizvoda, I. šibenskog partizanskog odreda br. 7, 22000 Šibenik zastupanog po punomoćniku LAZER LEKAJ</item>
    </derivirana_varijabla>
  </DomainObject.Predmet.ProtuStrankaListFormatedWithAdress>
  <DomainObject.Predmet.ProtuStrankaListFormatedWithAdressOIB>
    <izvorni_sadrzaj>
      <item>RENATA d.o.o. za proizvodnju pekarskih proizvoda, OIB 14873766022, I. šibenskog partizanskog odreda br. 7, 22000 Šibenik zastupanog po punomoćniku LAZER LEKAJ</item>
    </izvorni_sadrzaj>
    <derivirana_varijabla naziv="DomainObject.Predmet.ProtuStrankaListFormatedWithAdressOIB_1">
      <item>RENATA d.o.o. za proizvodnju pekarskih proizvoda, OIB 14873766022, I. šibenskog partizanskog odreda br. 7, 22000 Šibenik zastupanog po punomoćniku LAZER LEKAJ</item>
    </derivirana_varijabla>
  </DomainObject.Predmet.ProtuStrankaListFormatedWithAdressOIB>
  <DomainObject.Predmet.ProtuStrankaListNazivFormated>
    <izvorni_sadrzaj>
      <item>RENATA d.o.o. za proizvodnju pekarskih proizvoda</item>
    </izvorni_sadrzaj>
    <derivirana_varijabla naziv="DomainObject.Predmet.ProtuStrankaListNazivFormated_1">
      <item>RENATA d.o.o. za proizvodnju pekarskih proizvoda</item>
    </derivirana_varijabla>
  </DomainObject.Predmet.ProtuStrankaListNazivFormated>
  <DomainObject.Predmet.ProtuStrankaListNazivFormatedOIB>
    <izvorni_sadrzaj>
      <item>RENATA d.o.o. za proizvodnju pekarskih proizvoda, OIB 14873766022</item>
    </izvorni_sadrzaj>
    <derivirana_varijabla naziv="DomainObject.Predmet.ProtuStrankaListNazivFormatedOIB_1">
      <item>RENATA d.o.o. za proizvodnju pekarskih proizvoda, OIB 14873766022</item>
    </derivirana_varijabla>
  </DomainObject.Predmet.ProtuStrankaListNazivFormatedOIB>
  <DomainObject.Predmet.OstaliListFormated>
    <izvorni_sadrzaj>
      <item>ŽDO U ŠIBENIKU - Građansko-upravni odjel punomoćnik sudionika u postupku RHMF Porezna uprava - Područni ured Šibenik</item>
      <item>LAZER LEKAJ punomoćnik sudionika u postupku RENATA d.o.o. za proizvodnju pekarskih proizvoda</item>
      <item>Ivica Matas</item>
    </izvorni_sadrzaj>
    <derivirana_varijabla naziv="DomainObject.Predmet.OstaliListFormated_1">
      <item>ŽDO U ŠIBENIKU - Građansko-upravni odjel punomoćnik sudionika u postupku RHMF Porezna uprava - Područni ured Šibenik</item>
      <item>LAZER LEKAJ punomoćnik sudionika u postupku RENATA d.o.o. za proizvodnju pekarskih proizvoda</item>
      <item>Ivica Matas</item>
    </derivirana_varijabla>
  </DomainObject.Predmet.OstaliListFormated>
  <DomainObject.Predmet.OstaliListFormatedOIB>
    <izvorni_sadrzaj>
      <item>ŽDO U ŠIBENIKU - Građansko-upravni odjel punomoćnik sudionika u postupku RHMF Porezna uprava - Područni ured Šibenik</item>
      <item>LAZER LEKAJ, OIB 12723981965 punomoćnik sudionika u postupku RENATA d.o.o. za proizvodnju pekarskih proizvoda</item>
      <item>Ivica Matas, OIB 98549799157</item>
    </izvorni_sadrzaj>
    <derivirana_varijabla naziv="DomainObject.Predmet.OstaliListFormatedOIB_1">
      <item>ŽDO U ŠIBENIKU - Građansko-upravni odjel punomoćnik sudionika u postupku RHMF Porezna uprava - Područni ured Šibenik</item>
      <item>LAZER LEKAJ, OIB 12723981965 punomoćnik sudionika u postupku RENATA d.o.o. za proizvodnju pekarskih proizvoda</item>
      <item>Ivica Matas, OIB 98549799157</item>
    </derivirana_varijabla>
  </DomainObject.Predmet.OstaliListFormatedOIB>
  <DomainObject.Predmet.OstaliListFormatedWithAdress>
    <izvorni_sadrzaj>
      <item>ŽDO U ŠIBENIKU - Građansko-upravni odjel, P. Grubišića 3, 22000 Šibenik punomoćnik sudionika u postupku RHMF Porezna uprava - Područni ured Šibenik</item>
      <item>LAZER LEKAJ, P. Preradovića 30, 22000 Šibenik punomoćnik sudionika u postupku RENATA d.o.o. za proizvodnju pekarskih proizvoda</item>
      <item>Ivica Matas, Put Gimnazije 55, 22000 Šibenik</item>
    </izvorni_sadrzaj>
    <derivirana_varijabla naziv="DomainObject.Predmet.OstaliListFormatedWithAdress_1">
      <item>ŽDO U ŠIBENIKU - Građansko-upravni odjel, P. Grubišića 3, 22000 Šibenik punomoćnik sudionika u postupku RHMF Porezna uprava - Područni ured Šibenik</item>
      <item>LAZER LEKAJ, P. Preradovića 30, 22000 Šibenik punomoćnik sudionika u postupku RENATA d.o.o. za proizvodnju pekarskih proizvoda</item>
      <item>Ivica Matas, Put Gimnazije 55, 22000 Šibenik</item>
    </derivirana_varijabla>
  </DomainObject.Predmet.OstaliListFormatedWithAdress>
  <DomainObject.Predmet.OstaliListFormatedWithAdressOIB>
    <izvorni_sadrzaj>
      <item>ŽDO U ŠIBENIKU - Građansko-upravni odjel, P. Grubišića 3, 22000 Šibenik punomoćnik sudionika u postupku RHMF Porezna uprava - Područni ured Šibenik</item>
      <item>LAZER LEKAJ, OIB 12723981965, P. Preradovića 30, 22000 Šibenik punomoćnik sudionika u postupku RENATA d.o.o. za proizvodnju pekarskih proizvoda</item>
      <item>Ivica Matas, OIB 98549799157, Put Gimnazije 55, 22000 Šibenik</item>
    </izvorni_sadrzaj>
    <derivirana_varijabla naziv="DomainObject.Predmet.OstaliListFormatedWithAdressOIB_1">
      <item>ŽDO U ŠIBENIKU - Građansko-upravni odjel, P. Grubišića 3, 22000 Šibenik punomoćnik sudionika u postupku RHMF Porezna uprava - Područni ured Šibenik</item>
      <item>LAZER LEKAJ, OIB 12723981965, P. Preradovića 30, 22000 Šibenik punomoćnik sudionika u postupku RENATA d.o.o. za proizvodnju pekarskih proizvoda</item>
      <item>Ivica Matas, OIB 98549799157, Put Gimnazije 55, 22000 Šibenik</item>
    </derivirana_varijabla>
  </DomainObject.Predmet.OstaliListFormatedWithAdressOIB>
  <DomainObject.Predmet.OstaliListNazivFormated>
    <izvorni_sadrzaj>
      <item>ŽDO U ŠIBENIKU - Građansko-upravni odjel</item>
      <item>LAZER LEKAJ</item>
      <item>Ivica Matas</item>
    </izvorni_sadrzaj>
    <derivirana_varijabla naziv="DomainObject.Predmet.OstaliListNazivFormated_1">
      <item>ŽDO U ŠIBENIKU - Građansko-upravni odjel</item>
      <item>LAZER LEKAJ</item>
      <item>Ivica Matas</item>
    </derivirana_varijabla>
  </DomainObject.Predmet.OstaliListNazivFormated>
  <DomainObject.Predmet.OstaliListNazivFormatedOIB>
    <izvorni_sadrzaj>
      <item>ŽDO U ŠIBENIKU - Građansko-upravni odjel</item>
      <item>LAZER LEKAJ, OIB 12723981965</item>
      <item>Ivica Matas, OIB 98549799157</item>
    </izvorni_sadrzaj>
    <derivirana_varijabla naziv="DomainObject.Predmet.OstaliListNazivFormatedOIB_1">
      <item>ŽDO U ŠIBENIKU - Građansko-upravni odjel</item>
      <item>LAZER LEKAJ, OIB 12723981965</item>
      <item>Ivica Matas, OIB 98549799157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RHMF Porezna uprava - Područni ured Šibenik</izvorni_sadrzaj>
    <derivirana_varijabla naziv="DomainObject.Predmet.StrankaIDrugi_1">RHMF Porezna uprava - Područni ured Šibenik</derivirana_varijabla>
  </DomainObject.Predmet.StrankaIDrugi>
  <DomainObject.Predmet.ProtustrankaIDrugi>
    <izvorni_sadrzaj>RENATA d.o.o. za proizvodnju pekarskih proizvoda</izvorni_sadrzaj>
    <derivirana_varijabla naziv="DomainObject.Predmet.ProtustrankaIDrugi_1">RENATA d.o.o. za proizvodnju pekarskih proizvoda</derivirana_varijabla>
  </DomainObject.Predmet.ProtustrankaIDrugi>
  <DomainObject.Predmet.StrankaIDrugiAdressOIB>
    <izvorni_sadrzaj>RHMF Porezna uprava - Područni ured Šibenik</izvorni_sadrzaj>
    <derivirana_varijabla naziv="DomainObject.Predmet.StrankaIDrugiAdressOIB_1">RHMF Porezna uprava - Područni ured Šibenik</derivirana_varijabla>
  </DomainObject.Predmet.StrankaIDrugiAdressOIB>
  <DomainObject.Predmet.ProtustrankaIDrugiAdressOIB>
    <izvorni_sadrzaj>RENATA d.o.o. za proizvodnju pekarskih proizvoda, OIB 14873766022, I. šibenskog partizanskog odreda br. 7, 22000 Šibenik</izvorni_sadrzaj>
    <derivirana_varijabla naziv="DomainObject.Predmet.ProtustrankaIDrugiAdressOIB_1">RENATA d.o.o. za proizvodnju pekarskih proizvoda, OIB 14873766022, I. šibenskog partizanskog odreda br. 7,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studenog 2015.</izvorni_sadrzaj>
    <derivirana_varijabla naziv="DomainObject.Predmet.OdlukaRjesenje.DatumDonosenjaOdluke_1">6. studenog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St-43/2015-18</izvorni_sadrzaj>
    <derivirana_varijabla naziv="DomainObject.Predmet.OdlukaRjesenje.Oznaka_1">St-43/2015-18</derivirana_varijabla>
  </DomainObject.Predmet.OdlukaRjesenje.Oznaka>
  <DomainObject.Predmet.SudioniciListNaziv>
    <izvorni_sadrzaj>
      <item>RHMF Porezna uprava - Područni ured Šibenik</item>
      <item>RENATA d.o.o. za proizvodnju pekarskih proizvoda</item>
      <item>ŽDO U ŠIBENIKU - Građansko-upravni odjel</item>
      <item>LAZER LEKAJ</item>
      <item>Ivica Matas</item>
    </izvorni_sadrzaj>
    <derivirana_varijabla naziv="DomainObject.Predmet.SudioniciListNaziv_1">
      <item>RHMF Porezna uprava - Područni ured Šibenik</item>
      <item>RENATA d.o.o. za proizvodnju pekarskih proizvoda</item>
      <item>ŽDO U ŠIBENIKU - Građansko-upravni odjel</item>
      <item>LAZER LEKAJ</item>
      <item>Ivica Matas</item>
    </derivirana_varijabla>
  </DomainObject.Predmet.SudioniciListNaziv>
  <DomainObject.Predmet.SudioniciListAdressOIB>
    <izvorni_sadrzaj>
      <item>RHMF Porezna uprava - Područni ured Šibenik</item>
      <item>RENATA d.o.o. za proizvodnju pekarskih proizvoda, OIB 14873766022, I. šibenskog partizanskog odreda br. 7,22000 Šibenik</item>
      <item>ŽDO U ŠIBENIKU - Građansko-upravni odjel, P. Grubišića 3,22000 Šibenik</item>
      <item>LAZER LEKAJ, OIB 12723981965, P. Preradovića 30,22000 Šibenik</item>
      <item>Ivica Matas, OIB 98549799157, Put Gimnazije 55,22000 Šibenik</item>
    </izvorni_sadrzaj>
    <derivirana_varijabla naziv="DomainObject.Predmet.SudioniciListAdressOIB_1">
      <item>RHMF Porezna uprava - Područni ured Šibenik</item>
      <item>RENATA d.o.o. za proizvodnju pekarskih proizvoda, OIB 14873766022, I. šibenskog partizanskog odreda br. 7,22000 Šibenik</item>
      <item>ŽDO U ŠIBENIKU - Građansko-upravni odjel, P. Grubišića 3,22000 Šibenik</item>
      <item>LAZER LEKAJ, OIB 12723981965, P. Preradovića 30,22000 Šibenik</item>
      <item>Ivica Matas, OIB 98549799157, Put Gimnazije 55,22000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14873766022</item>
      <item>, OIB null</item>
      <item>, OIB 12723981965</item>
      <item>, OIB 98549799157</item>
    </izvorni_sadrzaj>
    <derivirana_varijabla naziv="DomainObject.Predmet.SudioniciListNazivOIB_1">
      <item>, OIB null</item>
      <item>, OIB 14873766022</item>
      <item>, OIB null</item>
      <item>, OIB 12723981965</item>
      <item>, OIB 98549799157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324</properties:Words>
  <properties:Characters>1769</properties:Characters>
  <properties:Lines>56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2015-11-27T09:23:00Z</dcterms:created>
  <dc:creator>jlivakovic</dc:creator>
  <cp:lastModifiedBy>Joško Livaković</cp:lastModifiedBy>
  <cp:lastPrinted>2015-11-27T09:23:00Z</cp:lastPrinted>
  <dcterms:modified xmlns:xsi="http://www.w3.org/2001/XMLSchema-instance" xsi:type="dcterms:W3CDTF">2015-11-27T09:24:00Z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