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2dba" w14:paraId="e242db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St-307/2017-4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>Trgovački sud u Bjelovaru, OIB 07942269267, po stečajnoj sutkinji Sanjani Zorinc, povodom prijedloga FINE ZAGREB, PODRUŽNICA VARAŽDIN, za otvaranje stečajnog postupka nad dužnikom EKOKEM d.o.o. specijalizirano društvo za industrijska čišćenje i konzalting, Koprivnica, Starogradska ulica 26, OIB: 45881120296, 25. siječnja 2018.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EKOKEM d.o.o. specijalizirano društvo za industrijska čišćenje i konzalting, Koprivnica, Starogradska ulica 26, OIB: 45881120296.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21. veljače 2018. godine u 9,00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Varaždin  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Zoran </w:t>
      </w:r>
      <w:proofErr w:type="spellStart"/>
      <w:r>
        <w:rPr>
          <w:rFonts w:cs="Times New Roman" w:eastAsia="Times New Roman"/>
          <w:szCs w:val="20"/>
          <w:lang w:eastAsia="hr-HR"/>
        </w:rPr>
        <w:t>Orozović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Zoranu </w:t>
      </w:r>
      <w:proofErr w:type="spellStart"/>
      <w:r>
        <w:rPr>
          <w:rFonts w:cs="Times New Roman" w:eastAsia="Times New Roman"/>
          <w:szCs w:val="20"/>
          <w:lang w:eastAsia="hr-HR"/>
        </w:rPr>
        <w:t>Orozoviću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Varaždin navodi u prijedlogu da na dan 13. travnja 2016. godine u Očevidniku redoslijeda osnova za plaćanje dužnik ima evidentirane neizvršene osnove za plaćanje u neprekinutom razdoblju od 120 dana u ukupnom iznosu od 348.592,70 kn. Također je u prijedlogu navedeno da dužnik ima zaposlenu jednu osobu, a da u Jedinstvenom registru računa ima otvorene račune kod pet banaka. 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St-307/2017-4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Bjelovar, 25. siječnja 2018. 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STEČAJNA SUTKINJA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SANJANA ZORINC 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točke I. i II. ovog rješenja nije dopuštena posebna žalba (čl. 115. st. 1. SZ-a).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E5543B" w:rsidP="00E5543B" w:rsidR="00E554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E5543B" w:rsidP="00E5543B" w:rsidR="00E5543B">
      <w:pPr>
        <w:pStyle w:val="Bezproreda"/>
        <w:rPr>
          <w:rFonts w:cstheme="minorBidi" w:eastAsiaTheme="minorHAnsi"/>
        </w:rPr>
      </w:pPr>
      <w:r>
        <w:t xml:space="preserve">               FINI Varaždin, poštom i e-oglasnom pločom</w:t>
      </w:r>
    </w:p>
    <w:p w:rsidRDefault="00E5543B" w:rsidP="00E5543B" w:rsidR="00E5543B">
      <w:pPr>
        <w:pStyle w:val="Bezproreda"/>
      </w:pPr>
      <w:r>
        <w:t>2. Sc. ročište</w:t>
      </w:r>
    </w:p>
    <w:p w:rsidRDefault="00E5543B" w:rsidP="00E5543B" w:rsidR="00E5543B">
      <w:pPr>
        <w:pStyle w:val="Bezproreda"/>
      </w:pPr>
      <w:proofErr w:type="spellStart"/>
      <w:r>
        <w:t>Bj</w:t>
      </w:r>
      <w:proofErr w:type="spellEnd"/>
      <w:r>
        <w:t>. 25.1.2018.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43B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378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St-307/2017-4</izvorni_sadrzaj>
    <derivirana_varijabla naziv="DomainObject.Oznaka_1">St-307/2017-4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EKOKEM, d.o.o. specijalizirano društvo za industrijska čišćenja i konzalting</izvorni_sadrzaj>
    <derivirana_varijabla naziv="DomainObject.Predmet.ProtustrankaFormated_1">  EKOKEM, d.o.o. specijalizirano društvo za industrijska čišćenja i konzalting</derivirana_varijabla>
  </DomainObject.Predmet.ProtustrankaFormated>
  <DomainObject.Predmet.ProtustrankaFormatedOIB>
    <izvorni_sadrzaj>  EKOKEM, d.o.o. specijalizirano društvo za industrijska čišćenja i konzalting, OIB 45881120296</izvorni_sadrzaj>
    <derivirana_varijabla naziv="DomainObject.Predmet.ProtustrankaFormatedOIB_1">  EKOKEM, d.o.o. specijalizirano društvo za industrijska čišćenja i konzalting, OIB 45881120296</derivirana_varijabla>
  </DomainObject.Predmet.ProtustrankaFormatedOIB>
  <DomainObject.Predmet.ProtustrankaFormatedWithAdress>
    <izvorni_sadrzaj> EKOKEM, d.o.o. specijalizirano društvo za industrijska čišćenja i konzalting, Starogradska ulica 26, 48000 Koprivnica</izvorni_sadrzaj>
    <derivirana_varijabla naziv="DomainObject.Predmet.ProtustrankaFormatedWithAdress_1"> EKOKEM, d.o.o. specijalizirano društvo za industrijska čišćenja i konzalting, Starogradska ulica 26, 48000 Koprivnica</derivirana_varijabla>
  </DomainObject.Predmet.ProtustrankaFormatedWithAdress>
  <DomainObject.Predmet.ProtustrankaFormatedWithAdressOIB>
    <izvorni_sadrzaj> EKOKEM, d.o.o. specijalizirano društvo za industrijska čišćenja i konzalting, OIB 45881120296, Starogradska ulica 26, 48000 Koprivnica</izvorni_sadrzaj>
    <derivirana_varijabla naziv="DomainObject.Predmet.ProtustrankaFormatedWithAdressOIB_1"> EKOKEM, d.o.o. specijalizirano društvo za industrijska čišćenja i konzalting, OIB 45881120296, Starogradska ulica 26, 48000 Koprivnica</derivirana_varijabla>
  </DomainObject.Predmet.ProtustrankaFormatedWithAdressOIB>
  <DomainObject.Predmet.ProtustrankaWithAdress>
    <izvorni_sadrzaj>EKOKEM, d.o.o. specijalizirano društvo za industrijska čišćenja i konzalting Starogradska ulica 26, 48000 Koprivnica</izvorni_sadrzaj>
    <derivirana_varijabla naziv="DomainObject.Predmet.ProtustrankaWithAdress_1">EKOKEM, d.o.o. specijalizirano društvo za industrijska čišćenja i konzalting Starogradska ulica 26, 48000 Koprivnica</derivirana_varijabla>
  </DomainObject.Predmet.ProtustrankaWithAdress>
  <DomainObject.Predmet.ProtustrankaWithAdressOIB>
    <izvorni_sadrzaj>EKOKEM, d.o.o. specijalizirano društvo za industrijska čišćenja i konzalting, OIB 45881120296, Starogradska ulica 26, 48000 Koprivnica</izvorni_sadrzaj>
    <derivirana_varijabla naziv="DomainObject.Predmet.ProtustrankaWithAdressOIB_1">EKOKEM, d.o.o. specijalizirano društvo za industrijska čišćenja i konzalting, OIB 45881120296, Starogradska ulica 26, 48000 Koprivnica</derivirana_varijabla>
  </DomainObject.Predmet.ProtustrankaWithAdressOIB>
  <DomainObject.Predmet.ProtustrankaNazivFormated>
    <izvorni_sadrzaj>EKOKEM, d.o.o. specijalizirano društvo za industrijska čišćenja i konzalting</izvorni_sadrzaj>
    <derivirana_varijabla naziv="DomainObject.Predmet.ProtustrankaNazivFormated_1">EKOKEM, d.o.o. specijalizirano društvo za industrijska čišćenja i konzalting</derivirana_varijabla>
  </DomainObject.Predmet.ProtustrankaNazivFormated>
  <DomainObject.Predmet.ProtustrankaNazivFormatedOIB>
    <izvorni_sadrzaj>EKOKEM, d.o.o. specijalizirano društvo za industrijska čišćenja i konzalting, OIB 45881120296</izvorni_sadrzaj>
    <derivirana_varijabla naziv="DomainObject.Predmet.ProtustrankaNazivFormatedOIB_1">EKOKEM, d.o.o. specijalizirano društvo za industrijska čišćenja i konzalting, OIB 45881120296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EKOKEM, d.o.o. specijalizirano društvo za industrijska čišćenja i konzalting; Financijska agencija</izvorni_sadrzaj>
    <derivirana_varijabla naziv="DomainObject.Predmet.StrankaFormated_1">  EKOKEM, d.o.o. specijalizirano društvo za industrijska čišćenja i konzalting; Financijska agencija</derivirana_varijabla>
  </DomainObject.Predmet.StrankaFormated>
  <DomainObject.Predmet.StrankaFormatedOIB>
    <izvorni_sadrzaj>  EKOKEM, d.o.o. specijalizirano društvo za industrijska čišćenja i konzalting, OIB 45881120296; Financijska agencija, OIB 85821130368</izvorni_sadrzaj>
    <derivirana_varijabla naziv="DomainObject.Predmet.StrankaFormatedOIB_1">  EKOKEM, d.o.o. specijalizirano društvo za industrijska čišćenja i konzalting, OIB 45881120296; Financijska agencija, OIB 85821130368</derivirana_varijabla>
  </DomainObject.Predmet.StrankaFormatedOIB>
  <DomainObject.Predmet.StrankaFormatedWithAdress>
    <izvorni_sadrzaj> EKOKEM, d.o.o. specijalizirano društvo za industrijska čišćenja i konzalting, Starogradska ulica 26, 48000 Koprivnica; Financijska agencija</izvorni_sadrzaj>
    <derivirana_varijabla naziv="DomainObject.Predmet.StrankaFormatedWithAdress_1"> EKOKEM, d.o.o. specijalizirano društvo za industrijska čišćenja i konzalting, Starogradska ulica 26, 48000 Koprivnica; Financijska agencija</derivirana_varijabla>
  </DomainObject.Predmet.StrankaFormatedWithAdress>
  <DomainObject.Predmet.StrankaFormatedWithAdressOIB>
    <izvorni_sadrzaj> EKOKEM, d.o.o. specijalizirano društvo za industrijska čišćenja i konzalting, OIB 45881120296, Starogradska ulica 26, 48000 Koprivnica; Financijska agencija, OIB 85821130368</izvorni_sadrzaj>
    <derivirana_varijabla naziv="DomainObject.Predmet.StrankaFormatedWithAdressOIB_1"> EKOKEM, d.o.o. specijalizirano društvo za industrijska čišćenja i konzalting, OIB 45881120296, Starogradska ulica 26, 48000 Koprivnica; Financijska agencija, OIB 85821130368</derivirana_varijabla>
  </DomainObject.Predmet.StrankaFormatedWithAdressOIB>
  <DomainObject.Predmet.StrankaWithAdress>
    <izvorni_sadrzaj>EKOKEM, d.o.o. specijalizirano društvo za industrijska čišćenja i konzalting Starogradska ulica 26,48000 Koprivnica,Financijska agencija </izvorni_sadrzaj>
    <derivirana_varijabla naziv="DomainObject.Predmet.StrankaWithAdress_1">EKOKEM, d.o.o. specijalizirano društvo za industrijska čišćenja i konzalting Starogradska ulica 26,48000 Koprivnica,Financijska agencija </derivirana_varijabla>
  </DomainObject.Predmet.StrankaWithAdress>
  <DomainObject.Predmet.StrankaWithAdressOIB>
    <izvorni_sadrzaj>EKOKEM, d.o.o. specijalizirano društvo za industrijska čišćenja i konzalting, OIB 45881120296, Starogradska ulica 26,48000 Koprivnica,Financijska agencija, OIB 85821130368</izvorni_sadrzaj>
    <derivirana_varijabla naziv="DomainObject.Predmet.StrankaWithAdressOIB_1">EKOKEM, d.o.o. specijalizirano društvo za industrijska čišćenja i konzalting, OIB 45881120296, Starogradska ulica 26,48000 Koprivnica,Financijska agencija, OIB 85821130368</derivirana_varijabla>
  </DomainObject.Predmet.StrankaWithAdressOIB>
  <DomainObject.Predmet.StrankaNazivFormated>
    <izvorni_sadrzaj>EKOKEM, d.o.o. specijalizirano društvo za industrijska čišćenja i konzalting,Financijska agencija</izvorni_sadrzaj>
    <derivirana_varijabla naziv="DomainObject.Predmet.StrankaNazivFormated_1">EKOKEM, d.o.o. specijalizirano društvo za industrijska čišćenja i konzalting,Financijska agencija</derivirana_varijabla>
  </DomainObject.Predmet.StrankaNazivFormated>
  <DomainObject.Predmet.StrankaNazivFormatedOIB>
    <izvorni_sadrzaj>EKOKEM, d.o.o. specijalizirano društvo za industrijska čišćenja i konzalting, OIB 45881120296,Financijska agencija, OIB 85821130368</izvorni_sadrzaj>
    <derivirana_varijabla naziv="DomainObject.Predmet.StrankaNazivFormatedOIB_1">EKOKEM, d.o.o. specijalizirano društvo za industrijska čišćenja i konzalting, OIB 45881120296,Financijska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EKOKEM, d.o.o. specijalizirano društvo za industrijska čišćenja i konzalting</item>
      <item>Financijska agencija</item>
    </izvorni_sadrzaj>
    <derivirana_varijabla naziv="DomainObject.Predmet.StrankaListFormated_1">
      <item>EKOKEM, d.o.o. specijalizirano društvo za industrijska čišćenja i konzalting</item>
      <item>Financijska agencija</item>
    </derivirana_varijabla>
  </DomainObject.Predmet.StrankaListFormated>
  <DomainObject.Predmet.StrankaListFormatedOIB>
    <izvorni_sadrzaj>
      <item>EKOKEM, d.o.o. specijalizirano društvo za industrijska čišćenja i konzalting, OIB 45881120296</item>
      <item>Financijska agencija, OIB 85821130368</item>
    </izvorni_sadrzaj>
    <derivirana_varijabla naziv="DomainObject.Predmet.StrankaListFormatedOIB_1">
      <item>EKOKEM, d.o.o. specijalizirano društvo za industrijska čišćenja i konzalting, OIB 45881120296</item>
      <item>Financijska agencija, OIB 85821130368</item>
    </derivirana_varijabla>
  </DomainObject.Predmet.StrankaListFormatedOIB>
  <DomainObject.Predmet.StrankaListFormatedWithAdress>
    <izvorni_sadrzaj>
      <item>EKOKEM, d.o.o. specijalizirano društvo za industrijska čišćenja i konzalting, Starogradska ulica 26, 48000 Koprivnica</item>
      <item>Financijska agencija</item>
    </izvorni_sadrzaj>
    <derivirana_varijabla naziv="DomainObject.Predmet.StrankaListFormatedWithAdress_1">
      <item>EKOKEM, d.o.o. specijalizirano društvo za industrijska čišćenja i konzalting, Starogradska ulica 26, 48000 Koprivnica</item>
      <item>Financijska agencija</item>
    </derivirana_varijabla>
  </DomainObject.Predmet.StrankaListFormatedWithAdress>
  <DomainObject.Predmet.StrankaListFormatedWithAdressOIB>
    <izvorni_sadrzaj>
      <item>EKOKEM, d.o.o. specijalizirano društvo za industrijska čišćenja i konzalting, OIB 45881120296, Starogradska ulica 26, 48000 Koprivnica</item>
      <item>Financijska agencija, OIB 85821130368</item>
    </izvorni_sadrzaj>
    <derivirana_varijabla naziv="DomainObject.Predmet.StrankaListFormatedWithAdressOIB_1">
      <item>EKOKEM, d.o.o. specijalizirano društvo za industrijska čišćenja i konzalting, OIB 45881120296, Starogradska ulica 26, 48000 Koprivnica</item>
      <item>Financijska agencija, OIB 85821130368</item>
    </derivirana_varijabla>
  </DomainObject.Predmet.StrankaListFormatedWithAdressOIB>
  <DomainObject.Predmet.StrankaListNazivFormated>
    <izvorni_sadrzaj>
      <item>EKOKEM, d.o.o. specijalizirano društvo za industrijska čišćenja i konzalting</item>
      <item>Financijska agencija</item>
    </izvorni_sadrzaj>
    <derivirana_varijabla naziv="DomainObject.Predmet.StrankaListNazivFormated_1">
      <item>EKOKEM, d.o.o. specijalizirano društvo za industrijska čišćenja i konzalting</item>
      <item>Financijska agencija</item>
    </derivirana_varijabla>
  </DomainObject.Predmet.StrankaListNazivFormated>
  <DomainObject.Predmet.StrankaListNazivFormatedOIB>
    <izvorni_sadrzaj>
      <item>EKOKEM, d.o.o. specijalizirano društvo za industrijska čišćenja i konzalting, OIB 45881120296</item>
      <item>Financijska agencija, OIB 85821130368</item>
    </izvorni_sadrzaj>
    <derivirana_varijabla naziv="DomainObject.Predmet.StrankaListNazivFormatedOIB_1">
      <item>EKOKEM, d.o.o. specijalizirano društvo za industrijska čišćenja i konzalting, OIB 45881120296</item>
      <item>Financijska agencija, OIB 85821130368</item>
    </derivirana_varijabla>
  </DomainObject.Predmet.StrankaListNazivFormatedOIB>
  <DomainObject.Predmet.ProtuStrankaListFormated>
    <izvorni_sadrzaj>
      <item>EKOKEM, d.o.o. specijalizirano društvo za industrijska čišćenja i konzalting</item>
    </izvorni_sadrzaj>
    <derivirana_varijabla naziv="DomainObject.Predmet.ProtuStrankaListFormated_1">
      <item>EKOKEM, d.o.o. specijalizirano društvo za industrijska čišćenja i konzalting</item>
    </derivirana_varijabla>
  </DomainObject.Predmet.ProtuStrankaListFormated>
  <DomainObject.Predmet.ProtuStrankaListFormatedOIB>
    <izvorni_sadrzaj>
      <item>EKOKEM, d.o.o. specijalizirano društvo za industrijska čišćenja i konzalting, OIB 45881120296</item>
    </izvorni_sadrzaj>
    <derivirana_varijabla naziv="DomainObject.Predmet.ProtuStrankaListFormatedOIB_1">
      <item>EKOKEM, d.o.o. specijalizirano društvo za industrijska čišćenja i konzalting, OIB 45881120296</item>
    </derivirana_varijabla>
  </DomainObject.Predmet.ProtuStrankaListFormatedOIB>
  <DomainObject.Predmet.ProtuStrankaListFormatedWithAdress>
    <izvorni_sadrzaj>
      <item>EKOKEM, d.o.o. specijalizirano društvo za industrijska čišćenja i konzalting, Starogradska ulica 26, 48000 Koprivnica</item>
    </izvorni_sadrzaj>
    <derivirana_varijabla naziv="DomainObject.Predmet.ProtuStrankaListFormatedWithAdress_1">
      <item>EKOKEM, d.o.o. specijalizirano društvo za industrijska čišćenja i konzalting, Starogradska ulica 26, 48000 Koprivnica</item>
    </derivirana_varijabla>
  </DomainObject.Predmet.ProtuStrankaListFormatedWithAdress>
  <DomainObject.Predmet.ProtuStrankaListFormatedWithAdressOIB>
    <izvorni_sadrzaj>
      <item>EKOKEM, d.o.o. specijalizirano društvo za industrijska čišćenja i konzalting, OIB 45881120296, Starogradska ulica 26, 48000 Koprivnica</item>
    </izvorni_sadrzaj>
    <derivirana_varijabla naziv="DomainObject.Predmet.ProtuStrankaListFormatedWithAdressOIB_1">
      <item>EKOKEM, d.o.o. specijalizirano društvo za industrijska čišćenja i konzalting, OIB 45881120296, Starogradska ulica 26, 48000 Koprivnica</item>
    </derivirana_varijabla>
  </DomainObject.Predmet.ProtuStrankaListFormatedWithAdressOIB>
  <DomainObject.Predmet.ProtuStrankaListNazivFormated>
    <izvorni_sadrzaj>
      <item>EKOKEM, d.o.o. specijalizirano društvo za industrijska čišćenja i konzalting</item>
    </izvorni_sadrzaj>
    <derivirana_varijabla naziv="DomainObject.Predmet.ProtuStrankaListNazivFormated_1">
      <item>EKOKEM, d.o.o. specijalizirano društvo za industrijska čišćenja i konzalting</item>
    </derivirana_varijabla>
  </DomainObject.Predmet.ProtuStrankaListNazivFormated>
  <DomainObject.Predmet.ProtuStrankaListNazivFormatedOIB>
    <izvorni_sadrzaj>
      <item>EKOKEM, d.o.o. specijalizirano društvo za industrijska čišćenja i konzalting, OIB 45881120296</item>
    </izvorni_sadrzaj>
    <derivirana_varijabla naziv="DomainObject.Predmet.ProtuStrankaListNazivFormatedOIB_1">
      <item>EKOKEM, d.o.o. specijalizirano društvo za industrijska čišćenja i konzalting, OIB 45881120296</item>
    </derivirana_varijabla>
  </DomainObject.Predmet.ProtuStrankaListNazivFormatedOIB>
  <DomainObject.Predmet.OstaliListFormated>
    <izvorni_sadrzaj>
      <item>Sudski registar</item>
      <item>sudski registar</item>
    </izvorni_sadrzaj>
    <derivirana_varijabla naziv="DomainObject.Predmet.OstaliListFormated_1">
      <item>Sudski registar</item>
      <item>sudski registar</item>
    </derivirana_varijabla>
  </DomainObject.Predmet.OstaliListFormated>
  <DomainObject.Predmet.OstaliListFormatedOIB>
    <izvorni_sadrzaj>
      <item>Sudski registar</item>
      <item>sudski registar</item>
    </izvorni_sadrzaj>
    <derivirana_varijabla naziv="DomainObject.Predmet.OstaliListFormatedOIB_1">
      <item>Sudski registar</item>
      <item>sudski registar</item>
    </derivirana_varijabla>
  </DomainObject.Predmet.OstaliListFormatedOIB>
  <DomainObject.Predmet.OstaliListFormatedWithAdress>
    <izvorni_sadrzaj>
      <item>Sudski registar</item>
      <item>sudski registar</item>
    </izvorni_sadrzaj>
    <derivirana_varijabla naziv="DomainObject.Predmet.OstaliListFormatedWithAdress_1">
      <item>Sudski registar</item>
      <item>sudski registar</item>
    </derivirana_varijabla>
  </DomainObject.Predmet.OstaliListFormatedWithAdress>
  <DomainObject.Predmet.OstaliListFormatedWithAdressOIB>
    <izvorni_sadrzaj>
      <item>Sudski registar</item>
      <item>sudski registar</item>
    </izvorni_sadrzaj>
    <derivirana_varijabla naziv="DomainObject.Predmet.OstaliListFormatedWithAdressOIB_1">
      <item>Sudski registar</item>
      <item>sudski registar</item>
    </derivirana_varijabla>
  </DomainObject.Predmet.OstaliListFormatedWithAdressOIB>
  <DomainObject.Predmet.OstaliListNazivFormated>
    <izvorni_sadrzaj>
      <item>Sudski registar</item>
      <item>sudski registar</item>
    </izvorni_sadrzaj>
    <derivirana_varijabla naziv="DomainObject.Predmet.OstaliListNazivFormated_1">
      <item>Sudski registar</item>
      <item>sudski registar</item>
    </derivirana_varijabla>
  </DomainObject.Predmet.OstaliListNazivFormated>
  <DomainObject.Predmet.OstaliListNazivFormatedOIB>
    <izvorni_sadrzaj>
      <item>Sudski registar</item>
      <item>sudski registar</item>
    </izvorni_sadrzaj>
    <derivirana_varijabla naziv="DomainObject.Predmet.OstaliListNazivFormatedOIB_1">
      <item>Sudski registar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St-307/2017-4</izvorni_sadrzaj>
    <derivirana_varijabla naziv="DomainObject.PoslovniBrojDokumenta_1">St-307/2017-4</derivirana_varijabla>
  </DomainObject.PoslovniBrojDokumenta>
  <DomainObject.Predmet.StrankaIDrugi>
    <izvorni_sadrzaj>EKOKEM, d.o.o. specijalizirano društvo za industrijska čišćenja i konzalting i dr.</izvorni_sadrzaj>
    <derivirana_varijabla naziv="DomainObject.Predmet.StrankaIDrugi_1">EKOKEM, d.o.o. specijalizirano društvo za industrijska čišćenja i konzalting i dr.</derivirana_varijabla>
  </DomainObject.Predmet.StrankaIDrugi>
  <DomainObject.Predmet.ProtustrankaIDrugi>
    <izvorni_sadrzaj>EKOKEM, d.o.o. specijalizirano društvo za industrijska čišćenja i konzalting</izvorni_sadrzaj>
    <derivirana_varijabla naziv="DomainObject.Predmet.ProtustrankaIDrugi_1">EKOKEM, d.o.o. specijalizirano društvo za industrijska čišćenja i konzalting</derivirana_varijabla>
  </DomainObject.Predmet.ProtustrankaIDrugi>
  <DomainObject.Predmet.StrankaIDrugiAdressOIB>
    <izvorni_sadrzaj>EKOKEM, d.o.o. specijalizirano društvo za industrijska čišćenja i konzalting, OIB 45881120296, Starogradska ulica 26, 48000 Koprivnica i dr.</izvorni_sadrzaj>
    <derivirana_varijabla naziv="DomainObject.Predmet.StrankaIDrugiAdressOIB_1">EKOKEM, d.o.o. specijalizirano društvo za industrijska čišćenja i konzalting, OIB 45881120296, Starogradska ulica 26, 48000 Koprivnica i dr.</derivirana_varijabla>
  </DomainObject.Predmet.StrankaIDrugiAdressOIB>
  <DomainObject.Predmet.ProtustrankaIDrugiAdressOIB>
    <izvorni_sadrzaj>EKOKEM, d.o.o. specijalizirano društvo za industrijska čišćenja i konzalting, OIB 45881120296, Starogradska ulica 26, 48000 Koprivnica</izvorni_sadrzaj>
    <derivirana_varijabla naziv="DomainObject.Predmet.ProtustrankaIDrugiAdressOIB_1">EKOKEM, d.o.o. specijalizirano društvo za industrijska čišćenja i konzalting, OIB 45881120296, Starogradska ulica 26,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EKOKEM, d.o.o. specijalizirano društvo za industrijska čišćenja i konzalting</item>
      <item>Sudski registar</item>
      <item>EKOKEM, d.o.o. specijalizirano društvo za industrijska čišćenja i konzalting</item>
      <item>Financijska agencija</item>
      <item>sudski registar</item>
    </izvorni_sadrzaj>
    <derivirana_varijabla naziv="DomainObject.Predmet.SudioniciListNaziv_1">
      <item>EKOKEM, d.o.o. specijalizirano društvo za industrijska čišćenja i konzalting</item>
      <item>Sudski registar</item>
      <item>EKOKEM, d.o.o. specijalizirano društvo za industrijska čišćenja i konzalting</item>
      <item>Financijska agencija</item>
      <item>sudski registar</item>
    </derivirana_varijabla>
  </DomainObject.Predmet.SudioniciListNaziv>
  <DomainObject.Predmet.SudioniciListAdressOIB>
    <izvorni_sadrzaj>
      <item>EKOKEM, d.o.o. specijalizirano društvo za industrijska čišćenja i konzalting, OIB 45881120296, Starogradska ulica 26,48000 Koprivnica</item>
      <item>Sudski registar</item>
      <item>EKOKEM, d.o.o. specijalizirano društvo za industrijska čišćenja i konzalting, OIB 45881120296, Starogradska ulica 26,48000 Koprivnica</item>
      <item>Financijska agencija, OIB 85821130368</item>
      <item>sudski registar</item>
    </izvorni_sadrzaj>
    <derivirana_varijabla naziv="DomainObject.Predmet.SudioniciListAdressOIB_1">
      <item>EKOKEM, d.o.o. specijalizirano društvo za industrijska čišćenja i konzalting, OIB 45881120296, Starogradska ulica 26,48000 Koprivnica</item>
      <item>Sudski registar</item>
      <item>EKOKEM, d.o.o. specijalizirano društvo za industrijska čišćenja i konzalting, OIB 45881120296, Starogradska ulica 26,48000 Koprivnica</item>
      <item>Financijska agencija, OIB 85821130368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B9F923-6FE6-44FD-95D6-3FB20A9AE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2744</properties:Characters>
  <properties:Lines>82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2018-01-25T08:42:00Z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St-307/2017-4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