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cd20" w14:paraId="fa3cd2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313DA8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13DA8">
              <w:rPr>
                <w:noProof/>
              </w:rPr>
              <w:t>366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0E7087">
        <w:t xml:space="preserve">RUKOMETNI KLUB „VETERAN – SPLIT“, OIB: 66050575611, Split, </w:t>
      </w:r>
      <w:proofErr w:type="spellStart"/>
      <w:r w:rsidR="000E7087">
        <w:t>Washingtonova</w:t>
      </w:r>
      <w:proofErr w:type="spellEnd"/>
      <w:r w:rsidR="000E7087">
        <w:t xml:space="preserve"> 13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E7087" w:rsidRPr="000E7087">
        <w:t xml:space="preserve">RUKOMETNI KLUB „VETERAN – SPLIT“, OIB: 66050575611, Split, </w:t>
      </w:r>
      <w:proofErr w:type="spellStart"/>
      <w:r w:rsidR="000E7087" w:rsidRPr="000E7087">
        <w:t>Washingtonova</w:t>
      </w:r>
      <w:proofErr w:type="spellEnd"/>
      <w:r w:rsidR="000E7087" w:rsidRPr="000E7087">
        <w:t xml:space="preserve"> 13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0E7087">
        <w:t>7</w:t>
      </w:r>
      <w:r w:rsidR="00E131FD">
        <w:t>. svibnja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0E7087">
        <w:t>9.261,45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584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"VETERAN - SPLIT"</izvorni_sadrzaj>
    <derivirana_varijabla naziv="DomainObject.Predmet.ProtustrankaFormated_1">  RUKOMETNI KLUB "VETERAN - SPLIT"</derivirana_varijabla>
  </DomainObject.Predmet.ProtustrankaFormated>
  <DomainObject.Predmet.ProtustrankaFormatedOIB>
    <izvorni_sadrzaj>  RUKOMETNI KLUB "VETERAN - SPLIT", OIB 66050575611</izvorni_sadrzaj>
    <derivirana_varijabla naziv="DomainObject.Predmet.ProtustrankaFormatedOIB_1">  RUKOMETNI KLUB "VETERAN - SPLIT", OIB 66050575611</derivirana_varijabla>
  </DomainObject.Predmet.ProtustrankaFormatedOIB>
  <DomainObject.Predmet.ProtustrankaFormatedWithAdress>
    <izvorni_sadrzaj> RUKOMETNI KLUB "VETERAN - SPLIT", Washingtonova 13, 21000 Split</izvorni_sadrzaj>
    <derivirana_varijabla naziv="DomainObject.Predmet.ProtustrankaFormatedWithAdress_1"> RUKOMETNI KLUB "VETERAN - SPLIT", Washingtonova 13, 21000 Split</derivirana_varijabla>
  </DomainObject.Predmet.ProtustrankaFormatedWithAdress>
  <DomainObject.Predmet.ProtustrankaFormatedWithAdressOIB>
    <izvorni_sadrzaj> RUKOMETNI KLUB "VETERAN - SPLIT", OIB 66050575611, Washingtonova 13, 21000 Split</izvorni_sadrzaj>
    <derivirana_varijabla naziv="DomainObject.Predmet.ProtustrankaFormatedWithAdressOIB_1"> RUKOMETNI KLUB "VETERAN - SPLIT", OIB 66050575611, Washingtonova 13, 21000 Split</derivirana_varijabla>
  </DomainObject.Predmet.ProtustrankaFormatedWithAdressOIB>
  <DomainObject.Predmet.ProtustrankaWithAdress>
    <izvorni_sadrzaj>RUKOMETNI KLUB "VETERAN - SPLIT" Washingtonova 13, 21000 Split</izvorni_sadrzaj>
    <derivirana_varijabla naziv="DomainObject.Predmet.ProtustrankaWithAdress_1">RUKOMETNI KLUB "VETERAN - SPLIT" Washingtonova 13, 21000 Split</derivirana_varijabla>
  </DomainObject.Predmet.ProtustrankaWithAdress>
  <DomainObject.Predmet.ProtustrankaWithAdressOIB>
    <izvorni_sadrzaj>RUKOMETNI KLUB "VETERAN - SPLIT", OIB 66050575611, Washingtonova 13, 21000 Split</izvorni_sadrzaj>
    <derivirana_varijabla naziv="DomainObject.Predmet.ProtustrankaWithAdressOIB_1">RUKOMETNI KLUB "VETERAN - SPLIT", OIB 66050575611, Washingtonova 13, 21000 Split</derivirana_varijabla>
  </DomainObject.Predmet.ProtustrankaWithAdressOIB>
  <DomainObject.Predmet.ProtustrankaNazivFormated>
    <izvorni_sadrzaj>RUKOMETNI KLUB "VETERAN - SPLIT"</izvorni_sadrzaj>
    <derivirana_varijabla naziv="DomainObject.Predmet.ProtustrankaNazivFormated_1">RUKOMETNI KLUB "VETERAN - SPLIT"</derivirana_varijabla>
  </DomainObject.Predmet.ProtustrankaNazivFormated>
  <DomainObject.Predmet.ProtustrankaNazivFormatedOIB>
    <izvorni_sadrzaj>RUKOMETNI KLUB "VETERAN - SPLIT", OIB 66050575611</izvorni_sadrzaj>
    <derivirana_varijabla naziv="DomainObject.Predmet.ProtustrankaNazivFormatedOIB_1">RUKOMETNI KLUB "VETERAN - SPLIT", OIB 66050575611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9261.45</izvorni_sadrzaj>
    <derivirana_varijabla naziv="DomainObject.Predmet.TrenutnaVrijednost_1">9261.45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RUKOMETNI KLUB "VETERAN - SPLIT"</item>
    </izvorni_sadrzaj>
    <derivirana_varijabla naziv="DomainObject.Predmet.ProtuStrankaListFormated_1">
      <item>RUKOMETNI KLUB "VETERAN - SPLIT"</item>
    </derivirana_varijabla>
  </DomainObject.Predmet.ProtuStrankaListFormated>
  <DomainObject.Predmet.ProtuStrankaListFormatedOIB>
    <izvorni_sadrzaj>
      <item>RUKOMETNI KLUB "VETERAN - SPLIT", OIB 66050575611</item>
    </izvorni_sadrzaj>
    <derivirana_varijabla naziv="DomainObject.Predmet.ProtuStrankaListFormatedOIB_1">
      <item>RUKOMETNI KLUB "VETERAN - SPLIT", OIB 66050575611</item>
    </derivirana_varijabla>
  </DomainObject.Predmet.ProtuStrankaListFormatedOIB>
  <DomainObject.Predmet.ProtuStrankaListFormatedWithAdress>
    <izvorni_sadrzaj>
      <item>RUKOMETNI KLUB "VETERAN - SPLIT", Washingtonova 13, 21000 Split</item>
    </izvorni_sadrzaj>
    <derivirana_varijabla naziv="DomainObject.Predmet.ProtuStrankaListFormatedWithAdress_1">
      <item>RUKOMETNI KLUB "VETERAN - SPLIT", Washingtonova 13, 21000 Split</item>
    </derivirana_varijabla>
  </DomainObject.Predmet.ProtuStrankaListFormatedWithAdress>
  <DomainObject.Predmet.ProtuStrankaListFormatedWithAdressOIB>
    <izvorni_sadrzaj>
      <item>RUKOMETNI KLUB "VETERAN - SPLIT", OIB 66050575611, Washingtonova 13, 21000 Split</item>
    </izvorni_sadrzaj>
    <derivirana_varijabla naziv="DomainObject.Predmet.ProtuStrankaListFormatedWithAdressOIB_1">
      <item>RUKOMETNI KLUB "VETERAN - SPLIT", OIB 66050575611, Washingtonova 13, 21000 Split</item>
    </derivirana_varijabla>
  </DomainObject.Predmet.ProtuStrankaListFormatedWithAdressOIB>
  <DomainObject.Predmet.ProtuStrankaListNazivFormated>
    <izvorni_sadrzaj>
      <item>RUKOMETNI KLUB "VETERAN - SPLIT"</item>
    </izvorni_sadrzaj>
    <derivirana_varijabla naziv="DomainObject.Predmet.ProtuStrankaListNazivFormated_1">
      <item>RUKOMETNI KLUB "VETERAN - SPLIT"</item>
    </derivirana_varijabla>
  </DomainObject.Predmet.ProtuStrankaListNazivFormated>
  <DomainObject.Predmet.ProtuStrankaListNazivFormatedOIB>
    <izvorni_sadrzaj>
      <item>RUKOMETNI KLUB "VETERAN - SPLIT", OIB 66050575611</item>
    </izvorni_sadrzaj>
    <derivirana_varijabla naziv="DomainObject.Predmet.ProtuStrankaListNazivFormatedOIB_1">
      <item>RUKOMETNI KLUB "VETERAN - SPLIT", OIB 66050575611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RUKOMETNI KLUB "VETERAN - SPLIT"</izvorni_sadrzaj>
    <derivirana_varijabla naziv="DomainObject.Predmet.ProtustrankaIDrugi_1">RUKOMETNI KLUB "VETERAN - SPLIT"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RUKOMETNI KLUB "VETERAN - SPLIT", OIB 66050575611, Washingtonova 13, 21000 Split</izvorni_sadrzaj>
    <derivirana_varijabla naziv="DomainObject.Predmet.ProtustrankaIDrugiAdressOIB_1">RUKOMETNI KLUB "VETERAN - SPLIT", OIB 66050575611, Washingtonova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"VETERAN - SPLIT"</item>
      <item>FINANCIJSKA AGENCIJA, RC SPLIT</item>
    </izvorni_sadrzaj>
    <derivirana_varijabla naziv="DomainObject.Predmet.SudioniciListNaziv_1">
      <item>RUKOMETNI KLUB "VETERAN - SPLIT"</item>
      <item>FINANCIJSKA AGENCIJA, RC SPLIT</item>
    </derivirana_varijabla>
  </DomainObject.Predmet.SudioniciListNaziv>
  <DomainObject.Predmet.SudioniciListAdressOIB>
    <izvorni_sadrzaj>
      <item>RUKOMETNI KLUB "VETERAN - SPLIT", OIB 66050575611, Washingtonova 13,21000 Split</item>
      <item>FINANCIJSKA AGENCIJA, RC SPLIT, OIB 85821130368, Mažuranićevo šetalište 24 b,21000 Split</item>
    </izvorni_sadrzaj>
    <derivirana_varijabla naziv="DomainObject.Predmet.SudioniciListAdressOIB_1">
      <item>RUKOMETNI KLUB "VETERAN - SPLIT", OIB 66050575611, Washingtonova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66050575611</item>
      <item>, OIB 85821130368</item>
    </izvorni_sadrzaj>
    <derivirana_varijabla naziv="DomainObject.Predmet.SudioniciListNazivOIB_1">
      <item>, OIB 66050575611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E7FDA-652A-4F66-AF6A-6E1C612763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1855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2018-10-19T10:32:00Z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