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E15C6" w:rsidR="00BE15C6">
        <w:tc>
          <w:tcPr>
            <w:tcW w:type="dxa" w:w="2985"/>
            <w:hideMark/>
          </w:tcPr>
          <w:p w:rsidRDefault="00BE15C6" w:rsidP="00BE15C6" w:rsidR="00BE15C6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E15C6" w:rsidP="00BE15C6" w:rsidR="00BE15C6">
            <w:pPr>
              <w:spacing w:after="0"/>
              <w:jc w:val="center"/>
            </w:pPr>
            <w:r>
              <w:t>Republika Hrvatska</w:t>
            </w:r>
          </w:p>
          <w:p w:rsidRDefault="00BE15C6" w:rsidP="00BE15C6" w:rsidR="00BE15C6">
            <w:pPr>
              <w:spacing w:after="0"/>
              <w:jc w:val="center"/>
            </w:pPr>
            <w:r>
              <w:t>Trgovački sud u Varaždinu</w:t>
            </w:r>
          </w:p>
          <w:p w:rsidRDefault="00BE15C6" w:rsidP="00BE15C6" w:rsidR="00BE15C6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867860" w14:paraId="b867860" w:rsidRDefault="00BE15C6" w:rsidP="00BE15C6" w:rsidR="00BE15C6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BE15C6" w:rsidP="00BE15C6" w:rsidR="00BE15C6">
      <w:pPr>
        <w:spacing w:after="0"/>
      </w:pPr>
      <w:r>
        <w:t xml:space="preserve">                                                                                                     Poslovni broj: 3 St-64/2016-32</w:t>
      </w:r>
    </w:p>
    <w:p w:rsidRDefault="00BE15C6" w:rsidP="00BE15C6" w:rsidR="00BE15C6">
      <w:pPr>
        <w:spacing w:after="0"/>
      </w:pPr>
    </w:p>
    <w:p w:rsidRDefault="00BE15C6" w:rsidP="00BE15C6" w:rsidR="00BE15C6">
      <w:pPr>
        <w:spacing w:after="0"/>
      </w:pPr>
    </w:p>
    <w:p w:rsidRDefault="00BE15C6" w:rsidP="00BE15C6" w:rsidR="00BE15C6">
      <w:pPr>
        <w:spacing w:after="0"/>
      </w:pPr>
    </w:p>
    <w:p w:rsidRDefault="00BE15C6" w:rsidP="00BE15C6" w:rsidR="00BE15C6">
      <w:pPr>
        <w:spacing w:after="0"/>
        <w:jc w:val="center"/>
      </w:pPr>
      <w:r>
        <w:t>R E P U B L I K A   H R V A T S K A</w:t>
      </w:r>
    </w:p>
    <w:p w:rsidRDefault="00BE15C6" w:rsidP="00BE15C6" w:rsidR="00BE15C6">
      <w:pPr>
        <w:spacing w:after="0"/>
      </w:pPr>
    </w:p>
    <w:p w:rsidRDefault="00BE15C6" w:rsidP="00BE15C6" w:rsidR="00BE15C6">
      <w:pPr>
        <w:spacing w:after="0"/>
        <w:jc w:val="center"/>
      </w:pPr>
      <w:r>
        <w:t>R J E Š E N J E</w:t>
      </w:r>
    </w:p>
    <w:p w:rsidRDefault="00BE15C6" w:rsidP="00BE15C6" w:rsidR="00BE15C6">
      <w:pPr>
        <w:spacing w:after="0"/>
        <w:jc w:val="center"/>
      </w:pPr>
    </w:p>
    <w:p w:rsidRDefault="00BE15C6" w:rsidP="00BE15C6" w:rsidR="00BE15C6">
      <w:pPr>
        <w:spacing w:after="0"/>
      </w:pPr>
    </w:p>
    <w:p w:rsidRDefault="00BE15C6" w:rsidP="00BE15C6" w:rsidR="00BE15C6">
      <w:pPr>
        <w:spacing w:after="0"/>
        <w:jc w:val="both"/>
      </w:pPr>
      <w:r>
        <w:tab/>
        <w:t>Trgovački sud u Varaždinu, po sucu toga suda Jasni Lekić, u stečajnom postupku nad stečajnim dužnikom ELEKTROTEHNIKA RUŽIĆ – d.o.o.  u stečaju, Ludbreg, Matije Gupca 1-2, MBS: 070065534, OIB: 62717374451, dana 07. ožujka 2018. godine,</w:t>
      </w:r>
    </w:p>
    <w:p w:rsidRDefault="00BE15C6" w:rsidP="00BE15C6" w:rsidR="00BE15C6">
      <w:pPr>
        <w:spacing w:after="0"/>
        <w:jc w:val="both"/>
      </w:pPr>
    </w:p>
    <w:p w:rsidRDefault="00BE15C6" w:rsidP="00BE15C6" w:rsidR="00BE15C6">
      <w:pPr>
        <w:spacing w:after="0"/>
        <w:jc w:val="both"/>
      </w:pPr>
    </w:p>
    <w:p w:rsidRDefault="00BE15C6" w:rsidP="00BE15C6" w:rsidR="00BE15C6">
      <w:pPr>
        <w:spacing w:after="0"/>
        <w:jc w:val="center"/>
      </w:pPr>
      <w:r>
        <w:t>r i j e š i o   j e:</w:t>
      </w:r>
    </w:p>
    <w:p w:rsidRDefault="00BE15C6" w:rsidP="00BE15C6" w:rsidR="00BE15C6">
      <w:pPr>
        <w:spacing w:after="0"/>
      </w:pPr>
    </w:p>
    <w:p w:rsidRDefault="00BE15C6" w:rsidP="00BE15C6" w:rsidR="00BE15C6">
      <w:pPr>
        <w:spacing w:after="0"/>
        <w:jc w:val="both"/>
      </w:pPr>
      <w:r>
        <w:tab/>
        <w:t>I/ Određuje se skupština vjerovnika za dan</w:t>
      </w:r>
    </w:p>
    <w:p w:rsidRDefault="00BE15C6" w:rsidP="00BE15C6" w:rsidR="00BE15C6">
      <w:pPr>
        <w:spacing w:after="0"/>
      </w:pPr>
    </w:p>
    <w:p w:rsidRDefault="00BE15C6" w:rsidP="00BE15C6" w:rsidR="00BE15C6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19. travnja 2018. u 13,00 sati </w:t>
      </w:r>
    </w:p>
    <w:p w:rsidRDefault="00BE15C6" w:rsidP="00BE15C6" w:rsidR="00BE15C6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BE15C6" w:rsidP="00BE15C6" w:rsidR="00BE15C6">
      <w:pPr>
        <w:spacing w:after="0"/>
        <w:jc w:val="center"/>
        <w:rPr>
          <w:b/>
          <w:i/>
          <w:u w:val="single"/>
        </w:rPr>
      </w:pPr>
    </w:p>
    <w:p w:rsidRDefault="00BE15C6" w:rsidP="00BE15C6" w:rsidR="00BE15C6">
      <w:pPr>
        <w:spacing w:after="0"/>
        <w:jc w:val="both"/>
      </w:pPr>
      <w:r>
        <w:tab/>
        <w:t>II/ Dnevni red:</w:t>
      </w:r>
    </w:p>
    <w:p w:rsidRDefault="00BE15C6" w:rsidP="00BE15C6" w:rsidR="00BE15C6">
      <w:pPr>
        <w:spacing w:after="0"/>
        <w:jc w:val="both"/>
      </w:pPr>
    </w:p>
    <w:p w:rsidRDefault="00BE15C6" w:rsidP="00BE15C6" w:rsidR="00BE15C6">
      <w:pPr>
        <w:numPr>
          <w:ilvl w:val="0"/>
          <w:numId w:val="47"/>
        </w:numPr>
        <w:spacing w:after="0"/>
        <w:jc w:val="both"/>
      </w:pPr>
      <w:r>
        <w:t>rasprava o provedenom stečajnom postupku, njegovim troškovima, prijedlogu stečajnog upravitelja od 22.5.2017., te daljnjim radnjama potrebnim za provođenje i zaključenje ovog stečajnog postupka</w:t>
      </w:r>
    </w:p>
    <w:p w:rsidRDefault="00BE15C6" w:rsidP="00BE15C6" w:rsidR="00BE15C6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BE15C6" w:rsidP="00BE15C6" w:rsidR="00BE15C6">
      <w:pPr>
        <w:spacing w:after="0"/>
        <w:jc w:val="both"/>
      </w:pPr>
    </w:p>
    <w:p w:rsidRDefault="00BE15C6" w:rsidP="00BE15C6" w:rsidR="00BE15C6">
      <w:pPr>
        <w:spacing w:after="0"/>
        <w:jc w:val="both"/>
      </w:pPr>
    </w:p>
    <w:p w:rsidRDefault="00BE15C6" w:rsidP="00BE15C6" w:rsidR="00BE15C6">
      <w:pPr>
        <w:spacing w:after="0"/>
        <w:jc w:val="both"/>
      </w:pPr>
      <w:r>
        <w:tab/>
      </w:r>
      <w:r>
        <w:tab/>
      </w:r>
      <w:r>
        <w:tab/>
      </w:r>
      <w:r>
        <w:tab/>
        <w:t>Varaždin, 07. ožujka 2018.</w:t>
      </w:r>
    </w:p>
    <w:p w:rsidRDefault="00BE15C6" w:rsidP="00BE15C6" w:rsidR="00BE15C6">
      <w:pPr>
        <w:spacing w:after="0"/>
        <w:jc w:val="both"/>
      </w:pPr>
    </w:p>
    <w:p w:rsidRDefault="00BE15C6" w:rsidP="00BE15C6" w:rsidR="00BE15C6">
      <w:pPr>
        <w:spacing w:after="0"/>
        <w:jc w:val="both"/>
      </w:pPr>
    </w:p>
    <w:p w:rsidRDefault="00BE15C6" w:rsidP="00BE15C6" w:rsidR="00BE15C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BE15C6" w:rsidP="00BE15C6" w:rsidR="00BE15C6">
      <w:pPr>
        <w:spacing w:after="0"/>
        <w:jc w:val="both"/>
      </w:pPr>
    </w:p>
    <w:p w:rsidRDefault="00BE15C6" w:rsidP="00BE15C6" w:rsidR="00BE15C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BE15C6" w:rsidP="00BE15C6" w:rsidR="00BE15C6">
      <w:pPr>
        <w:spacing w:after="0"/>
        <w:jc w:val="both"/>
      </w:pPr>
    </w:p>
    <w:p w:rsidRDefault="00BE15C6" w:rsidP="00BE15C6" w:rsidR="00BE15C6">
      <w:pPr>
        <w:spacing w:after="0"/>
        <w:jc w:val="both"/>
      </w:pPr>
      <w:r>
        <w:t xml:space="preserve">                                                                                     </w:t>
      </w:r>
    </w:p>
    <w:p w:rsidRDefault="00BE15C6" w:rsidP="00BE15C6" w:rsidR="00BE15C6">
      <w:pPr>
        <w:spacing w:after="0"/>
        <w:jc w:val="both"/>
      </w:pPr>
    </w:p>
    <w:p w:rsidRDefault="00BE15C6" w:rsidP="00BE15C6" w:rsidR="00BE15C6">
      <w:pPr>
        <w:spacing w:after="0"/>
        <w:jc w:val="both"/>
      </w:pPr>
      <w:r>
        <w:tab/>
        <w:t>POUKA O PRAVNOM LIJEKU:</w:t>
      </w:r>
    </w:p>
    <w:p w:rsidRDefault="00BE15C6" w:rsidP="00BE15C6" w:rsidR="00BE15C6">
      <w:pPr>
        <w:spacing w:after="0"/>
        <w:jc w:val="both"/>
      </w:pPr>
    </w:p>
    <w:p w:rsidRDefault="00BE15C6" w:rsidP="00BE15C6" w:rsidR="00BE15C6">
      <w:pPr>
        <w:spacing w:after="0"/>
        <w:jc w:val="both"/>
      </w:pPr>
      <w:r>
        <w:tab/>
        <w:t>Protiv ovog rješenja posebna žalba nije dopuštena.</w:t>
      </w:r>
    </w:p>
    <w:p w:rsidRDefault="00BE15C6" w:rsidP="00BE15C6" w:rsidR="00BE15C6">
      <w:pPr>
        <w:spacing w:after="0"/>
        <w:jc w:val="both"/>
      </w:pPr>
    </w:p>
    <w:p w:rsidRDefault="00BE15C6" w:rsidP="00BE15C6" w:rsidR="00BE15C6">
      <w:pPr>
        <w:spacing w:after="0"/>
        <w:jc w:val="both"/>
      </w:pPr>
      <w:r>
        <w:t>DNA:  1. Stečajni upravitelj Antun Mišanović, dipl. ing. iz Varaždina, Braće Radić 24</w:t>
      </w:r>
    </w:p>
    <w:p w:rsidRDefault="00BE15C6" w:rsidP="00BE15C6" w:rsidR="00BE15C6">
      <w:pPr>
        <w:spacing w:after="0"/>
        <w:jc w:val="both"/>
      </w:pPr>
      <w:r>
        <w:t xml:space="preserve">            2. e-Oglasna ploča suda</w:t>
      </w:r>
    </w:p>
    <w:p w:rsidRDefault="00BE15C6" w:rsidP="00BE15C6" w:rsidR="00BE15C6">
      <w:pPr>
        <w:spacing w:after="0"/>
        <w:jc w:val="both"/>
      </w:pPr>
      <w:r>
        <w:t xml:space="preserve">           </w:t>
      </w:r>
    </w:p>
    <w:p w:rsidRDefault="00AE649C" w:rsidP="00BE15C6" w:rsidR="00AE649C" w:rsidRPr="00B76F3C">
      <w:pPr>
        <w:pStyle w:val="NormaleSPIS"/>
        <w:spacing w:after="0"/>
      </w:pPr>
    </w:p>
    <w:p w:rsidRDefault="00AB4602" w:rsidP="00BE15C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E15C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C40" w:rsidP="00537B78" w:rsidR="00E51C40">
      <w:r>
        <w:separator/>
      </w:r>
    </w:p>
  </w:endnote>
  <w:endnote w:id="0" w:type="continuationSeparator">
    <w:p w:rsidRDefault="00E51C40" w:rsidP="00537B78" w:rsidR="00E51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C40" w:rsidP="00537B78" w:rsidR="00E51C40">
      <w:r>
        <w:separator/>
      </w:r>
    </w:p>
  </w:footnote>
  <w:footnote w:id="0" w:type="continuationSeparator">
    <w:p w:rsidRDefault="00E51C40" w:rsidP="00537B78" w:rsidR="00E51C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44F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15C6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1C40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St-64/2016-32</izvorni_sadrzaj>
    <derivirana_varijabla naziv="DomainObject.Oznaka_1">St-64/2016-32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ELEKTROTEHNIKA RUŽIĆ - društvo s ograničenom odgovornošću za trgovinu i usluge</izvorni_sadrzaj>
    <derivirana_varijabla naziv="DomainObject.Predmet.ProtustrankaFormated_1">  ELEKTROTEHNIKA RUŽIĆ - društvo s ograničenom odgovornošću za trgovinu i usluge</derivirana_varijabla>
  </DomainObject.Predmet.ProtustrankaFormated>
  <DomainObject.Predmet.ProtustrankaFormatedOIB>
    <izvorni_sadrzaj>  ELEKTROTEHNIKA RUŽIĆ - društvo s ograničenom odgovornošću za trgovinu i usluge, OIB 62717374451</izvorni_sadrzaj>
    <derivirana_varijabla naziv="DomainObject.Predmet.ProtustrankaFormatedOIB_1">  ELEKTROTEHNIKA RUŽIĆ - društvo s ograničenom odgovornošću za trgovinu i usluge, OIB 62717374451</derivirana_varijabla>
  </DomainObject.Predmet.ProtustrankaFormatedOIB>
  <DomainObject.Predmet.ProtustrankaFormatedWithAdress>
    <izvorni_sadrzaj> ELEKTROTEHNIKA RUŽIĆ - društvo s ograničenom odgovornošću za trgovinu i usluge, Matije Gupca 1-2, 42230 Ludbreg</izvorni_sadrzaj>
    <derivirana_varijabla naziv="DomainObject.Predmet.ProtustrankaFormatedWithAdress_1"> ELEKTROTEHNIKA RUŽIĆ - društvo s ograničenom odgovornošću za trgovinu i usluge, Matije Gupca 1-2, 42230 Ludbreg</derivirana_varijabla>
  </DomainObject.Predmet.ProtustrankaFormatedWithAdress>
  <DomainObject.Predmet.ProtustrankaFormatedWithAdressOIB>
    <izvorni_sadrzaj> ELEKTROTEHNIKA RUŽIĆ - društvo s ograničenom odgovornošću za trgovinu i usluge, OIB 62717374451, Matije Gupca 1-2, 42230 Ludbreg</izvorni_sadrzaj>
    <derivirana_varijabla naziv="DomainObject.Predmet.ProtustrankaFormatedWithAdressOIB_1"> ELEKTROTEHNIKA RUŽIĆ - društvo s ograničenom odgovornošću za trgovinu i usluge, OIB 62717374451, Matije Gupca 1-2, 42230 Ludbreg</derivirana_varijabla>
  </DomainObject.Predmet.ProtustrankaFormatedWithAdressOIB>
  <DomainObject.Predmet.ProtustrankaWithAdress>
    <izvorni_sadrzaj>ELEKTROTEHNIKA RUŽIĆ - društvo s ograničenom odgovornošću za trgovinu i usluge Matije Gupca 1-2, 42230 Ludbreg</izvorni_sadrzaj>
    <derivirana_varijabla naziv="DomainObject.Predmet.ProtustrankaWithAdress_1">ELEKTROTEHNIKA RUŽIĆ - društvo s ograničenom odgovornošću za trgovinu i usluge Matije Gupca 1-2, 42230 Ludbreg</derivirana_varijabla>
  </DomainObject.Predmet.ProtustrankaWithAdress>
  <DomainObject.Predmet.ProtustrankaWithAdressOIB>
    <izvorni_sadrzaj>ELEKTROTEHNIKA RUŽIĆ - društvo s ograničenom odgovornošću za trgovinu i usluge, OIB 62717374451, Matije Gupca 1-2, 42230 Ludbreg</izvorni_sadrzaj>
    <derivirana_varijabla naziv="DomainObject.Predmet.ProtustrankaWithAdressOIB_1">ELEKTROTEHNIKA RUŽIĆ - društvo s ograničenom odgovornošću za trgovinu i usluge, OIB 62717374451, Matije Gupca 1-2, 42230 Ludbreg</derivirana_varijabla>
  </DomainObject.Predmet.ProtustrankaWithAdressOIB>
  <DomainObject.Predmet.ProtustrankaNazivFormated>
    <izvorni_sadrzaj>ELEKTROTEHNIKA RUŽIĆ - društvo s ograničenom odgovornošću za trgovinu i usluge</izvorni_sadrzaj>
    <derivirana_varijabla naziv="DomainObject.Predmet.ProtustrankaNazivFormated_1">ELEKTROTEHNIKA RUŽIĆ - društvo s ograničenom odgovornošću za trgovinu i usluge</derivirana_varijabla>
  </DomainObject.Predmet.ProtustrankaNazivFormated>
  <DomainObject.Predmet.ProtustrankaNazivFormatedOIB>
    <izvorni_sadrzaj>ELEKTROTEHNIKA RUŽIĆ - društvo s ograničenom odgovornošću za trgovinu i usluge, OIB 62717374451</izvorni_sadrzaj>
    <derivirana_varijabla naziv="DomainObject.Predmet.ProtustrankaNazivFormatedOIB_1">ELEKTROTEHNIKA RUŽIĆ - društvo s ograničenom odgovornošću za trgovinu i usluge, OIB 62717374451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753232.34</izvorni_sadrzaj>
    <derivirana_varijabla naziv="DomainObject.Predmet.TrenutnaVrijednost_1">753232.34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ELEKTROTEHNIKA RUŽIĆ - društvo s ograničenom odgovornošću za trgovinu i usluge</item>
    </izvorni_sadrzaj>
    <derivirana_varijabla naziv="DomainObject.Predmet.ProtuStrankaListFormated_1">
      <item>ELEKTROTEHNIKA RUŽIĆ - društvo s ograničenom odgovornošću za trgovinu i usluge</item>
    </derivirana_varijabla>
  </DomainObject.Predmet.ProtuStrankaListFormated>
  <DomainObject.Predmet.ProtuStrankaListFormatedOIB>
    <izvorni_sadrzaj>
      <item>ELEKTROTEHNIKA RUŽIĆ - društvo s ograničenom odgovornošću za trgovinu i usluge, OIB 62717374451</item>
    </izvorni_sadrzaj>
    <derivirana_varijabla naziv="DomainObject.Predmet.ProtuStrankaListFormatedOIB_1">
      <item>ELEKTROTEHNIKA RUŽIĆ - društvo s ograničenom odgovornošću za trgovinu i usluge, OIB 62717374451</item>
    </derivirana_varijabla>
  </DomainObject.Predmet.ProtuStrankaListFormatedOIB>
  <DomainObject.Predmet.ProtuStrankaListFormatedWithAdress>
    <izvorni_sadrzaj>
      <item>ELEKTROTEHNIKA RUŽIĆ - društvo s ograničenom odgovornošću za trgovinu i usluge, Matije Gupca 1-2, 42230 Ludbreg</item>
    </izvorni_sadrzaj>
    <derivirana_varijabla naziv="DomainObject.Predmet.ProtuStrankaListFormatedWithAdress_1">
      <item>ELEKTROTEHNIKA RUŽIĆ - društvo s ograničenom odgovornošću za trgovinu i usluge, Matije Gupca 1-2, 42230 Ludbreg</item>
    </derivirana_varijabla>
  </DomainObject.Predmet.ProtuStrankaListFormatedWithAdress>
  <DomainObject.Predmet.ProtuStrankaListFormatedWithAdressOIB>
    <izvorni_sadrzaj>
      <item>ELEKTROTEHNIKA RUŽIĆ - društvo s ograničenom odgovornošću za trgovinu i usluge, OIB 62717374451, Matije Gupca 1-2, 42230 Ludbreg</item>
    </izvorni_sadrzaj>
    <derivirana_varijabla naziv="DomainObject.Predmet.ProtuStrankaListFormatedWithAdressOIB_1">
      <item>ELEKTROTEHNIKA RUŽIĆ - društvo s ograničenom odgovornošću za trgovinu i usluge, OIB 62717374451, Matije Gupca 1-2, 42230 Ludbreg</item>
    </derivirana_varijabla>
  </DomainObject.Predmet.ProtuStrankaListFormatedWithAdressOIB>
  <DomainObject.Predmet.ProtuStrankaListNazivFormated>
    <izvorni_sadrzaj>
      <item>ELEKTROTEHNIKA RUŽIĆ - društvo s ograničenom odgovornošću za trgovinu i usluge</item>
    </izvorni_sadrzaj>
    <derivirana_varijabla naziv="DomainObject.Predmet.ProtuStrankaListNazivFormated_1">
      <item>ELEKTROTEHNIKA RUŽIĆ - društvo s ograničenom odgovornošću za trgovinu i usluge</item>
    </derivirana_varijabla>
  </DomainObject.Predmet.ProtuStrankaListNazivFormated>
  <DomainObject.Predmet.ProtuStrankaListNazivFormatedOIB>
    <izvorni_sadrzaj>
      <item>ELEKTROTEHNIKA RUŽIĆ - društvo s ograničenom odgovornošću za trgovinu i usluge, OIB 62717374451</item>
    </izvorni_sadrzaj>
    <derivirana_varijabla naziv="DomainObject.Predmet.ProtuStrankaListNazivFormatedOIB_1">
      <item>ELEKTROTEHNIKA RUŽIĆ - društvo s ograničenom odgovornošću za trgovinu i usluge, OIB 62717374451</item>
    </derivirana_varijabla>
  </DomainObject.Predmet.ProtuStrankaListNazivFormatedOIB>
  <DomainObject.Predmet.OstaliList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Formated>
  <DomainObject.Predmet.OstaliList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FormatedOIB>
  <DomainObject.Predmet.OstaliListFormatedWithAdress>
    <izvorni_sadrzaj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izvorni_sadrzaj>
    <derivirana_varijabla naziv="DomainObject.Predmet.OstaliListFormatedWithAdress_1"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izvorni_sadrzaj>
    <derivirana_varijabla naziv="DomainObject.Predmet.OstaliListFormatedWithAdressOIB_1"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derivirana_varijabla>
  </DomainObject.Predmet.OstaliListFormatedWithAdressOIB>
  <DomainObject.Predmet.OstaliListNaziv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Naziv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NazivFormated>
  <DomainObject.Predmet.OstaliListNaziv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Naziv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St-64/2016-32</izvorni_sadrzaj>
    <derivirana_varijabla naziv="DomainObject.PoslovniBrojDokumenta_1">St-64/2016-32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ELEKTROTEHNIKA RUŽIĆ - društvo s ograničenom odgovornošću za trgovinu i usluge</izvorni_sadrzaj>
    <derivirana_varijabla naziv="DomainObject.Predmet.ProtustrankaIDrugi_1">ELEKTROTEHNIKA RUŽIĆ -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ELEKTROTEHNIKA RUŽIĆ - društvo s ograničenom odgovornošću za trgovinu i usluge, OIB 62717374451, Matije Gupca 1-2, 42230 Ludbreg</izvorni_sadrzaj>
    <derivirana_varijabla naziv="DomainObject.Predmet.ProtustrankaIDrugiAdressOIB_1">ELEKTROTEHNIKA RUŽIĆ - društvo s ograničenom odgovornošću za trgovinu i usluge, OIB 62717374451, Matije Gupca 1-2,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SudioniciListNaziv_1"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SudioniciListNaziv>
  <DomainObject.Predmet.SudioniciListAdressOIB>
    <izvorni_sadrzaj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izvorni_sadrzaj>
    <derivirana_varijabla naziv="DomainObject.Predmet.SudioniciListAdressOIB_1"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CF2B5A-DD8C-4054-ACA4-929E020A9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170</properties:Words>
  <properties:Characters>823</properties:Characters>
  <properties:Lines>52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2018-03-07T13:03:00Z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St-64/2016-32 / Odluka - Rješenje - sazivanje skupštine vjerovnika (odluka_St-64_2016-32.docx)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