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aca38" w14:paraId="b7aca38" w:rsidRDefault="0011584F" w:rsidR="00C63A00">
      <w:pPr>
        <w15:collapsed w:val="false"/>
      </w:pPr>
      <w:bookmarkStart w:name="_GoBack" w:id="0"/>
      <w:bookmarkEnd w:id="0"/>
      <w:r w:rsidRPr="0011584F">
        <w:rPr>
          <w:noProof/>
          <w:lang w:eastAsia="hr-HR"/>
        </w:rPr>
        <w:drawing>
          <wp:inline distR="0" distL="0" distB="0" distT="0">
            <wp:extent cy="4208350" cx="8892540"/>
            <wp:effectExtent b="1905" r="381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4208350" cx="8892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Sect="0011584F" w:rsidR="00C63A00">
      <w:pgSz w:orient="landscape" w:h="11906" w:w="16838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86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1584F"/>
    <w:rsid w:val="0011584F"/>
    <w:rsid w:val="007050DA"/>
    <w:rsid w:val="00C63A00"/>
    <w:rsid w:val="00CD1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D18A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D18A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050D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050D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050D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050D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050D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D18A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D18A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050D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050D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050D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050D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050D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0</properties:Words>
  <properties:Characters>0</properties:Characters>
  <properties:Lines>1</properties:Lines>
  <properties:Paragraphs>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2018-05-09T06:10:00Z</dcterms:created>
  <dc:creator>V</dc:creator>
  <cp:lastModifiedBy>Vesna Dragišić</cp:lastModifiedBy>
  <dcterms:modified xmlns:xsi="http://www.w3.org/2001/XMLSchema-instance" xsi:type="dcterms:W3CDTF">2018-05-09T07:06:00Z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St-549/2017-23 / Podnesak - Tablica prijavljenih i osporenih tražbina (VJEROVNICI PRVOG VIŠEG ISPLATNOG REDA Dom za starije Tolić.docx)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