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7088b" w14:paraId="dd7088b" w:rsidRDefault="00AB4602" w:rsidP="003A56B2" w:rsidR="003A56B2" w:rsidRPr="003A56B2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A56B2" w:rsidRPr="003A56B2">
        <w:rPr>
          <w:rFonts w:cs="Times New Roman"/>
          <w:b/>
        </w:rPr>
        <w:t xml:space="preserve">      </w:t>
      </w:r>
      <w:r w:rsidR="003A56B2" w:rsidRPr="003A56B2">
        <w:rPr>
          <w:rFonts w:cs="Times New Roman"/>
        </w:rPr>
        <w:t>REPUBLIKA HRVATSKA</w:t>
      </w:r>
    </w:p>
    <w:p w:rsidRDefault="003A56B2" w:rsidP="003A56B2" w:rsidR="003A56B2" w:rsidRPr="003A56B2">
      <w:pPr>
        <w:spacing w:after="0"/>
        <w:rPr>
          <w:rFonts w:cs="Times New Roman" w:eastAsia="Times New Roman"/>
          <w:lang w:eastAsia="hr-HR"/>
        </w:rPr>
      </w:pPr>
      <w:r w:rsidRPr="003A56B2">
        <w:rPr>
          <w:rFonts w:cs="Times New Roman" w:eastAsia="Times New Roman"/>
          <w:lang w:eastAsia="hr-HR"/>
        </w:rPr>
        <w:t xml:space="preserve"> TRGOVAČKI SUD U ZAGREBU</w:t>
      </w:r>
    </w:p>
    <w:p w:rsidRDefault="003A56B2" w:rsidP="003A56B2" w:rsidR="003A56B2" w:rsidRPr="003A56B2">
      <w:pPr>
        <w:spacing w:after="0"/>
        <w:rPr>
          <w:rFonts w:cs="Times New Roman" w:eastAsia="Times New Roman"/>
          <w:lang w:eastAsia="hr-HR"/>
        </w:rPr>
      </w:pPr>
      <w:r w:rsidRPr="003A56B2">
        <w:rPr>
          <w:rFonts w:cs="Times New Roman" w:eastAsia="Times New Roman"/>
          <w:lang w:eastAsia="hr-HR"/>
        </w:rPr>
        <w:t xml:space="preserve">           STALNA SLUŽBA </w:t>
      </w:r>
      <w:r w:rsidRPr="003A56B2">
        <w:rPr>
          <w:rFonts w:cs="Times New Roman" w:eastAsia="Times New Roman"/>
          <w:lang w:eastAsia="hr-HR"/>
        </w:rPr>
        <w:br/>
        <w:t>Karlovac, Ljudevita Šestića 4</w:t>
      </w:r>
    </w:p>
    <w:p w:rsidRDefault="003A56B2" w:rsidP="003A56B2" w:rsidR="003A56B2" w:rsidRPr="003A56B2">
      <w:pPr>
        <w:spacing w:after="0"/>
        <w:rPr>
          <w:rFonts w:cs="Times New Roman" w:eastAsia="Times New Roman"/>
          <w:lang w:eastAsia="hr-HR"/>
        </w:rPr>
      </w:pPr>
    </w:p>
    <w:p w:rsidRDefault="003A56B2" w:rsidP="003A56B2" w:rsidR="003A56B2" w:rsidRPr="003A56B2">
      <w:pPr>
        <w:spacing w:after="0"/>
        <w:jc w:val="center"/>
        <w:rPr>
          <w:rFonts w:cs="Times New Roman" w:eastAsia="Times New Roman"/>
          <w:lang w:eastAsia="hr-HR"/>
        </w:rPr>
      </w:pPr>
      <w:r w:rsidRPr="003A56B2">
        <w:rPr>
          <w:rFonts w:cs="Times New Roman" w:eastAsia="Times New Roman"/>
          <w:lang w:eastAsia="hr-HR"/>
        </w:rPr>
        <w:t>R E P U B  L I K A   H R V A  T S K A</w:t>
      </w:r>
    </w:p>
    <w:p w:rsidRDefault="003A56B2" w:rsidP="003A56B2" w:rsidR="003A56B2" w:rsidRPr="003A56B2">
      <w:pPr>
        <w:spacing w:after="0"/>
        <w:rPr>
          <w:rFonts w:cs="Times New Roman" w:eastAsia="Times New Roman"/>
          <w:lang w:eastAsia="hr-HR"/>
        </w:rPr>
      </w:pPr>
    </w:p>
    <w:p w:rsidRDefault="003A56B2" w:rsidP="003A56B2" w:rsidR="003A56B2" w:rsidRPr="003A56B2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3A56B2">
        <w:rPr>
          <w:rFonts w:cs="Times New Roman" w:eastAsia="Times New Roman"/>
          <w:lang w:eastAsia="hr-HR"/>
        </w:rPr>
        <w:t>R J E Š E N J E</w:t>
      </w:r>
    </w:p>
    <w:p w:rsidRDefault="003A56B2" w:rsidP="003A56B2" w:rsidR="003A56B2" w:rsidRPr="003A56B2">
      <w:pPr>
        <w:spacing w:after="0"/>
        <w:rPr>
          <w:rFonts w:cs="Times New Roman" w:eastAsia="Times New Roman"/>
          <w:lang w:eastAsia="hr-HR"/>
        </w:rPr>
      </w:pPr>
    </w:p>
    <w:p w:rsidRDefault="003A56B2" w:rsidP="003A56B2" w:rsidR="003A56B2" w:rsidRPr="003A56B2">
      <w:pPr>
        <w:spacing w:after="0"/>
        <w:jc w:val="both"/>
        <w:rPr>
          <w:rFonts w:cs="Times New Roman" w:eastAsia="Times New Roman"/>
          <w:lang w:eastAsia="hr-HR"/>
        </w:rPr>
      </w:pPr>
      <w:r w:rsidRPr="003A56B2">
        <w:rPr>
          <w:rFonts w:cs="Times New Roman" w:eastAsia="Times New Roman"/>
          <w:lang w:eastAsia="hr-HR"/>
        </w:rPr>
        <w:tab/>
        <w:t>TRGOVAČKI SUD U ZAGREBU, Stalna služba</w:t>
      </w:r>
      <w:r w:rsidRPr="003A56B2">
        <w:rPr>
          <w:rFonts w:cs="Times New Roman" w:eastAsia="Times New Roman"/>
          <w:b/>
          <w:lang w:eastAsia="hr-HR"/>
        </w:rPr>
        <w:t>,</w:t>
      </w:r>
      <w:r w:rsidRPr="003A56B2">
        <w:rPr>
          <w:rFonts w:cs="Times New Roman" w:eastAsia="Times New Roman"/>
          <w:lang w:eastAsia="hr-HR"/>
        </w:rPr>
        <w:t xml:space="preserve"> po sucu Jadranki Mađeruh, kao stečajnom sucu, u stečajnom postupku nad stečajnim dužnikom CIBOSI d.o.o., Zagreb, Breganska 24, OIB: 79436518111,  6. srpnja 2017.</w:t>
      </w:r>
    </w:p>
    <w:p w:rsidRDefault="003A56B2" w:rsidP="003A56B2" w:rsidR="003A56B2" w:rsidRPr="003A56B2">
      <w:pPr>
        <w:spacing w:after="0"/>
        <w:jc w:val="both"/>
        <w:rPr>
          <w:rFonts w:cs="Times New Roman" w:eastAsia="Times New Roman"/>
          <w:lang w:eastAsia="hr-HR"/>
        </w:rPr>
      </w:pPr>
    </w:p>
    <w:p w:rsidRDefault="003A56B2" w:rsidP="003A56B2" w:rsidR="003A56B2" w:rsidRPr="003A56B2">
      <w:pPr>
        <w:spacing w:after="0"/>
        <w:jc w:val="both"/>
        <w:rPr>
          <w:rFonts w:cs="Times New Roman" w:eastAsia="Times New Roman"/>
          <w:lang w:eastAsia="hr-HR"/>
        </w:rPr>
      </w:pPr>
    </w:p>
    <w:p w:rsidRDefault="003A56B2" w:rsidP="003A56B2" w:rsidR="003A56B2" w:rsidRPr="003A56B2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3A56B2">
        <w:rPr>
          <w:rFonts w:cs="Times New Roman" w:eastAsia="Times New Roman"/>
          <w:lang w:eastAsia="hr-HR"/>
        </w:rPr>
        <w:t>r i j e š i o   j e</w:t>
      </w:r>
    </w:p>
    <w:p w:rsidRDefault="003A56B2" w:rsidP="003A56B2" w:rsidR="003A56B2" w:rsidRPr="003A56B2">
      <w:pPr>
        <w:spacing w:after="0"/>
        <w:rPr>
          <w:rFonts w:cs="Times New Roman" w:eastAsia="Times New Roman"/>
          <w:lang w:eastAsia="hr-HR"/>
        </w:rPr>
      </w:pPr>
    </w:p>
    <w:p w:rsidRDefault="003A56B2" w:rsidP="003A56B2" w:rsidR="003A56B2" w:rsidRPr="003A56B2">
      <w:pPr>
        <w:spacing w:after="0"/>
        <w:rPr>
          <w:rFonts w:cs="Times New Roman" w:eastAsia="Times New Roman"/>
          <w:lang w:eastAsia="hr-HR"/>
        </w:rPr>
      </w:pPr>
    </w:p>
    <w:p w:rsidRDefault="003A56B2" w:rsidP="003A56B2" w:rsidR="003A56B2" w:rsidRPr="003A56B2">
      <w:pPr>
        <w:ind w:left="1428"/>
        <w:contextualSpacing/>
        <w:jc w:val="both"/>
        <w:rPr>
          <w:rFonts w:cs="Times New Roman" w:eastAsia="Times New Roman"/>
          <w:lang w:eastAsia="hr-HR"/>
        </w:rPr>
      </w:pPr>
      <w:r w:rsidRPr="003A56B2">
        <w:rPr>
          <w:rFonts w:cs="Times New Roman" w:eastAsia="Times New Roman"/>
          <w:lang w:eastAsia="hr-HR"/>
        </w:rPr>
        <w:t>Utvrđene su slijedeće tražbine:</w:t>
      </w:r>
    </w:p>
    <w:p w:rsidRDefault="003A56B2" w:rsidP="003A56B2" w:rsidR="003A56B2" w:rsidRPr="003A56B2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</w:p>
    <w:p w:rsidRDefault="003A56B2" w:rsidP="003A56B2" w:rsidR="003A56B2" w:rsidRPr="003A56B2">
      <w:pPr>
        <w:numPr>
          <w:ilvl w:val="0"/>
          <w:numId w:val="47"/>
        </w:num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3A56B2">
        <w:rPr>
          <w:rFonts w:cs="Times New Roman" w:eastAsia="Times New Roman"/>
          <w:lang w:eastAsia="hr-HR"/>
        </w:rPr>
        <w:t xml:space="preserve">Prvi viši isplatni red                                      </w:t>
      </w:r>
    </w:p>
    <w:p w:rsidRDefault="003A56B2" w:rsidP="003A56B2" w:rsidR="003A56B2" w:rsidRPr="003A56B2">
      <w:pPr>
        <w:numPr>
          <w:ilvl w:val="1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A56B2">
        <w:rPr>
          <w:rFonts w:cs="Times New Roman" w:eastAsia="Times New Roman"/>
          <w:lang w:eastAsia="hr-HR"/>
        </w:rPr>
        <w:t>RH, Ministarstvo financija, Porezna uprava,</w:t>
      </w:r>
    </w:p>
    <w:p w:rsidRDefault="003A56B2" w:rsidP="003A56B2" w:rsidR="003A56B2" w:rsidRPr="003A56B2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3A56B2">
        <w:rPr>
          <w:rFonts w:cs="Times New Roman" w:eastAsia="Times New Roman"/>
          <w:lang w:eastAsia="hr-HR"/>
        </w:rPr>
        <w:t>Područni ured Zagreb, Av. Dubrovnik 32,</w:t>
      </w:r>
    </w:p>
    <w:p w:rsidRDefault="003A56B2" w:rsidP="003A56B2" w:rsidR="003A56B2" w:rsidRPr="003A56B2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3A56B2">
        <w:rPr>
          <w:rFonts w:cs="Times New Roman" w:eastAsia="Times New Roman"/>
          <w:lang w:eastAsia="hr-HR"/>
        </w:rPr>
        <w:t>OIB: 18683136487, u iznosu od                                                 221.178,01 kn.</w:t>
      </w:r>
    </w:p>
    <w:p w:rsidRDefault="003A56B2" w:rsidP="003A56B2" w:rsidR="003A56B2" w:rsidRPr="003A56B2">
      <w:pPr>
        <w:ind w:left="1068"/>
        <w:jc w:val="both"/>
        <w:rPr>
          <w:rFonts w:cs="Times New Roman" w:eastAsia="Times New Roman"/>
          <w:lang w:eastAsia="hr-HR"/>
        </w:rPr>
      </w:pPr>
    </w:p>
    <w:p w:rsidRDefault="003A56B2" w:rsidP="003A56B2" w:rsidR="003A56B2" w:rsidRPr="003A56B2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A56B2">
        <w:rPr>
          <w:rFonts w:cs="Times New Roman" w:eastAsia="Times New Roman"/>
          <w:lang w:eastAsia="hr-HR"/>
        </w:rPr>
        <w:t xml:space="preserve">Drugi viši isplatni red                                     </w:t>
      </w:r>
    </w:p>
    <w:p w:rsidRDefault="003A56B2" w:rsidP="003A56B2" w:rsidR="003A56B2" w:rsidRPr="003A56B2">
      <w:pPr>
        <w:ind w:left="1068"/>
        <w:contextualSpacing/>
        <w:jc w:val="both"/>
        <w:rPr>
          <w:rFonts w:cs="Times New Roman" w:eastAsia="Times New Roman"/>
          <w:lang w:eastAsia="hr-HR"/>
        </w:rPr>
      </w:pPr>
      <w:r w:rsidRPr="003A56B2">
        <w:rPr>
          <w:rFonts w:cs="Times New Roman" w:eastAsia="Times New Roman"/>
          <w:lang w:eastAsia="hr-HR"/>
        </w:rPr>
        <w:t xml:space="preserve">                            </w:t>
      </w:r>
    </w:p>
    <w:p w:rsidRDefault="003A56B2" w:rsidP="003A56B2" w:rsidR="003A56B2" w:rsidRPr="003A56B2">
      <w:pPr>
        <w:numPr>
          <w:ilvl w:val="1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A56B2">
        <w:rPr>
          <w:rFonts w:cs="Times New Roman" w:eastAsia="Times New Roman"/>
          <w:lang w:eastAsia="hr-HR"/>
        </w:rPr>
        <w:t xml:space="preserve">Hrvatski telekom d.d., Zagreb, Roberta Frangeša </w:t>
      </w:r>
    </w:p>
    <w:p w:rsidRDefault="003A56B2" w:rsidP="003A56B2" w:rsidR="003A56B2" w:rsidRPr="003A56B2">
      <w:pPr>
        <w:ind w:left="1428"/>
        <w:contextualSpacing/>
        <w:jc w:val="both"/>
        <w:rPr>
          <w:rFonts w:cs="Times New Roman" w:eastAsia="Times New Roman"/>
          <w:lang w:eastAsia="hr-HR"/>
        </w:rPr>
      </w:pPr>
      <w:r w:rsidRPr="003A56B2">
        <w:rPr>
          <w:rFonts w:cs="Times New Roman" w:eastAsia="Times New Roman"/>
          <w:lang w:eastAsia="hr-HR"/>
        </w:rPr>
        <w:t>Mihanovića 9, OIB: 81793146560,  u iznosu od                            5.000,61 kn</w:t>
      </w:r>
    </w:p>
    <w:p w:rsidRDefault="003A56B2" w:rsidP="003A56B2" w:rsidR="003A56B2" w:rsidRPr="003A56B2">
      <w:pPr>
        <w:numPr>
          <w:ilvl w:val="1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A56B2">
        <w:rPr>
          <w:rFonts w:cs="Times New Roman" w:eastAsia="Times New Roman"/>
          <w:lang w:eastAsia="hr-HR"/>
        </w:rPr>
        <w:t>Zagrebačka banka d.d., Zagreb, Trg ban Josipa Jelačića 10,</w:t>
      </w:r>
    </w:p>
    <w:p w:rsidRDefault="003A56B2" w:rsidP="003A56B2" w:rsidR="003A56B2" w:rsidRPr="003A56B2">
      <w:pPr>
        <w:ind w:left="1428"/>
        <w:contextualSpacing/>
        <w:jc w:val="both"/>
        <w:rPr>
          <w:rFonts w:cs="Times New Roman" w:eastAsia="Times New Roman"/>
          <w:lang w:eastAsia="hr-HR"/>
        </w:rPr>
      </w:pPr>
      <w:r w:rsidRPr="003A56B2">
        <w:rPr>
          <w:rFonts w:cs="Times New Roman" w:eastAsia="Times New Roman"/>
          <w:lang w:eastAsia="hr-HR"/>
        </w:rPr>
        <w:t>OIB: 92963223473, u iznosu od                                                 559.667,11 kn</w:t>
      </w:r>
    </w:p>
    <w:p w:rsidRDefault="003A56B2" w:rsidP="003A56B2" w:rsidR="003A56B2" w:rsidRPr="003A56B2">
      <w:pPr>
        <w:numPr>
          <w:ilvl w:val="1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A56B2">
        <w:rPr>
          <w:rFonts w:cs="Times New Roman" w:eastAsia="Times New Roman"/>
          <w:lang w:eastAsia="hr-HR"/>
        </w:rPr>
        <w:t>Republika Hrvatska, Ministarstvo financija, Porezna Uprava</w:t>
      </w:r>
    </w:p>
    <w:p w:rsidRDefault="003A56B2" w:rsidP="003A56B2" w:rsidR="003A56B2" w:rsidRPr="003A56B2">
      <w:pPr>
        <w:ind w:left="1428"/>
        <w:contextualSpacing/>
        <w:jc w:val="both"/>
        <w:rPr>
          <w:rFonts w:cs="Times New Roman" w:eastAsia="Times New Roman"/>
          <w:lang w:eastAsia="hr-HR"/>
        </w:rPr>
      </w:pPr>
      <w:r w:rsidRPr="003A56B2">
        <w:rPr>
          <w:rFonts w:cs="Times New Roman" w:eastAsia="Times New Roman"/>
          <w:lang w:eastAsia="hr-HR"/>
        </w:rPr>
        <w:t>Područni ured Zagreb, OIB: 18683136487, u iznosu od            221.345,46 kn</w:t>
      </w:r>
    </w:p>
    <w:p w:rsidRDefault="003A56B2" w:rsidP="003A56B2" w:rsidR="003A56B2" w:rsidRPr="003A56B2">
      <w:pPr>
        <w:numPr>
          <w:ilvl w:val="1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A56B2">
        <w:rPr>
          <w:rFonts w:cs="Times New Roman" w:eastAsia="Times New Roman"/>
          <w:lang w:eastAsia="hr-HR"/>
        </w:rPr>
        <w:t xml:space="preserve">Primorac i partneri d.o.o., Zagreb, Domjanićeva 25, </w:t>
      </w:r>
    </w:p>
    <w:p w:rsidRDefault="003A56B2" w:rsidP="003A56B2" w:rsidR="003A56B2" w:rsidRPr="003A56B2">
      <w:pPr>
        <w:ind w:left="1428"/>
        <w:contextualSpacing/>
        <w:jc w:val="both"/>
        <w:rPr>
          <w:rFonts w:cs="Times New Roman" w:eastAsia="Times New Roman"/>
          <w:lang w:eastAsia="hr-HR"/>
        </w:rPr>
      </w:pPr>
      <w:r w:rsidRPr="003A56B2">
        <w:rPr>
          <w:rFonts w:cs="Times New Roman" w:eastAsia="Times New Roman"/>
          <w:lang w:eastAsia="hr-HR"/>
        </w:rPr>
        <w:t>OIB: 75600937682, u iznosu od                                                 100.659,14 kn</w:t>
      </w:r>
    </w:p>
    <w:p w:rsidRDefault="003A56B2" w:rsidP="003A56B2" w:rsidR="003A56B2" w:rsidRPr="003A56B2">
      <w:pPr>
        <w:numPr>
          <w:ilvl w:val="1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A56B2">
        <w:rPr>
          <w:rFonts w:cs="Times New Roman" w:eastAsia="Times New Roman"/>
          <w:lang w:eastAsia="hr-HR"/>
        </w:rPr>
        <w:t>HEP Elektra d.o.o. Zagreb, Grada Vukovara 37,</w:t>
      </w:r>
    </w:p>
    <w:p w:rsidRDefault="003A56B2" w:rsidP="003A56B2" w:rsidR="003A56B2" w:rsidRPr="003A56B2">
      <w:pPr>
        <w:ind w:left="1428"/>
        <w:contextualSpacing/>
        <w:jc w:val="both"/>
        <w:rPr>
          <w:rFonts w:cs="Times New Roman" w:eastAsia="Times New Roman"/>
          <w:lang w:eastAsia="hr-HR"/>
        </w:rPr>
      </w:pPr>
      <w:r w:rsidRPr="003A56B2">
        <w:rPr>
          <w:rFonts w:cs="Times New Roman" w:eastAsia="Times New Roman"/>
          <w:lang w:eastAsia="hr-HR"/>
        </w:rPr>
        <w:t>OIB: 43965974818, u iznosu od                                                   15.373,49 kn</w:t>
      </w:r>
    </w:p>
    <w:p w:rsidRDefault="003A56B2" w:rsidP="003A56B2" w:rsidR="003A56B2" w:rsidRPr="003A56B2">
      <w:pPr>
        <w:numPr>
          <w:ilvl w:val="1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A56B2">
        <w:rPr>
          <w:rFonts w:cs="Times New Roman" w:eastAsia="Times New Roman"/>
          <w:lang w:eastAsia="hr-HR"/>
        </w:rPr>
        <w:t>Wiener osiguranje Vienna Insurance Group d.d., Zagreb,</w:t>
      </w:r>
    </w:p>
    <w:p w:rsidRDefault="003A56B2" w:rsidP="003A56B2" w:rsidR="003A56B2" w:rsidRPr="003A56B2">
      <w:pPr>
        <w:ind w:left="1428"/>
        <w:contextualSpacing/>
        <w:jc w:val="both"/>
        <w:rPr>
          <w:rFonts w:cs="Times New Roman" w:eastAsia="Times New Roman"/>
          <w:lang w:eastAsia="hr-HR"/>
        </w:rPr>
      </w:pPr>
      <w:r w:rsidRPr="003A56B2">
        <w:rPr>
          <w:rFonts w:cs="Times New Roman" w:eastAsia="Times New Roman"/>
          <w:lang w:eastAsia="hr-HR"/>
        </w:rPr>
        <w:t>Slovenska ulica 24, OIB: 52848403362, u iznosu od                     5.473,67 kn</w:t>
      </w:r>
    </w:p>
    <w:p w:rsidRDefault="003A56B2" w:rsidP="003A56B2" w:rsidR="003A56B2" w:rsidRPr="003A56B2">
      <w:pPr>
        <w:numPr>
          <w:ilvl w:val="1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A56B2">
        <w:rPr>
          <w:rFonts w:cs="Times New Roman" w:eastAsia="Times New Roman"/>
          <w:lang w:eastAsia="hr-HR"/>
        </w:rPr>
        <w:t>Grad Zagreb,Zagreb, Trg Stjepana Radića 1,</w:t>
      </w:r>
    </w:p>
    <w:p w:rsidRDefault="003A56B2" w:rsidP="003A56B2" w:rsidR="003A56B2" w:rsidRPr="003A56B2">
      <w:pPr>
        <w:ind w:left="1428"/>
        <w:contextualSpacing/>
        <w:jc w:val="both"/>
        <w:rPr>
          <w:rFonts w:cs="Times New Roman" w:eastAsia="Times New Roman"/>
          <w:lang w:eastAsia="hr-HR"/>
        </w:rPr>
      </w:pPr>
      <w:r w:rsidRPr="003A56B2">
        <w:rPr>
          <w:rFonts w:cs="Times New Roman" w:eastAsia="Times New Roman"/>
          <w:lang w:eastAsia="hr-HR"/>
        </w:rPr>
        <w:t>OIB: 61817894937, u iznosu od                                                   71.301,86 kn</w:t>
      </w:r>
    </w:p>
    <w:p w:rsidRDefault="003A56B2" w:rsidP="003A56B2" w:rsidR="003A56B2" w:rsidRPr="003A56B2">
      <w:pPr>
        <w:numPr>
          <w:ilvl w:val="1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A56B2">
        <w:rPr>
          <w:rFonts w:cs="Times New Roman" w:eastAsia="Times New Roman"/>
          <w:lang w:eastAsia="hr-HR"/>
        </w:rPr>
        <w:t>Hrvatske vode, Zagreb, Grada Vukovara 220,</w:t>
      </w:r>
    </w:p>
    <w:p w:rsidRDefault="003A56B2" w:rsidP="003A56B2" w:rsidR="003A56B2" w:rsidRPr="003A56B2">
      <w:pPr>
        <w:ind w:left="1428"/>
        <w:contextualSpacing/>
        <w:jc w:val="both"/>
        <w:rPr>
          <w:rFonts w:cs="Times New Roman" w:eastAsia="Times New Roman"/>
          <w:lang w:eastAsia="hr-HR"/>
        </w:rPr>
      </w:pPr>
      <w:r w:rsidRPr="003A56B2">
        <w:rPr>
          <w:rFonts w:cs="Times New Roman" w:eastAsia="Times New Roman"/>
          <w:lang w:eastAsia="hr-HR"/>
        </w:rPr>
        <w:t>OIB: 28921383001, u iznosu od                                                     5.198,48 kn</w:t>
      </w:r>
    </w:p>
    <w:p w:rsidRDefault="003A56B2" w:rsidP="003A56B2" w:rsidR="003A56B2" w:rsidRPr="003A56B2">
      <w:pPr>
        <w:numPr>
          <w:ilvl w:val="1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A56B2">
        <w:rPr>
          <w:rFonts w:cs="Times New Roman" w:eastAsia="Times New Roman"/>
          <w:lang w:eastAsia="hr-HR"/>
        </w:rPr>
        <w:t xml:space="preserve">Zagrebački holding d.o.o., Zagreb, Grad Vukovara 41, </w:t>
      </w:r>
    </w:p>
    <w:p w:rsidRDefault="003A56B2" w:rsidP="003A56B2" w:rsidR="003A56B2" w:rsidRPr="003A56B2">
      <w:pPr>
        <w:ind w:left="1428"/>
        <w:contextualSpacing/>
        <w:jc w:val="both"/>
        <w:rPr>
          <w:rFonts w:cs="Times New Roman" w:eastAsia="Times New Roman"/>
          <w:lang w:eastAsia="hr-HR"/>
        </w:rPr>
      </w:pPr>
      <w:r w:rsidRPr="003A56B2">
        <w:rPr>
          <w:rFonts w:cs="Times New Roman" w:eastAsia="Times New Roman"/>
          <w:lang w:eastAsia="hr-HR"/>
        </w:rPr>
        <w:t>OIB: 85584865987, u iznosu od                                                   27.853,56 kn</w:t>
      </w:r>
    </w:p>
    <w:p w:rsidRDefault="003A56B2" w:rsidP="003A56B2" w:rsidR="003A56B2" w:rsidRPr="003A56B2">
      <w:pPr>
        <w:numPr>
          <w:ilvl w:val="1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A56B2">
        <w:rPr>
          <w:rFonts w:cs="Times New Roman" w:eastAsia="Times New Roman"/>
          <w:lang w:eastAsia="hr-HR"/>
        </w:rPr>
        <w:lastRenderedPageBreak/>
        <w:t>Vodoopskrba i odvodnja d.o.o. Zagreb, Folnegovićeva 1,</w:t>
      </w:r>
    </w:p>
    <w:p w:rsidRDefault="003A56B2" w:rsidP="003A56B2" w:rsidR="003A56B2" w:rsidRPr="003A56B2">
      <w:pPr>
        <w:ind w:left="1428"/>
        <w:contextualSpacing/>
        <w:jc w:val="both"/>
        <w:rPr>
          <w:rFonts w:cs="Times New Roman" w:eastAsia="Times New Roman"/>
          <w:lang w:eastAsia="hr-HR"/>
        </w:rPr>
      </w:pPr>
      <w:r w:rsidRPr="003A56B2">
        <w:rPr>
          <w:rFonts w:cs="Times New Roman" w:eastAsia="Times New Roman"/>
          <w:lang w:eastAsia="hr-HR"/>
        </w:rPr>
        <w:t>OIB: 83416546499, u iznosu od                                                         266,81 kn</w:t>
      </w:r>
    </w:p>
    <w:p w:rsidRDefault="003A56B2" w:rsidP="003A56B2" w:rsidR="003A56B2" w:rsidRPr="003A56B2">
      <w:pPr>
        <w:numPr>
          <w:ilvl w:val="1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A56B2">
        <w:rPr>
          <w:rFonts w:cs="Times New Roman" w:eastAsia="Times New Roman"/>
          <w:lang w:eastAsia="hr-HR"/>
        </w:rPr>
        <w:t>Hrvatska radiotelevizija, Zagreb, Prisavlje 3,</w:t>
      </w:r>
    </w:p>
    <w:p w:rsidRDefault="003A56B2" w:rsidP="003A56B2" w:rsidR="003A56B2" w:rsidRPr="003A56B2">
      <w:pPr>
        <w:ind w:left="1428"/>
        <w:contextualSpacing/>
        <w:jc w:val="both"/>
        <w:rPr>
          <w:rFonts w:cs="Times New Roman" w:eastAsia="Times New Roman"/>
          <w:lang w:eastAsia="hr-HR"/>
        </w:rPr>
      </w:pPr>
      <w:r w:rsidRPr="003A56B2">
        <w:rPr>
          <w:rFonts w:cs="Times New Roman" w:eastAsia="Times New Roman"/>
          <w:lang w:eastAsia="hr-HR"/>
        </w:rPr>
        <w:t>OIB: 68419124305, u iznosu od                                                    17.218,41 kn</w:t>
      </w:r>
    </w:p>
    <w:p w:rsidRDefault="003A56B2" w:rsidP="003A56B2" w:rsidR="003A56B2" w:rsidRPr="003A56B2">
      <w:pPr>
        <w:numPr>
          <w:ilvl w:val="1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A56B2">
        <w:rPr>
          <w:rFonts w:cs="Times New Roman" w:eastAsia="Times New Roman"/>
          <w:lang w:eastAsia="hr-HR"/>
        </w:rPr>
        <w:t xml:space="preserve">Republika Hrvatska, OIB: 52634238587, </w:t>
      </w:r>
    </w:p>
    <w:p w:rsidRDefault="003A56B2" w:rsidP="003A56B2" w:rsidR="003A56B2" w:rsidRPr="003A56B2">
      <w:pPr>
        <w:ind w:left="1428"/>
        <w:contextualSpacing/>
        <w:jc w:val="both"/>
        <w:rPr>
          <w:rFonts w:cs="Times New Roman" w:eastAsia="Times New Roman"/>
          <w:lang w:eastAsia="hr-HR"/>
        </w:rPr>
      </w:pPr>
      <w:r w:rsidRPr="003A56B2">
        <w:rPr>
          <w:rFonts w:cs="Times New Roman" w:eastAsia="Times New Roman"/>
          <w:lang w:eastAsia="hr-HR"/>
        </w:rPr>
        <w:t>u iznosu od                                                                                        6.035,09 kn.</w:t>
      </w:r>
    </w:p>
    <w:p w:rsidRDefault="003A56B2" w:rsidP="003A56B2" w:rsidR="003A56B2" w:rsidRPr="003A56B2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</w:p>
    <w:p w:rsidRDefault="003A56B2" w:rsidP="003A56B2" w:rsidR="003A56B2" w:rsidRPr="003A56B2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</w:p>
    <w:p w:rsidRDefault="003A56B2" w:rsidP="003A56B2" w:rsidR="003A56B2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3A56B2">
        <w:rPr>
          <w:rFonts w:cs="Times New Roman" w:eastAsia="Times New Roman"/>
          <w:lang w:eastAsia="hr-HR"/>
        </w:rPr>
        <w:t>Obrazloženje</w:t>
      </w:r>
    </w:p>
    <w:p w:rsidRDefault="003A56B2" w:rsidP="003A56B2" w:rsidR="003A56B2" w:rsidRPr="003A56B2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3A56B2" w:rsidP="003A56B2" w:rsidR="003A56B2" w:rsidRPr="003A56B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A56B2">
        <w:rPr>
          <w:rFonts w:cs="Times New Roman" w:eastAsia="Times New Roman"/>
          <w:lang w:eastAsia="hr-HR"/>
        </w:rPr>
        <w:tab/>
      </w:r>
    </w:p>
    <w:p w:rsidRDefault="003A56B2" w:rsidP="003A56B2" w:rsidR="003A56B2" w:rsidRPr="003A56B2">
      <w:pPr>
        <w:spacing w:after="0"/>
        <w:jc w:val="both"/>
        <w:rPr>
          <w:rFonts w:cs="Times New Roman" w:eastAsia="Times New Roman"/>
          <w:lang w:eastAsia="hr-HR"/>
        </w:rPr>
      </w:pPr>
      <w:r w:rsidRPr="003A56B2">
        <w:rPr>
          <w:rFonts w:cs="Times New Roman" w:eastAsia="Times New Roman"/>
          <w:lang w:eastAsia="hr-HR"/>
        </w:rPr>
        <w:tab/>
        <w:t xml:space="preserve">Na ispitnom ročištu koje je održano 6. srpnja 2017. ispitane su sve prijavljene tražbine prema svojim iznosima i redu. Tražbine navedene u točki I. 1. i 2. izreke stečajni upravitelj je priznao, a nije ih osporio nazočni stečajni vjerovnik, te se iste u smislu čl. 263. Stečajnog zakona (Narodne novine broj 71/15, dalje:SZ) smatraju utvrđenima, pa je riješeno kao u točki I. 1. i 2. izreke rješenja. </w:t>
      </w:r>
    </w:p>
    <w:p w:rsidRDefault="003A56B2" w:rsidP="003A56B2" w:rsidR="003A56B2" w:rsidRPr="003A56B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A56B2" w:rsidP="003A56B2" w:rsidR="003A56B2" w:rsidRPr="003A56B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A56B2">
        <w:rPr>
          <w:rFonts w:cs="Times New Roman" w:eastAsia="Times New Roman"/>
          <w:lang w:eastAsia="hr-HR"/>
        </w:rPr>
        <w:t>Slijedom navedenog o utvrđenim i osporenim tražbinama odlučeno je temeljem čl. 265. st. 1. SZ-a.</w:t>
      </w:r>
    </w:p>
    <w:p w:rsidRDefault="003A56B2" w:rsidP="003A56B2" w:rsidR="003A56B2" w:rsidRPr="003A56B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A56B2" w:rsidP="003A56B2" w:rsidR="003A56B2" w:rsidRPr="003A56B2">
      <w:pPr>
        <w:spacing w:after="0"/>
        <w:jc w:val="both"/>
        <w:rPr>
          <w:rFonts w:cs="Times New Roman" w:eastAsia="Times New Roman"/>
          <w:lang w:eastAsia="hr-HR"/>
        </w:rPr>
      </w:pPr>
    </w:p>
    <w:p w:rsidRDefault="003A56B2" w:rsidP="003A56B2" w:rsidR="003A56B2" w:rsidRPr="003A56B2">
      <w:pPr>
        <w:spacing w:after="0"/>
        <w:jc w:val="center"/>
        <w:rPr>
          <w:rFonts w:cs="Times New Roman" w:eastAsia="Times New Roman"/>
          <w:lang w:eastAsia="hr-HR"/>
        </w:rPr>
      </w:pPr>
      <w:r w:rsidRPr="003A56B2">
        <w:rPr>
          <w:rFonts w:cs="Times New Roman" w:eastAsia="Times New Roman"/>
          <w:lang w:eastAsia="hr-HR"/>
        </w:rPr>
        <w:t>U Karlovcu 6. srpnja 2017.</w:t>
      </w:r>
    </w:p>
    <w:p w:rsidRDefault="003A56B2" w:rsidP="003A56B2" w:rsidR="003A56B2" w:rsidRPr="003A56B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A56B2" w:rsidP="003A56B2" w:rsidR="003A56B2" w:rsidRPr="003A56B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A56B2" w:rsidP="003A56B2" w:rsidR="003A56B2" w:rsidRPr="003A56B2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3A56B2">
        <w:rPr>
          <w:rFonts w:cs="Times New Roman" w:eastAsia="Times New Roman"/>
          <w:lang w:eastAsia="hr-HR"/>
        </w:rPr>
        <w:t xml:space="preserve">     Stečajni sudac:</w:t>
      </w:r>
    </w:p>
    <w:p w:rsidRDefault="003A56B2" w:rsidP="003A56B2" w:rsidR="003A56B2" w:rsidRPr="003A56B2">
      <w:pPr>
        <w:spacing w:after="0"/>
        <w:jc w:val="center"/>
        <w:rPr>
          <w:rFonts w:cs="Times New Roman" w:eastAsia="Times New Roman"/>
          <w:lang w:eastAsia="hr-HR"/>
        </w:rPr>
      </w:pPr>
      <w:r w:rsidRPr="003A56B2">
        <w:rPr>
          <w:rFonts w:cs="Times New Roman" w:eastAsia="Times New Roman"/>
          <w:lang w:eastAsia="hr-HR"/>
        </w:rPr>
        <w:t xml:space="preserve">                                                                                             Jadranka Mađeruh,v.r.</w:t>
      </w:r>
    </w:p>
    <w:p w:rsidRDefault="003A56B2" w:rsidP="003A56B2" w:rsidR="003A56B2" w:rsidRPr="003A56B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A56B2" w:rsidP="003A56B2" w:rsidR="003A56B2" w:rsidRPr="003A56B2">
      <w:pPr>
        <w:spacing w:after="0"/>
        <w:jc w:val="right"/>
        <w:rPr>
          <w:rFonts w:cs="Times New Roman" w:eastAsia="Times New Roman"/>
          <w:lang w:eastAsia="hr-HR"/>
        </w:rPr>
      </w:pPr>
      <w:r w:rsidRPr="003A56B2">
        <w:rPr>
          <w:rFonts w:cs="Times New Roman" w:eastAsia="Times New Roman"/>
          <w:lang w:eastAsia="hr-HR"/>
        </w:rPr>
        <w:t>Za točnost otpravka-ovlašteni službenik:</w:t>
      </w:r>
    </w:p>
    <w:p w:rsidRDefault="003A56B2" w:rsidP="003A56B2" w:rsidR="003A56B2" w:rsidRPr="003A56B2">
      <w:pPr>
        <w:spacing w:after="0"/>
        <w:jc w:val="center"/>
        <w:rPr>
          <w:rFonts w:cs="Times New Roman" w:eastAsia="Times New Roman"/>
          <w:lang w:eastAsia="hr-HR"/>
        </w:rPr>
      </w:pPr>
      <w:r w:rsidRPr="003A56B2">
        <w:rPr>
          <w:rFonts w:cs="Times New Roman" w:eastAsia="Times New Roman"/>
          <w:lang w:eastAsia="hr-HR"/>
        </w:rPr>
        <w:t xml:space="preserve">                                                                             Draženka Prpić</w:t>
      </w:r>
    </w:p>
    <w:p w:rsidRDefault="003A56B2" w:rsidP="003A56B2" w:rsidR="003A56B2" w:rsidRPr="003A56B2">
      <w:pPr>
        <w:spacing w:after="0"/>
        <w:jc w:val="both"/>
        <w:rPr>
          <w:rFonts w:cs="Times New Roman" w:eastAsia="Times New Roman"/>
          <w:lang w:eastAsia="hr-HR"/>
        </w:rPr>
      </w:pPr>
      <w:r w:rsidRPr="003A56B2">
        <w:rPr>
          <w:rFonts w:cs="Times New Roman" w:eastAsia="Times New Roman"/>
          <w:lang w:eastAsia="hr-HR"/>
        </w:rPr>
        <w:t>UPUTA O PRAVNOM LIJEKU:</w:t>
      </w:r>
    </w:p>
    <w:p w:rsidRDefault="003A56B2" w:rsidP="003A56B2" w:rsidR="003A56B2" w:rsidRPr="003A56B2">
      <w:pPr>
        <w:spacing w:after="0"/>
        <w:jc w:val="both"/>
        <w:rPr>
          <w:rFonts w:cs="Times New Roman" w:eastAsia="Times New Roman"/>
          <w:lang w:eastAsia="hr-HR"/>
        </w:rPr>
      </w:pPr>
      <w:r w:rsidRPr="003A56B2">
        <w:rPr>
          <w:rFonts w:cs="Times New Roman" w:eastAsia="Times New Roman"/>
          <w:lang w:eastAsia="hr-HR"/>
        </w:rPr>
        <w:t>Protiv ovog rješenja pravo na žalbu ima stečajni upravitelj i svaki vjerovnik u dijelu koji se tiče njegove prijavljene tražbine i tražbine koju je osporio (čl. 265. st.3. SZ-a). Rok za žalbu iznosi 8 dana računajući od dana dostave rješenja. Žalba se podnosi Visokom trgovačkom sudu RH, putem ovog suda, u 2 primjerka.</w:t>
      </w:r>
    </w:p>
    <w:p w:rsidRDefault="003A56B2" w:rsidP="003A56B2" w:rsidR="003A56B2" w:rsidRPr="003A56B2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A56B2" w:rsidP="003A56B2" w:rsidR="003A56B2" w:rsidRPr="003A56B2">
      <w:pPr>
        <w:spacing w:after="0"/>
        <w:ind w:firstLine="708" w:left="3540"/>
        <w:jc w:val="center"/>
        <w:rPr>
          <w:rFonts w:cs="Times New Roman" w:eastAsia="Times New Roman"/>
          <w:lang w:eastAsia="hr-HR"/>
        </w:rPr>
      </w:pPr>
    </w:p>
    <w:p w:rsidRDefault="003A56B2" w:rsidP="003A56B2" w:rsidR="003A56B2" w:rsidRPr="003A56B2">
      <w:pPr>
        <w:spacing w:after="0"/>
        <w:rPr>
          <w:rFonts w:cs="Times New Roman" w:eastAsia="Times New Roman"/>
          <w:lang w:eastAsia="hr-HR"/>
        </w:rPr>
      </w:pPr>
    </w:p>
    <w:p w:rsidRDefault="003A56B2" w:rsidP="003A56B2" w:rsidR="003A56B2" w:rsidRPr="003A56B2">
      <w:pPr>
        <w:spacing w:after="0"/>
        <w:rPr>
          <w:rFonts w:cs="Times New Roman" w:eastAsia="Times New Roman"/>
          <w:lang w:eastAsia="hr-HR"/>
        </w:rPr>
      </w:pPr>
    </w:p>
    <w:p w:rsidRDefault="003A56B2" w:rsidP="003A56B2" w:rsidR="003A56B2" w:rsidRPr="003A56B2">
      <w:pPr>
        <w:spacing w:after="0"/>
        <w:rPr>
          <w:rFonts w:cs="Times New Roman" w:eastAsia="Times New Roman"/>
          <w:lang w:eastAsia="hr-HR"/>
        </w:rPr>
      </w:pPr>
    </w:p>
    <w:p w:rsidRDefault="003A56B2" w:rsidP="003A56B2" w:rsidR="003A56B2" w:rsidRPr="003A56B2">
      <w:pPr>
        <w:spacing w:after="0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3926821"/>
      <w:docPartObj>
        <w:docPartGallery w:val="Page Numbers (Top of Page)"/>
        <w:docPartUnique/>
      </w:docPartObj>
    </w:sdtPr>
    <w:sdtContent>
      <w:p w:rsidRDefault="003A56B2" w:rsidR="003A56B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3A56B2" w:rsidR="008333A9">
    <w:pPr>
      <w:pStyle w:val="Zaglavlje"/>
    </w:pPr>
    <w:r>
      <w:t>1 St-3593/16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abstractNum w:abstractNumId="43">
    <w:nsid w:val="7FEC531B"/>
    <w:multiLevelType w:val="multilevel"/>
    <w:tmpl w:val="57640B66"/>
    <w:lvl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ilvl="1">
      <w:start w:val="1"/>
      <w:numFmt w:val="decimal"/>
      <w:isLgl/>
      <w:lvlText w:val="%1.%2."/>
      <w:lvlJc w:val="left"/>
      <w:pPr>
        <w:tabs>
          <w:tab w:pos="1428" w:val="num"/>
        </w:tabs>
        <w:ind w:hanging="720" w:left="1428"/>
      </w:pPr>
    </w:lvl>
    <w:lvl w:ilvl="2">
      <w:start w:val="1"/>
      <w:numFmt w:val="decimal"/>
      <w:isLgl/>
      <w:lvlText w:val="%1.%2.%3."/>
      <w:lvlJc w:val="left"/>
      <w:pPr>
        <w:tabs>
          <w:tab w:pos="1788" w:val="num"/>
        </w:tabs>
        <w:ind w:hanging="1080" w:left="1788"/>
      </w:pPr>
    </w:lvl>
    <w:lvl w:ilvl="3">
      <w:start w:val="1"/>
      <w:numFmt w:val="decimal"/>
      <w:isLgl/>
      <w:lvlText w:val="%1.%2.%3.%4."/>
      <w:lvlJc w:val="left"/>
      <w:pPr>
        <w:tabs>
          <w:tab w:pos="1788" w:val="num"/>
        </w:tabs>
        <w:ind w:hanging="1080" w:left="1788"/>
      </w:pPr>
    </w:lvl>
    <w:lvl w:ilvl="4">
      <w:start w:val="1"/>
      <w:numFmt w:val="decimal"/>
      <w:isLgl/>
      <w:lvlText w:val="%1.%2.%3.%4.%5."/>
      <w:lvlJc w:val="left"/>
      <w:pPr>
        <w:tabs>
          <w:tab w:pos="2148" w:val="num"/>
        </w:tabs>
        <w:ind w:hanging="1440" w:left="2148"/>
      </w:pPr>
    </w:lvl>
    <w:lvl w:ilvl="5">
      <w:start w:val="1"/>
      <w:numFmt w:val="decimal"/>
      <w:isLgl/>
      <w:lvlText w:val="%1.%2.%3.%4.%5.%6."/>
      <w:lvlJc w:val="left"/>
      <w:pPr>
        <w:tabs>
          <w:tab w:pos="2508" w:val="num"/>
        </w:tabs>
        <w:ind w:hanging="1800" w:left="2508"/>
      </w:pPr>
    </w:lvl>
    <w:lvl w:ilvl="6">
      <w:start w:val="1"/>
      <w:numFmt w:val="decimal"/>
      <w:isLgl/>
      <w:lvlText w:val="%1.%2.%3.%4.%5.%6.%7."/>
      <w:lvlJc w:val="left"/>
      <w:pPr>
        <w:tabs>
          <w:tab w:pos="2508" w:val="num"/>
        </w:tabs>
        <w:ind w:hanging="1800" w:left="2508"/>
      </w:pPr>
    </w:lvl>
    <w:lvl w:ilvl="7">
      <w:start w:val="1"/>
      <w:numFmt w:val="decimal"/>
      <w:isLgl/>
      <w:lvlText w:val="%1.%2.%3.%4.%5.%6.%7.%8."/>
      <w:lvlJc w:val="left"/>
      <w:pPr>
        <w:tabs>
          <w:tab w:pos="2868" w:val="num"/>
        </w:tabs>
        <w:ind w:hanging="2160" w:left="2868"/>
      </w:pPr>
    </w:lvl>
    <w:lvl w:ilvl="8">
      <w:start w:val="1"/>
      <w:numFmt w:val="decimal"/>
      <w:isLgl/>
      <w:lvlText w:val="%1.%2.%3.%4.%5.%6.%7.%8.%9."/>
      <w:lvlJc w:val="left"/>
      <w:pPr>
        <w:tabs>
          <w:tab w:pos="3228" w:val="num"/>
        </w:tabs>
        <w:ind w:hanging="2520" w:left="3228"/>
      </w:pPr>
    </w:lvl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6B2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90793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2017.</izvorni_sadrzaj>
    <derivirana_varijabla naziv="DomainObject.DatumDonosenjaOdluke_1">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St-3593/2016-20</izvorni_sadrzaj>
    <derivirana_varijabla naziv="DomainObject.Oznaka_1">St-3593/2016-20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3593</izvorni_sadrzaj>
    <derivirana_varijabla naziv="DomainObject.Predmet.Broj_1">3593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St-3593/2016</izvorni_sadrzaj>
    <derivirana_varijabla naziv="DomainObject.Predmet.OznakaBroj_1">St-3593/2016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CIBOSI d.o.o. zastupanog po punomoćniku Petrit Pervizaj; Hasmir Čočaj</izvorni_sadrzaj>
    <derivirana_varijabla naziv="DomainObject.Predmet.ProtustrankaFormated_1">  CIBOSI d.o.o. zastupanog po punomoćniku Petrit Pervizaj; Hasmir Čočaj</derivirana_varijabla>
  </DomainObject.Predmet.ProtustrankaFormated>
  <DomainObject.Predmet.ProtustrankaFormatedOIB>
    <izvorni_sadrzaj>  CIBOSI d.o.o., OIB 79436518111 zastupanog po punomoćniku Petrit Pervizaj; Hasmir Čočaj</izvorni_sadrzaj>
    <derivirana_varijabla naziv="DomainObject.Predmet.ProtustrankaFormatedOIB_1">  CIBOSI d.o.o., OIB 79436518111 zastupanog po punomoćniku Petrit Pervizaj; Hasmir Čočaj</derivirana_varijabla>
  </DomainObject.Predmet.ProtustrankaFormatedOIB>
  <DomainObject.Predmet.ProtustrankaFormatedWithAdress>
    <izvorni_sadrzaj> CIBOSI d.o.o., Breganska 24, 10000 Zagreb zastupanog po punomoćniku Petrit Pervizaj; Hasmir Čočaj</izvorni_sadrzaj>
    <derivirana_varijabla naziv="DomainObject.Predmet.ProtustrankaFormatedWithAdress_1"> CIBOSI d.o.o., Breganska 24, 10000 Zagreb zastupanog po punomoćniku Petrit Pervizaj; Hasmir Čočaj</derivirana_varijabla>
  </DomainObject.Predmet.ProtustrankaFormatedWithAdress>
  <DomainObject.Predmet.ProtustrankaFormatedWithAdressOIB>
    <izvorni_sadrzaj> CIBOSI d.o.o., OIB 79436518111, Breganska 24, 10000 Zagreb zastupanog po punomoćniku Petrit Pervizaj; Hasmir Čočaj</izvorni_sadrzaj>
    <derivirana_varijabla naziv="DomainObject.Predmet.ProtustrankaFormatedWithAdressOIB_1"> CIBOSI d.o.o., OIB 79436518111, Breganska 24, 10000 Zagreb zastupanog po punomoćniku Petrit Pervizaj; Hasmir Čočaj</derivirana_varijabla>
  </DomainObject.Predmet.ProtustrankaFormatedWithAdressOIB>
  <DomainObject.Predmet.ProtustrankaWithAdress>
    <izvorni_sadrzaj>CIBOSI d.o.o. Breganska 24, 10000 Zagreb</izvorni_sadrzaj>
    <derivirana_varijabla naziv="DomainObject.Predmet.ProtustrankaWithAdress_1">CIBOSI d.o.o. Breganska 24, 10000 Zagreb</derivirana_varijabla>
  </DomainObject.Predmet.ProtustrankaWithAdress>
  <DomainObject.Predmet.ProtustrankaWithAdressOIB>
    <izvorni_sadrzaj>CIBOSI d.o.o., OIB 79436518111, Breganska 24, 10000 Zagreb</izvorni_sadrzaj>
    <derivirana_varijabla naziv="DomainObject.Predmet.ProtustrankaWithAdressOIB_1">CIBOSI d.o.o., OIB 79436518111, Breganska 24, 10000 Zagreb</derivirana_varijabla>
  </DomainObject.Predmet.ProtustrankaWithAdressOIB>
  <DomainObject.Predmet.ProtustrankaNazivFormated>
    <izvorni_sadrzaj>CIBOSI d.o.o.</izvorni_sadrzaj>
    <derivirana_varijabla naziv="DomainObject.Predmet.ProtustrankaNazivFormated_1">CIBOSI d.o.o.</derivirana_varijabla>
  </DomainObject.Predmet.ProtustrankaNazivFormated>
  <DomainObject.Predmet.ProtustrankaNazivFormatedOIB>
    <izvorni_sadrzaj>CIBOSI d.o.o., OIB 79436518111</izvorni_sadrzaj>
    <derivirana_varijabla naziv="DomainObject.Predmet.ProtustrankaNazivFormatedOIB_1">CIBOSI d.o.o., OIB 79436518111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CIBOSI d.o.o. zastupanog po punomoćniku Petrit Pervizaj; Hasmir Čočaj</item>
    </izvorni_sadrzaj>
    <derivirana_varijabla naziv="DomainObject.Predmet.ProtuStrankaListFormated_1">
      <item>CIBOSI d.o.o. zastupanog po punomoćniku Petrit Pervizaj; Hasmir Čočaj</item>
    </derivirana_varijabla>
  </DomainObject.Predmet.ProtuStrankaListFormated>
  <DomainObject.Predmet.ProtuStrankaListFormatedOIB>
    <izvorni_sadrzaj>
      <item>CIBOSI d.o.o., OIB 79436518111 zastupanog po punomoćniku Petrit Pervizaj; Hasmir Čočaj</item>
    </izvorni_sadrzaj>
    <derivirana_varijabla naziv="DomainObject.Predmet.ProtuStrankaListFormatedOIB_1">
      <item>CIBOSI d.o.o., OIB 79436518111 zastupanog po punomoćniku Petrit Pervizaj; Hasmir Čočaj</item>
    </derivirana_varijabla>
  </DomainObject.Predmet.ProtuStrankaListFormatedOIB>
  <DomainObject.Predmet.ProtuStrankaListFormatedWithAdress>
    <izvorni_sadrzaj>
      <item>CIBOSI d.o.o., Breganska 24, 10000 Zagreb zastupanog po punomoćniku Petrit Pervizaj; Hasmir Čočaj</item>
    </izvorni_sadrzaj>
    <derivirana_varijabla naziv="DomainObject.Predmet.ProtuStrankaListFormatedWithAdress_1">
      <item>CIBOSI d.o.o., Breganska 24, 10000 Zagreb zastupanog po punomoćniku Petrit Pervizaj; Hasmir Čočaj</item>
    </derivirana_varijabla>
  </DomainObject.Predmet.ProtuStrankaListFormatedWithAdress>
  <DomainObject.Predmet.ProtuStrankaListFormatedWithAdressOIB>
    <izvorni_sadrzaj>
      <item>CIBOSI d.o.o., OIB 79436518111, Breganska 24, 10000 Zagreb zastupanog po punomoćniku Petrit Pervizaj; Hasmir Čočaj</item>
    </izvorni_sadrzaj>
    <derivirana_varijabla naziv="DomainObject.Predmet.ProtuStrankaListFormatedWithAdressOIB_1">
      <item>CIBOSI d.o.o., OIB 79436518111, Breganska 24, 10000 Zagreb zastupanog po punomoćniku Petrit Pervizaj; Hasmir Čočaj</item>
    </derivirana_varijabla>
  </DomainObject.Predmet.ProtuStrankaListFormatedWithAdressOIB>
  <DomainObject.Predmet.ProtuStrankaListNazivFormated>
    <izvorni_sadrzaj>
      <item>CIBOSI d.o.o.</item>
    </izvorni_sadrzaj>
    <derivirana_varijabla naziv="DomainObject.Predmet.ProtuStrankaListNazivFormated_1">
      <item>CIBOSI d.o.o.</item>
    </derivirana_varijabla>
  </DomainObject.Predmet.ProtuStrankaListNazivFormated>
  <DomainObject.Predmet.ProtuStrankaListNazivFormatedOIB>
    <izvorni_sadrzaj>
      <item>CIBOSI d.o.o., OIB 79436518111</item>
    </izvorni_sadrzaj>
    <derivirana_varijabla naziv="DomainObject.Predmet.ProtuStrankaListNazivFormatedOIB_1">
      <item>CIBOSI d.o.o., OIB 79436518111</item>
    </derivirana_varijabla>
  </DomainObject.Predmet.ProtuStrankaListNazivFormatedOIB>
  <DomainObject.Predmet.OstaliListFormated>
    <izvorni_sadrzaj>
      <item>Petrit Pervizaj punomoćnik sudionika u postupku CIBOSI d.o.o.</item>
      <item>Hasmir Čočaj punomoćnik sudionika u postupku CIBOSI d.o.o.</item>
    </izvorni_sadrzaj>
    <derivirana_varijabla naziv="DomainObject.Predmet.OstaliListFormated_1">
      <item>Petrit Pervizaj punomoćnik sudionika u postupku CIBOSI d.o.o.</item>
      <item>Hasmir Čočaj punomoćnik sudionika u postupku CIBOSI d.o.o.</item>
    </derivirana_varijabla>
  </DomainObject.Predmet.OstaliListFormated>
  <DomainObject.Predmet.OstaliListFormatedOIB>
    <izvorni_sadrzaj>
      <item>Petrit Pervizaj, OIB 96322935855 punomoćnik sudionika u postupku CIBOSI d.o.o.</item>
      <item>Hasmir Čočaj, OIB 47216169094 punomoćnik sudionika u postupku CIBOSI d.o.o.</item>
    </izvorni_sadrzaj>
    <derivirana_varijabla naziv="DomainObject.Predmet.OstaliListFormatedOIB_1">
      <item>Petrit Pervizaj, OIB 96322935855 punomoćnik sudionika u postupku CIBOSI d.o.o.</item>
      <item>Hasmir Čočaj, OIB 47216169094 punomoćnik sudionika u postupku CIBOSI d.o.o.</item>
    </derivirana_varijabla>
  </DomainObject.Predmet.OstaliListFormatedOIB>
  <DomainObject.Predmet.OstaliListFormatedWithAdress>
    <izvorni_sadrzaj>
      <item>Petrit Pervizaj, Breganska 24, 10000 Zagreb punomoćnik sudionika u postupku CIBOSI d.o.o.</item>
      <item>Hasmir Čočaj, Breganska 24, 10000 Zagreb punomoćnik sudionika u postupku CIBOSI d.o.o.</item>
    </izvorni_sadrzaj>
    <derivirana_varijabla naziv="DomainObject.Predmet.OstaliListFormatedWithAdress_1">
      <item>Petrit Pervizaj, Breganska 24, 10000 Zagreb punomoćnik sudionika u postupku CIBOSI d.o.o.</item>
      <item>Hasmir Čočaj, Breganska 24, 10000 Zagreb punomoćnik sudionika u postupku CIBOSI d.o.o.</item>
    </derivirana_varijabla>
  </DomainObject.Predmet.OstaliListFormatedWithAdress>
  <DomainObject.Predmet.OstaliListFormatedWithAdressOIB>
    <izvorni_sadrzaj>
      <item>Petrit Pervizaj, OIB 96322935855, Breganska 24, 10000 Zagreb punomoćnik sudionika u postupku CIBOSI d.o.o.</item>
      <item>Hasmir Čočaj, OIB 47216169094, Breganska 24, 10000 Zagreb punomoćnik sudionika u postupku CIBOSI d.o.o.</item>
    </izvorni_sadrzaj>
    <derivirana_varijabla naziv="DomainObject.Predmet.OstaliListFormatedWithAdressOIB_1">
      <item>Petrit Pervizaj, OIB 96322935855, Breganska 24, 10000 Zagreb punomoćnik sudionika u postupku CIBOSI d.o.o.</item>
      <item>Hasmir Čočaj, OIB 47216169094, Breganska 24, 10000 Zagreb punomoćnik sudionika u postupku CIBOSI d.o.o.</item>
    </derivirana_varijabla>
  </DomainObject.Predmet.OstaliListFormatedWithAdressOIB>
  <DomainObject.Predmet.OstaliListNazivFormated>
    <izvorni_sadrzaj>
      <item>Petrit Pervizaj</item>
      <item>Hasmir Čočaj</item>
    </izvorni_sadrzaj>
    <derivirana_varijabla naziv="DomainObject.Predmet.OstaliListNazivFormated_1">
      <item>Petrit Pervizaj</item>
      <item>Hasmir Čočaj</item>
    </derivirana_varijabla>
  </DomainObject.Predmet.OstaliListNazivFormated>
  <DomainObject.Predmet.OstaliListNazivFormatedOIB>
    <izvorni_sadrzaj>
      <item>Petrit Pervizaj, OIB 96322935855</item>
      <item>Hasmir Čočaj, OIB 47216169094</item>
    </izvorni_sadrzaj>
    <derivirana_varijabla naziv="DomainObject.Predmet.OstaliListNazivFormatedOIB_1">
      <item>Petrit Pervizaj, OIB 96322935855</item>
      <item>Hasmir Čočaj, OIB 47216169094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2017.</izvorni_sadrzaj>
    <derivirana_varijabla naziv="DomainObject.Datum_1">6. srpnja 2017.</derivirana_varijabla>
  </DomainObject.Datum>
  <DomainObject.PoslovniBrojDokumenta>
    <izvorni_sadrzaj>St-3593/2016-20</izvorni_sadrzaj>
    <derivirana_varijabla naziv="DomainObject.PoslovniBrojDokumenta_1">St-3593/2016-20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CIBOSI d.o.o.</izvorni_sadrzaj>
    <derivirana_varijabla naziv="DomainObject.Predmet.ProtustrankaIDrugi_1">CIBOSI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CIBOSI d.o.o., OIB 79436518111, Breganska 24, 10000 Zagreb</izvorni_sadrzaj>
    <derivirana_varijabla naziv="DomainObject.Predmet.ProtustrankaIDrugiAdressOIB_1">CIBOSI d.o.o., OIB 79436518111, Breganska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CIBOSI d.o.o.</item>
      <item>Petrit Pervizaj</item>
      <item>Hasmir Čočaj</item>
    </izvorni_sadrzaj>
    <derivirana_varijabla naziv="DomainObject.Predmet.SudioniciListNaziv_1">
      <item>FINA Regionalni centar Zagreb</item>
      <item>CIBOSI d.o.o.</item>
      <item>Petrit Pervizaj</item>
      <item>Hasmir Čočaj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CIBOSI d.o.o., OIB 79436518111, Breganska 24,10000 Zagreb</item>
      <item>Petrit Pervizaj, OIB 96322935855, Breganska 24,10000 Zagreb</item>
      <item>Hasmir Čočaj, OIB 47216169094, Breganska 24,10000 Zagreb</item>
    </izvorni_sadrzaj>
    <derivirana_varijabla naziv="DomainObject.Predmet.SudioniciListAdressOIB_1">
      <item>FINA Regionalni centar Zagreb, OIB 85821130368, Trg svibanjskih žrtava 1995. br. 1,10000 Zagreb</item>
      <item>CIBOSI d.o.o., OIB 79436518111, Breganska 24,10000 Zagreb</item>
      <item>Petrit Pervizaj, OIB 96322935855, Breganska 24,10000 Zagreb</item>
      <item>Hasmir Čočaj, OIB 47216169094, Breganska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A5103D-8D75-4C87-9439-DF15452AC0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442</properties:Words>
  <properties:Characters>2321</properties:Characters>
  <properties:Lines>84</properties:Lines>
  <properties:Paragraphs>47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2017-07-06T07:32:00Z</cp:lastPrinted>
  <dcterms:modified xmlns:xsi="http://www.w3.org/2001/XMLSchema-instance" xsi:type="dcterms:W3CDTF">2017-07-06T07:32:00Z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St-3593/2016-20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