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4cf4" w14:paraId="fc64cf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030BE">
        <w:t>5477</w:t>
      </w:r>
      <w:r>
        <w:t>/2015</w:t>
      </w:r>
      <w:r w:rsidR="00C55C7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F2CCC">
        <w:t>AUTO SOP d.o.o., Savska 39, Dugo Selo, OIB: 00164311310</w:t>
      </w:r>
      <w:r>
        <w:t xml:space="preserve">, dana  </w:t>
      </w:r>
      <w:r w:rsidR="0050788D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F2CCC">
        <w:t>AUTO SOP d.o.o., Savska 39, Dugo Selo, OIB: 00164311310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50788D">
        <w:t>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</w:t>
      </w:r>
      <w:r w:rsidR="0050788D">
        <w:t>NIKOLA REMENAR iz Velike Gorice, Dubrovačka 14, OIB:</w:t>
      </w:r>
      <w:r w:rsidR="0050788D" w:rsidRPr="0050788D">
        <w:t>48313195864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F2CCC">
        <w:t>AUTO SOP d.o.o., Savska 39, Dugo Selo, OIB: 00164311310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886757" w:rsidP="00047C0E" w:rsidR="00047C0E">
      <w:pPr>
        <w:pStyle w:val="Bezproreda"/>
        <w:jc w:val="center"/>
      </w:pPr>
      <w:r>
        <w:t xml:space="preserve">U Zagrebu, </w:t>
      </w:r>
      <w:r w:rsidR="0050788D">
        <w:t>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55C7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C55C77" w:rsidP="00C55C77" w:rsidR="00C55C77">
      <w:pPr>
        <w:pStyle w:val="Bezproreda"/>
        <w:jc w:val="right"/>
      </w:pPr>
      <w:r>
        <w:t>Za točnost otpravka-ovlašteni službenik:</w:t>
      </w:r>
    </w:p>
    <w:p w:rsidRDefault="00C55C77" w:rsidP="00C55C77" w:rsidR="00C55C77">
      <w:pPr>
        <w:pStyle w:val="Bezproreda"/>
        <w:jc w:val="right"/>
      </w:pPr>
      <w:r>
        <w:t xml:space="preserve">Tanja Štraubert </w:t>
      </w:r>
    </w:p>
    <w:sectPr w:rsidSect="00EF1FD3" w:rsidR="00C55C7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CE5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030BE">
          <w:t>5477/2015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030BE"/>
    <w:rsid w:val="001371FB"/>
    <w:rsid w:val="001B22F8"/>
    <w:rsid w:val="002F2CCC"/>
    <w:rsid w:val="003A3366"/>
    <w:rsid w:val="004E266D"/>
    <w:rsid w:val="0050788D"/>
    <w:rsid w:val="00677951"/>
    <w:rsid w:val="006E2CE5"/>
    <w:rsid w:val="00886757"/>
    <w:rsid w:val="00A35E17"/>
    <w:rsid w:val="00AA7B27"/>
    <w:rsid w:val="00AE11D4"/>
    <w:rsid w:val="00BC1874"/>
    <w:rsid w:val="00C136F3"/>
    <w:rsid w:val="00C55C77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55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55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5477</izvorni_sadrzaj>
    <derivirana_varijabla naziv="DomainObject.Predmet.Broj_1">5477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St-5477/2015</izvorni_sadrzaj>
    <derivirana_varijabla naziv="DomainObject.Predmet.OznakaBroj_1">St-5477/2015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SOP d.o.o. zastupanog po punomoćniku Mirjana Hadžić</izvorni_sadrzaj>
    <derivirana_varijabla naziv="DomainObject.Predmet.ProtustrankaFormated_1">  AUTO SOP d.o.o. zastupanog po punomoćniku Mirjana Hadžić</derivirana_varijabla>
  </DomainObject.Predmet.ProtustrankaFormated>
  <DomainObject.Predmet.ProtustrankaFormatedOIB>
    <izvorni_sadrzaj>  AUTO SOP d.o.o., OIB 00164311310 zastupanog po punomoćniku Mirjana Hadžić</izvorni_sadrzaj>
    <derivirana_varijabla naziv="DomainObject.Predmet.ProtustrankaFormatedOIB_1">  AUTO SOP d.o.o., OIB 00164311310 zastupanog po punomoćniku Mirjana Hadžić</derivirana_varijabla>
  </DomainObject.Predmet.ProtustrankaFormatedOIB>
  <DomainObject.Predmet.ProtustrankaFormatedWithAdress>
    <izvorni_sadrzaj> AUTO SOP d.o.o., Savska 39, 10000 Zagreb zastupanog po punomoćniku Mirjana Hadžić</izvorni_sadrzaj>
    <derivirana_varijabla naziv="DomainObject.Predmet.ProtustrankaFormatedWithAdress_1"> AUTO SOP d.o.o., Savska 39, 10000 Zagreb zastupanog po punomoćniku Mirjana Hadžić</derivirana_varijabla>
  </DomainObject.Predmet.ProtustrankaFormatedWithAdress>
  <DomainObject.Predmet.ProtustrankaFormatedWithAdressOIB>
    <izvorni_sadrzaj> AUTO SOP d.o.o., OIB 00164311310, Savska 39, 10000 Zagreb zastupanog po punomoćniku Mirjana Hadžić</izvorni_sadrzaj>
    <derivirana_varijabla naziv="DomainObject.Predmet.ProtustrankaFormatedWithAdressOIB_1"> AUTO SOP d.o.o., OIB 00164311310, Savska 39, 10000 Zagreb zastupanog po punomoćniku Mirjana Hadžić</derivirana_varijabla>
  </DomainObject.Predmet.ProtustrankaFormatedWithAdressOIB>
  <DomainObject.Predmet.ProtustrankaWithAdress>
    <izvorni_sadrzaj>AUTO SOP d.o.o. Savska 39, 10000 Zagreb</izvorni_sadrzaj>
    <derivirana_varijabla naziv="DomainObject.Predmet.ProtustrankaWithAdress_1">AUTO SOP d.o.o. Savska 39, 10000 Zagreb</derivirana_varijabla>
  </DomainObject.Predmet.ProtustrankaWithAdress>
  <DomainObject.Predmet.ProtustrankaWithAdressOIB>
    <izvorni_sadrzaj>AUTO SOP d.o.o., OIB 00164311310, Savska 39, 10000 Zagreb</izvorni_sadrzaj>
    <derivirana_varijabla naziv="DomainObject.Predmet.ProtustrankaWithAdressOIB_1">AUTO SOP d.o.o., OIB 00164311310, Savska 39, 10000 Zagreb</derivirana_varijabla>
  </DomainObject.Predmet.ProtustrankaWithAdressOIB>
  <DomainObject.Predmet.ProtustrankaNazivFormated>
    <izvorni_sadrzaj>AUTO SOP d.o.o.</izvorni_sadrzaj>
    <derivirana_varijabla naziv="DomainObject.Predmet.ProtustrankaNazivFormated_1">AUTO SOP d.o.o.</derivirana_varijabla>
  </DomainObject.Predmet.ProtustrankaNazivFormated>
  <DomainObject.Predmet.ProtustrankaNazivFormatedOIB>
    <izvorni_sadrzaj>AUTO SOP d.o.o., OIB 00164311310</izvorni_sadrzaj>
    <derivirana_varijabla naziv="DomainObject.Predmet.ProtustrankaNazivFormatedOIB_1">AUTO SOP d.o.o., OIB 00164311310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SOP d.o.o. zastupanog po punomoćniku Mirjana Hadžić</item>
    </izvorni_sadrzaj>
    <derivirana_varijabla naziv="DomainObject.Predmet.ProtuStrankaListFormated_1">
      <item>AUTO SOP d.o.o. zastupanog po punomoćniku Mirjana Hadžić</item>
    </derivirana_varijabla>
  </DomainObject.Predmet.ProtuStrankaListFormated>
  <DomainObject.Predmet.ProtuStrankaListFormatedOIB>
    <izvorni_sadrzaj>
      <item>AUTO SOP d.o.o., OIB 00164311310 zastupanog po punomoćniku Mirjana Hadžić</item>
    </izvorni_sadrzaj>
    <derivirana_varijabla naziv="DomainObject.Predmet.ProtuStrankaListFormatedOIB_1">
      <item>AUTO SOP d.o.o., OIB 00164311310 zastupanog po punomoćniku Mirjana Hadžić</item>
    </derivirana_varijabla>
  </DomainObject.Predmet.ProtuStrankaListFormatedOIB>
  <DomainObject.Predmet.ProtuStrankaListFormatedWithAdress>
    <izvorni_sadrzaj>
      <item>AUTO SOP d.o.o., Savska 39, 10000 Zagreb zastupanog po punomoćniku Mirjana Hadžić</item>
    </izvorni_sadrzaj>
    <derivirana_varijabla naziv="DomainObject.Predmet.ProtuStrankaListFormatedWithAdress_1">
      <item>AUTO SOP d.o.o., Savska 39, 10000 Zagreb zastupanog po punomoćniku Mirjana Hadžić</item>
    </derivirana_varijabla>
  </DomainObject.Predmet.ProtuStrankaListFormatedWithAdress>
  <DomainObject.Predmet.ProtuStrankaListFormatedWithAdressOIB>
    <izvorni_sadrzaj>
      <item>AUTO SOP d.o.o., OIB 00164311310, Savska 39, 10000 Zagreb zastupanog po punomoćniku Mirjana Hadžić</item>
    </izvorni_sadrzaj>
    <derivirana_varijabla naziv="DomainObject.Predmet.ProtuStrankaListFormatedWithAdressOIB_1">
      <item>AUTO SOP d.o.o., OIB 00164311310, Savska 39, 10000 Zagreb zastupanog po punomoćniku Mirjana Hadžić</item>
    </derivirana_varijabla>
  </DomainObject.Predmet.ProtuStrankaListFormatedWithAdressOIB>
  <DomainObject.Predmet.ProtuStrankaListNazivFormated>
    <izvorni_sadrzaj>
      <item>AUTO SOP d.o.o.</item>
    </izvorni_sadrzaj>
    <derivirana_varijabla naziv="DomainObject.Predmet.ProtuStrankaListNazivFormated_1">
      <item>AUTO SOP d.o.o.</item>
    </derivirana_varijabla>
  </DomainObject.Predmet.ProtuStrankaListNazivFormated>
  <DomainObject.Predmet.ProtuStrankaListNazivFormatedOIB>
    <izvorni_sadrzaj>
      <item>AUTO SOP d.o.o., OIB 00164311310</item>
    </izvorni_sadrzaj>
    <derivirana_varijabla naziv="DomainObject.Predmet.ProtuStrankaListNazivFormatedOIB_1">
      <item>AUTO SOP d.o.o., OIB 00164311310</item>
    </derivirana_varijabla>
  </DomainObject.Predmet.ProtuStrankaListNazivFormatedOIB>
  <DomainObject.Predmet.OstaliListFormated>
    <izvorni_sadrzaj>
      <item>Mirjana Hadžić punomoćnik sudionika u postupku AUTO SOP d.o.o.</item>
      <item>Nikola Remenar</item>
    </izvorni_sadrzaj>
    <derivirana_varijabla naziv="DomainObject.Predmet.OstaliListFormated_1">
      <item>Mirjana Hadžić punomoćnik sudionika u postupku AUTO SOP d.o.o.</item>
      <item>Nikola Remenar</item>
    </derivirana_varijabla>
  </DomainObject.Predmet.OstaliListFormated>
  <DomainObject.Predmet.OstaliListFormatedOIB>
    <izvorni_sadrzaj>
      <item>Mirjana Hadžić, OIB 01051109943 punomoćnik sudionika u postupku AUTO SOP d.o.o.</item>
      <item>Nikola Remenar, OIB 48313195864</item>
    </izvorni_sadrzaj>
    <derivirana_varijabla naziv="DomainObject.Predmet.OstaliListFormatedOIB_1">
      <item>Mirjana Hadžić, OIB 01051109943 punomoćnik sudionika u postupku AUTO SOP d.o.o.</item>
      <item>Nikola Remenar, OIB 48313195864</item>
    </derivirana_varijabla>
  </DomainObject.Predmet.OstaliListFormatedOIB>
  <DomainObject.Predmet.OstaliListFormatedWithAdress>
    <izvorni_sadrzaj>
      <item>Mirjana Hadžić, Bilogorska 13, 10361 Dumovec punomoćnik sudionika u postupku AUTO SOP d.o.o.</item>
      <item>Nikola Remenar, Dubrovačka 14, 10410 Velika Gorica</item>
    </izvorni_sadrzaj>
    <derivirana_varijabla naziv="DomainObject.Predmet.OstaliListFormatedWithAdress_1">
      <item>Mirjana Hadžić, Bilogorska 13, 10361 Dumovec punomoćnik sudionika u postupku AUTO SOP d.o.o.</item>
      <item>Nikola Remenar, Dubrovačka 14, 10410 Velika Gorica</item>
    </derivirana_varijabla>
  </DomainObject.Predmet.OstaliListFormatedWithAdress>
  <DomainObject.Predmet.OstaliListFormatedWithAdressOIB>
    <izvorni_sadrzaj>
      <item>Mirjana Hadžić, OIB 01051109943, Bilogorska 13, 10361 Dumovec punomoćnik sudionika u postupku AUTO SOP d.o.o.</item>
      <item>Nikola Remenar, OIB 48313195864, Dubrovačka 14, 10410 Velika Gorica</item>
    </izvorni_sadrzaj>
    <derivirana_varijabla naziv="DomainObject.Predmet.OstaliListFormatedWithAdressOIB_1">
      <item>Mirjana Hadžić, OIB 01051109943, Bilogorska 13, 10361 Dumovec punomoćnik sudionika u postupku AUTO SOP d.o.o.</item>
      <item>Nikola Remenar, OIB 48313195864, Dubrovačka 14, 10410 Velika Gorica</item>
    </derivirana_varijabla>
  </DomainObject.Predmet.OstaliListFormatedWithAdressOIB>
  <DomainObject.Predmet.OstaliListNazivFormated>
    <izvorni_sadrzaj>
      <item>Mirjana Hadžić</item>
      <item>Nikola Remenar</item>
    </izvorni_sadrzaj>
    <derivirana_varijabla naziv="DomainObject.Predmet.OstaliListNazivFormated_1">
      <item>Mirjana Hadžić</item>
      <item>Nikola Remenar</item>
    </derivirana_varijabla>
  </DomainObject.Predmet.OstaliListNazivFormated>
  <DomainObject.Predmet.OstaliListNazivFormatedOIB>
    <izvorni_sadrzaj>
      <item>Mirjana Hadžić, OIB 01051109943</item>
      <item>Nikola Remenar, OIB 48313195864</item>
    </izvorni_sadrzaj>
    <derivirana_varijabla naziv="DomainObject.Predmet.OstaliListNazivFormatedOIB_1">
      <item>Mirjana Hadžić, OIB 01051109943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SOP d.o.o.</izvorni_sadrzaj>
    <derivirana_varijabla naziv="DomainObject.Predmet.ProtustrankaIDrugi_1">AUTO SOP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SOP d.o.o., OIB 00164311310, Savska 39, 10000 Zagreb</izvorni_sadrzaj>
    <derivirana_varijabla naziv="DomainObject.Predmet.ProtustrankaIDrugiAdressOIB_1">AUTO SOP d.o.o., OIB 00164311310, Savska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SOP d.o.o.</item>
      <item>FINA Regionalni centar Zagreb</item>
      <item>Mirjana Hadžić</item>
      <item>Nikola Remenar</item>
    </izvorni_sadrzaj>
    <derivirana_varijabla naziv="DomainObject.Predmet.SudioniciListNaziv_1">
      <item>AUTO SOP d.o.o.</item>
      <item>FINA Regionalni centar Zagreb</item>
      <item>Mirjana Hadžić</item>
      <item>Nikola Remenar</item>
    </derivirana_varijabla>
  </DomainObject.Predmet.SudioniciListNaziv>
  <DomainObject.Predmet.SudioniciListAdressOIB>
    <izvorni_sadrzaj>
      <item>AUTO SOP d.o.o., OIB 00164311310, Savska 39,10000 Zagreb</item>
      <item>FINA Regionalni centar Zagreb, OIB 85821130368, Trg svibanjskih žrtava 1995. 1,10000 Zagreb</item>
      <item>Mirjana Hadžić, OIB 01051109943, Bilogorska 13,10361 Dumovec</item>
      <item>Nikola Remenar, OIB 48313195864, Dubrovačka 14,10410 Velika Gorica</item>
    </izvorni_sadrzaj>
    <derivirana_varijabla naziv="DomainObject.Predmet.SudioniciListAdressOIB_1">
      <item>AUTO SOP d.o.o., OIB 00164311310, Savska 39,10000 Zagreb</item>
      <item>FINA Regionalni centar Zagreb, OIB 85821130368, Trg svibanjskih žrtava 1995. 1,10000 Zagreb</item>
      <item>Mirjana Hadžić, OIB 01051109943, Bilogorska 13,10361 Dumovec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00164311310</item>
      <item>, OIB 85821130368</item>
      <item>, OIB 01051109943</item>
      <item>, OIB 48313195864</item>
    </izvorni_sadrzaj>
    <derivirana_varijabla naziv="DomainObject.Predmet.SudioniciListNazivOIB_1">
      <item>, OIB 00164311310</item>
      <item>, OIB 85821130368</item>
      <item>, OIB 01051109943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1968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2016-04-22T14:11:00Z</dcterms:created>
  <dc:creator>Sandra Rotar Vogrin</dc:creator>
  <cp:lastModifiedBy>Tanja Štraubert</cp:lastModifiedBy>
  <cp:lastPrinted>2016-04-29T08:33:00Z</cp:lastPrinted>
  <dcterms:modified xmlns:xsi="http://www.w3.org/2001/XMLSchema-instance" xsi:type="dcterms:W3CDTF">2016-04-29T08:34:00Z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