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C08CE" w:rsidP="008C08CE" w:rsidRDefault="00BB0250" w14:paraId="68116c6" w14:textId="68116c6">
      <w:pPr>
        <w:jc w:val="both"/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C08CE" w:rsidP="008C08CE" w:rsidRDefault="008C08CE">
      <w:pPr>
        <w:jc w:val="both"/>
      </w:pPr>
      <w:r>
        <w:t>REPUBLIKA HRVATSKA</w:t>
      </w:r>
    </w:p>
    <w:p w:rsidR="008C08CE" w:rsidP="008C08CE" w:rsidRDefault="008C08CE">
      <w:pPr>
        <w:jc w:val="both"/>
      </w:pPr>
      <w:r>
        <w:t xml:space="preserve">Trgovački sud u Zagrebu </w:t>
      </w:r>
    </w:p>
    <w:p w:rsidR="008C08CE" w:rsidP="008C08CE" w:rsidRDefault="008C08CE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</w:t>
      </w:r>
    </w:p>
    <w:p w:rsidR="008C08CE" w:rsidP="008C08CE" w:rsidRDefault="008C08CE">
      <w:pPr>
        <w:jc w:val="both"/>
      </w:pPr>
    </w:p>
    <w:p w:rsidR="008C08CE" w:rsidP="008C08CE" w:rsidRDefault="008C08CE">
      <w:pPr>
        <w:jc w:val="both"/>
      </w:pPr>
    </w:p>
    <w:p w:rsidR="008C08CE" w:rsidP="008C08CE" w:rsidRDefault="008C08CE">
      <w:pPr>
        <w:jc w:val="both"/>
      </w:pPr>
      <w:r>
        <w:t xml:space="preserve">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18.St-1549/2018</w:t>
      </w:r>
    </w:p>
    <w:p w:rsidR="008C08CE" w:rsidP="008C08CE" w:rsidRDefault="008C08CE">
      <w:pPr>
        <w:jc w:val="both"/>
      </w:pPr>
    </w:p>
    <w:p w:rsidR="008C08CE" w:rsidP="008C08CE" w:rsidRDefault="008C08CE">
      <w:pPr>
        <w:jc w:val="both"/>
      </w:pPr>
      <w:r>
        <w:tab/>
      </w:r>
      <w:r>
        <w:tab/>
      </w:r>
      <w:r>
        <w:tab/>
      </w:r>
      <w:r>
        <w:tab/>
        <w:t>R E P U B L I K A  H R V A T S K A</w:t>
      </w:r>
    </w:p>
    <w:p w:rsidR="008C08CE" w:rsidP="008C08CE" w:rsidRDefault="008C08CE">
      <w:pPr>
        <w:jc w:val="both"/>
      </w:pPr>
    </w:p>
    <w:p w:rsidR="008C08CE" w:rsidP="008C08CE" w:rsidRDefault="008C08C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Z A K L J U Č A K</w:t>
      </w:r>
    </w:p>
    <w:p w:rsidR="008C08CE" w:rsidP="008C08CE" w:rsidRDefault="008C08CE">
      <w:pPr>
        <w:jc w:val="both"/>
      </w:pPr>
    </w:p>
    <w:p w:rsidR="008C08CE" w:rsidP="008C08CE" w:rsidRDefault="008C08CE">
      <w:pPr>
        <w:ind w:firstLine="708"/>
        <w:jc w:val="both"/>
      </w:pPr>
      <w:r>
        <w:t>Trgovački sud u Zagrebu, sudac Danijela Uzelac</w:t>
      </w:r>
      <w:r w:rsidR="007720C0">
        <w:t xml:space="preserve"> Ljubić</w:t>
      </w:r>
      <w:r>
        <w:t>, u stečajnom postupku nad dužnikom</w:t>
      </w:r>
      <w:r w:rsidRPr="008C08CE">
        <w:t xml:space="preserve"> Stečajna masa iza ŠESTI NEPLAN j.d.o.o. u stečaju, OIB18750698517, Velika Gorica, Šibenska 19,</w:t>
      </w:r>
      <w:r w:rsidR="00D946B0">
        <w:t xml:space="preserve"> 21</w:t>
      </w:r>
      <w:r>
        <w:t>. kolovoza 2019.</w:t>
      </w:r>
    </w:p>
    <w:p w:rsidR="008C08CE" w:rsidP="008C08CE" w:rsidRDefault="008C08CE">
      <w:pPr>
        <w:jc w:val="both"/>
      </w:pPr>
    </w:p>
    <w:p w:rsidR="008C08CE" w:rsidP="008C08CE" w:rsidRDefault="007720C0">
      <w:pPr>
        <w:ind w:left="2832" w:firstLine="708"/>
        <w:jc w:val="both"/>
      </w:pPr>
      <w:r>
        <w:t xml:space="preserve">   </w:t>
      </w:r>
      <w:r w:rsidR="008C08CE">
        <w:t>z a k l j u č i o      j e</w:t>
      </w:r>
    </w:p>
    <w:p w:rsidR="007B3618" w:rsidP="008C08CE" w:rsidRDefault="007B3618">
      <w:pPr>
        <w:ind w:left="2832" w:firstLine="708"/>
        <w:jc w:val="both"/>
      </w:pPr>
    </w:p>
    <w:p w:rsidR="008C08CE" w:rsidP="007720C0" w:rsidRDefault="007720C0">
      <w:pPr>
        <w:ind w:firstLine="708"/>
        <w:jc w:val="both"/>
      </w:pPr>
      <w:r>
        <w:t>I.</w:t>
      </w:r>
      <w:r w:rsidR="006F4AC5">
        <w:t xml:space="preserve"> </w:t>
      </w:r>
      <w:r w:rsidR="007B3618">
        <w:t xml:space="preserve">Odgađaju se ispitno </w:t>
      </w:r>
      <w:r>
        <w:t>ročište određeno</w:t>
      </w:r>
      <w:r w:rsidR="007B3618">
        <w:t xml:space="preserve"> za 22. kolovoza 2019. u 10,15 sati te </w:t>
      </w:r>
      <w:r w:rsidR="00D946B0">
        <w:t xml:space="preserve">izvještajno </w:t>
      </w:r>
      <w:r w:rsidR="007B3618">
        <w:t>ročište određeno za 22.kolovoza 2019. u 10,30 sati.</w:t>
      </w:r>
    </w:p>
    <w:p w:rsidR="007720C0" w:rsidP="007720C0" w:rsidRDefault="007720C0">
      <w:pPr>
        <w:ind w:firstLine="708"/>
        <w:jc w:val="both"/>
      </w:pPr>
    </w:p>
    <w:p w:rsidR="008C08CE" w:rsidP="007B3618" w:rsidRDefault="007B3618">
      <w:pPr>
        <w:ind w:firstLine="708"/>
        <w:jc w:val="both"/>
      </w:pPr>
      <w:r>
        <w:t>II</w:t>
      </w:r>
      <w:r w:rsidR="007720C0">
        <w:t>.</w:t>
      </w:r>
      <w:r w:rsidR="00930F6C">
        <w:t xml:space="preserve"> </w:t>
      </w:r>
      <w:r w:rsidR="008C08CE">
        <w:t xml:space="preserve">Određuje se </w:t>
      </w:r>
      <w:r>
        <w:t xml:space="preserve">novo </w:t>
      </w:r>
      <w:r w:rsidR="008C08CE">
        <w:t xml:space="preserve">ročište vjerovnika na kojem će se ispitati prijavljene tražbine (ispitno ročište) </w:t>
      </w:r>
    </w:p>
    <w:p w:rsidR="008C08CE" w:rsidP="008C08CE" w:rsidRDefault="008C08CE">
      <w:pPr>
        <w:jc w:val="both"/>
      </w:pPr>
      <w:r>
        <w:t xml:space="preserve">                                     </w:t>
      </w:r>
      <w:r w:rsidR="007B3618">
        <w:t xml:space="preserve">         </w:t>
      </w:r>
      <w:r>
        <w:t xml:space="preserve">  </w:t>
      </w:r>
      <w:r w:rsidR="00D946B0">
        <w:t xml:space="preserve">      </w:t>
      </w:r>
      <w:r>
        <w:t xml:space="preserve"> </w:t>
      </w:r>
      <w:r w:rsidR="007B3618">
        <w:t>9. rujna</w:t>
      </w:r>
      <w:r>
        <w:t xml:space="preserve"> 2019. u 10,15 sati</w:t>
      </w:r>
    </w:p>
    <w:p w:rsidR="00D946B0" w:rsidP="008C08CE" w:rsidRDefault="00D946B0">
      <w:pPr>
        <w:jc w:val="both"/>
      </w:pPr>
    </w:p>
    <w:p w:rsidR="008C08CE" w:rsidP="008C08CE" w:rsidRDefault="008C08CE">
      <w:pPr>
        <w:jc w:val="both"/>
      </w:pPr>
      <w:r>
        <w:t>u dvorišnoj zgradi Trgovačkog suda u Zagrebu, Petrinjska 8, soba broj 56/III kat.</w:t>
      </w:r>
    </w:p>
    <w:p w:rsidR="008C08CE" w:rsidP="008C08CE" w:rsidRDefault="008C08CE">
      <w:pPr>
        <w:jc w:val="both"/>
      </w:pPr>
    </w:p>
    <w:p w:rsidR="00D946B0" w:rsidP="008C08CE" w:rsidRDefault="007B3618">
      <w:pPr>
        <w:jc w:val="both"/>
      </w:pPr>
      <w:r>
        <w:tab/>
        <w:t>I</w:t>
      </w:r>
      <w:r w:rsidR="008C08CE">
        <w:t>I</w:t>
      </w:r>
      <w:r>
        <w:t>I</w:t>
      </w:r>
      <w:r w:rsidR="007720C0">
        <w:t>.</w:t>
      </w:r>
      <w:r w:rsidR="00930F6C">
        <w:t xml:space="preserve"> </w:t>
      </w:r>
      <w:r>
        <w:t>Određuje se novo r</w:t>
      </w:r>
      <w:r w:rsidR="008C08CE">
        <w:t>očište vjerovnika na kojem će se na temelju izvješća stečajnog upravitelja odlučivati o daljnjem tijeku postupka (izvještajno ročište)</w:t>
      </w:r>
    </w:p>
    <w:p w:rsidR="008C08CE" w:rsidP="008C08CE" w:rsidRDefault="008C08CE">
      <w:pPr>
        <w:jc w:val="both"/>
      </w:pPr>
      <w:r>
        <w:t xml:space="preserve"> </w:t>
      </w:r>
    </w:p>
    <w:p w:rsidR="008C08CE" w:rsidP="008C08CE" w:rsidRDefault="008C08CE">
      <w:pPr>
        <w:jc w:val="both"/>
      </w:pPr>
      <w:r>
        <w:t xml:space="preserve">            </w:t>
      </w:r>
      <w:r w:rsidR="007B3618">
        <w:t xml:space="preserve">                                 </w:t>
      </w:r>
      <w:r w:rsidR="00D946B0">
        <w:t xml:space="preserve">     </w:t>
      </w:r>
      <w:r w:rsidR="007B3618">
        <w:t xml:space="preserve"> 9. rujna</w:t>
      </w:r>
      <w:r>
        <w:t xml:space="preserve"> 2019. u 10,30 sati</w:t>
      </w:r>
    </w:p>
    <w:p w:rsidR="00D946B0" w:rsidP="008C08CE" w:rsidRDefault="00D946B0">
      <w:pPr>
        <w:jc w:val="both"/>
      </w:pPr>
    </w:p>
    <w:p w:rsidR="008F1EAB" w:rsidP="008C08CE" w:rsidRDefault="008C08CE">
      <w:pPr>
        <w:jc w:val="both"/>
      </w:pPr>
      <w:r>
        <w:t>u dvorišnoj zgradi Trgovačkog suda u Zagrebu, Petrinjska 8, soba broj 56/III. kat.</w:t>
      </w:r>
    </w:p>
    <w:p w:rsidR="007720C0" w:rsidP="008C08CE" w:rsidRDefault="007720C0">
      <w:pPr>
        <w:jc w:val="both"/>
      </w:pPr>
    </w:p>
    <w:p w:rsidR="007720C0" w:rsidP="008C08CE" w:rsidRDefault="007720C0">
      <w:pPr>
        <w:jc w:val="both"/>
      </w:pPr>
      <w:r>
        <w:tab/>
      </w:r>
      <w:r>
        <w:tab/>
      </w:r>
      <w:r>
        <w:tab/>
      </w:r>
      <w:r>
        <w:tab/>
        <w:t>U Zagrebu 21. kolovoza 2019.</w:t>
      </w:r>
    </w:p>
    <w:p w:rsidR="007720C0" w:rsidP="008C08CE" w:rsidRDefault="007720C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="007720C0" w:rsidP="007720C0" w:rsidRDefault="007720C0">
      <w:pPr>
        <w:ind w:left="5664" w:firstLine="708"/>
        <w:jc w:val="both"/>
      </w:pPr>
      <w:r w:rsidRPr="007720C0">
        <w:t>Danijela Uzelac Ljubić</w:t>
      </w:r>
      <w:r w:rsidR="00A956C4">
        <w:t>, v.r.</w:t>
      </w:r>
    </w:p>
    <w:p w:rsidR="00543BDE" w:rsidP="00543BDE" w:rsidRDefault="00543BDE">
      <w:pPr>
        <w:ind w:left="5664" w:firstLine="708"/>
        <w:jc w:val="both"/>
      </w:pPr>
    </w:p>
    <w:p w:rsidR="00543BDE" w:rsidP="00543BDE" w:rsidRDefault="00543BDE">
      <w:pPr>
        <w:jc w:val="both"/>
      </w:pPr>
      <w:r>
        <w:t>Uputa o pravnom lijeku: Protiv ovog zaključka nije dopušten pravni lijek (čl. 19. st. 7. SZ).</w:t>
      </w:r>
    </w:p>
    <w:p w:rsidR="00543BDE" w:rsidP="00543BDE" w:rsidRDefault="00543BDE">
      <w:pPr>
        <w:jc w:val="both"/>
      </w:pPr>
    </w:p>
    <w:p w:rsidR="00543BDE" w:rsidP="00543BDE" w:rsidRDefault="00543BDE">
      <w:pPr>
        <w:jc w:val="both"/>
      </w:pPr>
    </w:p>
    <w:p w:rsidR="00930F6C" w:rsidP="00930F6C" w:rsidRDefault="00543BDE">
      <w:pPr>
        <w:ind w:left="4956" w:firstLine="708"/>
        <w:jc w:val="both"/>
      </w:pPr>
      <w:r>
        <w:t xml:space="preserve">             Za točnost </w:t>
      </w:r>
      <w:proofErr w:type="spellStart"/>
      <w:r>
        <w:t>otpravka</w:t>
      </w:r>
      <w:proofErr w:type="spellEnd"/>
    </w:p>
    <w:p w:rsidR="00543BDE" w:rsidP="00930F6C" w:rsidRDefault="00930F6C">
      <w:pPr>
        <w:ind w:left="4956" w:firstLine="708"/>
        <w:jc w:val="both"/>
      </w:pPr>
      <w:r>
        <w:t xml:space="preserve">   </w:t>
      </w:r>
      <w:r w:rsidR="00543BDE">
        <w:tab/>
        <w:t xml:space="preserve">     Katarina Franjić</w:t>
      </w:r>
    </w:p>
    <w:p w:rsidR="00543BDE" w:rsidP="007720C0" w:rsidRDefault="00543BDE">
      <w:pPr>
        <w:ind w:left="5664" w:firstLine="708"/>
        <w:jc w:val="both"/>
      </w:pPr>
    </w:p>
    <w:sectPr w:rsidR="00543B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A4678B"/>
    <w:multiLevelType w:val="hybridMultilevel"/>
    <w:tmpl w:val="8018A69E"/>
    <w:lvl w:ilvl="0" w:tplc="41EA3C3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DE7"/>
    <w:rsid w:val="00543BDE"/>
    <w:rsid w:val="006D6CA1"/>
    <w:rsid w:val="006F4AC5"/>
    <w:rsid w:val="007720C0"/>
    <w:rsid w:val="007B3618"/>
    <w:rsid w:val="008C08CE"/>
    <w:rsid w:val="008F1EAB"/>
    <w:rsid w:val="00930F6C"/>
    <w:rsid w:val="009D6DE7"/>
    <w:rsid w:val="00A956C4"/>
    <w:rsid w:val="00BB0250"/>
    <w:rsid w:val="00D9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B361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B025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B0250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6D6CA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D6CA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D6CA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D6CA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D6CA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B361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B02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025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6C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C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C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C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C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kolovoza 2019.</izvorni_sadrzaj>
    <derivirana_varijabla naziv="DomainObject.DatumDonosenjaOdluke_1">21.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1549</izvorni_sadrzaj>
    <derivirana_varijabla naziv="DomainObject.Predmet.Broj_1">1549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2019.</izvorni_sadrzaj>
    <derivirana_varijabla naziv="DomainObject.Predmet.DatumRjesavanja_1">2.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St-1549/2018</izvorni_sadrzaj>
    <derivirana_varijabla naziv="DomainObject.Predmet.OznakaBroj_1">St-1549/2018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Sanda</izvorni_sadrzaj>
    <derivirana_varijabla naziv="DomainObject.Predmet.PredmetRijesio.Ime_1">Sanda</derivirana_varijabla>
  </DomainObject.Predmet.PredmetRijesio.Ime>
  <DomainObject.Predmet.PredmetRijesio.Oib>
    <izvorni_sadrzaj>92787186404</izvorni_sadrzaj>
    <derivirana_varijabla naziv="DomainObject.Predmet.PredmetRijesio.Oib_1">92787186404</derivirana_varijabla>
  </DomainObject.Predmet.PredmetRijesio.Oib>
  <DomainObject.Predmet.PredmetRijesio.Prezime>
    <izvorni_sadrzaj>Jeromela</izvorni_sadrzaj>
    <derivirana_varijabla naziv="DomainObject.Predmet.PredmetRijesio.Prezime_1">Jeromela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ŠESTI NEPLAN jednostavno društvo s ograničenom odgovornošću za ugostiteljstvo zastupanog po punomoćniku Nenad Stipanović</izvorni_sadrzaj>
    <derivirana_varijabla naziv="DomainObject.Predmet.ProtustrankaFormated_1">  ŠESTI NEPLAN jednostavno društvo s ograničenom odgovornošću za ugostiteljstvo zastupanog po punomoćniku Nenad Stipanović</derivirana_varijabla>
  </DomainObject.Predmet.ProtustrankaFormated>
  <DomainObject.Predmet.ProtustrankaFormatedOIB>
    <izvorni_sadrzaj>  ŠESTI NEPLAN jednostavno društvo s ograničenom odgovornošću za ugostiteljstvo, OIB 91439053695 zastupanog po punomoćniku Nenad Stipanović</izvorni_sadrzaj>
    <derivirana_varijabla naziv="DomainObject.Predmet.ProtustrankaFormatedOIB_1">  ŠESTI NEPLAN jednostavno društvo s ograničenom odgovornošću za ugostiteljstvo, OIB 91439053695 zastupanog po punomoćniku Nenad Stipanović</derivirana_varijabla>
  </DomainObject.Predmet.ProtustrankaFormatedOIB>
  <DomainObject.Predmet.ProtustrankaFormatedWithAdress>
    <izvorni_sadrzaj> ŠESTI NEPLAN jednostavno društvo s ograničenom odgovornošću za ugostiteljstvo, Ante Starčevića 89, 44430 Hrvatska Kostajnica zastupanog po punomoćniku Nenad Stipanović</izvorni_sadrzaj>
    <derivirana_varijabla naziv="DomainObject.Predmet.ProtustrankaFormatedWithAdress_1"> ŠESTI NEPLAN jednostavno društvo s ograničenom odgovornošću za ugostiteljstvo, Ante Starčevića 89, 44430 Hrvatska Kostajnica zastupanog po punomoćniku Nenad Stipanović</derivirana_varijabla>
  </DomainObject.Predmet.ProtustrankaFormatedWithAdress>
  <DomainObject.Predmet.ProtustrankaFormatedWithAdressOIB>
    <izvorni_sadrzaj> ŠESTI NEPLAN jednostavno društvo s ograničenom odgovornošću za ugostiteljstvo, OIB 91439053695, Ante Starčevića 89, 44430 Hrvatska Kostajnica zastupanog po punomoćniku Nenad Stipanović</izvorni_sadrzaj>
    <derivirana_varijabla naziv="DomainObject.Predmet.ProtustrankaFormatedWithAdressOIB_1"> ŠESTI NEPLAN jednostavno društvo s ograničenom odgovornošću za ugostiteljstvo, OIB 91439053695, Ante Starčevića 89, 44430 Hrvatska Kostajnica zastupanog po punomoćniku Nenad Stipanović</derivirana_varijabla>
  </DomainObject.Predmet.ProtustrankaFormatedWithAdressOIB>
  <DomainObject.Predmet.ProtustrankaWithAdress>
    <izvorni_sadrzaj>ŠESTI NEPLAN jednostavno društvo s ograničenom odgovornošću za ugostiteljstvo Ante Starčevića 89, 44430 Hrvatska Kostajnica</izvorni_sadrzaj>
    <derivirana_varijabla naziv="DomainObject.Predmet.ProtustrankaWithAdress_1">ŠESTI NEPLAN jednostavno društvo s ograničenom odgovornošću za ugostiteljstvo Ante Starčevića 89, 44430 Hrvatska Kostajnica</derivirana_varijabla>
  </DomainObject.Predmet.ProtustrankaWithAdress>
  <DomainObject.Predmet.ProtustrankaWithAdressOIB>
    <izvorni_sadrzaj>ŠESTI NEPLAN jednostavno društvo s ograničenom odgovornošću za ugostiteljstvo, OIB 91439053695, Ante Starčevića 89, 44430 Hrvatska Kostajnica</izvorni_sadrzaj>
    <derivirana_varijabla naziv="DomainObject.Predmet.ProtustrankaWithAdressOIB_1">ŠESTI NEPLAN jednostavno društvo s ograničenom odgovornošću za ugostiteljstvo, OIB 91439053695, Ante Starčevića 89, 44430 Hrvatska Kostajnica</derivirana_varijabla>
  </DomainObject.Predmet.ProtustrankaWithAdressOIB>
  <DomainObject.Predmet.ProtustrankaNazivFormated>
    <izvorni_sadrzaj>ŠESTI NEPLAN jednostavno društvo s ograničenom odgovornošću za ugostiteljstvo</izvorni_sadrzaj>
    <derivirana_varijabla naziv="DomainObject.Predmet.ProtustrankaNazivFormated_1">ŠESTI NEPLAN jednostavno društvo s ograničenom odgovornošću za ugostiteljstvo</derivirana_varijabla>
  </DomainObject.Predmet.ProtustrankaNazivFormated>
  <DomainObject.Predmet.ProtustrankaNazivFormatedOIB>
    <izvorni_sadrzaj>ŠESTI NEPLAN jednostavno društvo s ograničenom odgovornošću za ugostiteljstvo, OIB 91439053695</izvorni_sadrzaj>
    <derivirana_varijabla naziv="DomainObject.Predmet.ProtustrankaNazivFormatedOIB_1">ŠESTI NEPLAN jednostavno društvo s ograničenom odgovornošću za ugostiteljstvo, OIB 91439053695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ŠESTI NEPLAN jednostavno društvo s ograničenom odgovornošću za ugostiteljstvo zastupanog po punomoćniku Nenad Stipanović</item>
    </izvorni_sadrzaj>
    <derivirana_varijabla naziv="DomainObject.Predmet.ProtuStrankaListFormated_1">
      <item>ŠESTI NEPLAN jednostavno društvo s ograničenom odgovornošću za ugostiteljstvo zastupanog po punomoćniku Nenad Stipanović</item>
    </derivirana_varijabla>
  </DomainObject.Predmet.ProtuStrankaListFormated>
  <DomainObject.Predmet.ProtuStrankaListFormatedOIB>
    <izvorni_sadrzaj>
      <item>ŠESTI NEPLAN jednostavno društvo s ograničenom odgovornošću za ugostiteljstvo, OIB 91439053695 zastupanog po punomoćniku Nenad Stipanović</item>
    </izvorni_sadrzaj>
    <derivirana_varijabla naziv="DomainObject.Predmet.ProtuStrankaListFormatedOIB_1">
      <item>ŠESTI NEPLAN jednostavno društvo s ograničenom odgovornošću za ugostiteljstvo, OIB 91439053695 zastupanog po punomoćniku Nenad Stipanović</item>
    </derivirana_varijabla>
  </DomainObject.Predmet.ProtuStrankaListFormatedOIB>
  <DomainObject.Predmet.ProtuStrankaListFormatedWithAdress>
    <izvorni_sadrzaj>
      <item>ŠESTI NEPLAN jednostavno društvo s ograničenom odgovornošću za ugostiteljstvo, Ante Starčevića 89, 44430 Hrvatska Kostajnica zastupanog po punomoćniku Nenad Stipanović</item>
    </izvorni_sadrzaj>
    <derivirana_varijabla naziv="DomainObject.Predmet.ProtuStrankaListFormatedWithAdress_1">
      <item>ŠESTI NEPLAN jednostavno društvo s ograničenom odgovornošću za ugostiteljstvo, Ante Starčevića 89, 44430 Hrvatska Kostajnica zastupanog po punomoćniku Nenad Stipanović</item>
    </derivirana_varijabla>
  </DomainObject.Predmet.ProtuStrankaListFormatedWithAdress>
  <DomainObject.Predmet.ProtuStrankaListFormatedWithAdressOIB>
    <izvorni_sadrzaj>
      <item>ŠESTI NEPLAN jednostavno društvo s ograničenom odgovornošću za ugostiteljstvo, OIB 91439053695, Ante Starčevića 89, 44430 Hrvatska Kostajnica zastupanog po punomoćniku Nenad Stipanović</item>
    </izvorni_sadrzaj>
    <derivirana_varijabla naziv="DomainObject.Predmet.ProtuStrankaListFormatedWithAdressOIB_1">
      <item>ŠESTI NEPLAN jednostavno društvo s ograničenom odgovornošću za ugostiteljstvo, OIB 91439053695, Ante Starčevića 89, 44430 Hrvatska Kostajnica zastupanog po punomoćniku Nenad Stipanović</item>
    </derivirana_varijabla>
  </DomainObject.Predmet.ProtuStrankaListFormatedWithAdressOIB>
  <DomainObject.Predmet.ProtuStrankaListNazivFormated>
    <izvorni_sadrzaj>
      <item>ŠESTI NEPLAN jednostavno društvo s ograničenom odgovornošću za ugostiteljstvo</item>
    </izvorni_sadrzaj>
    <derivirana_varijabla naziv="DomainObject.Predmet.ProtuStrankaListNazivFormated_1">
      <item>ŠESTI NEPLAN jednostavno društvo s ograničenom odgovornošću za ugostiteljstvo</item>
    </derivirana_varijabla>
  </DomainObject.Predmet.ProtuStrankaListNazivFormated>
  <DomainObject.Predmet.ProtuStrankaListNazivFormatedOIB>
    <izvorni_sadrzaj>
      <item>ŠESTI NEPLAN jednostavno društvo s ograničenom odgovornošću za ugostiteljstvo, OIB 91439053695</item>
    </izvorni_sadrzaj>
    <derivirana_varijabla naziv="DomainObject.Predmet.ProtuStrankaListNazivFormatedOIB_1">
      <item>ŠESTI NEPLAN jednostavno društvo s ograničenom odgovornošću za ugostiteljstvo, OIB 91439053695</item>
    </derivirana_varijabla>
  </DomainObject.Predmet.ProtuStrankaListNazivFormatedOIB>
  <DomainObject.Predmet.OstaliListFormated>
    <izvorni_sadrzaj>
      <item>Nenad Stipanović punomoćnik sudionika u postupku ŠESTI NEPLAN jednostavno društvo s ograničenom odgovornošću za ugostiteljstvo</item>
    </izvorni_sadrzaj>
    <derivirana_varijabla naziv="DomainObject.Predmet.OstaliListFormated_1">
      <item>Nenad Stipanović punomoćnik sudionika u postupku ŠESTI NEPLAN jednostavno društvo s ograničenom odgovornošću za ugostiteljstvo</item>
    </derivirana_varijabla>
  </DomainObject.Predmet.OstaliListFormated>
  <DomainObject.Predmet.OstaliListFormatedOIB>
    <izvorni_sadrzaj>
      <item>Nenad Stipanović, OIB 34263792947 punomoćnik sudionika u postupku ŠESTI NEPLAN jednostavno društvo s ograničenom odgovornošću za ugostiteljstvo</item>
    </izvorni_sadrzaj>
    <derivirana_varijabla naziv="DomainObject.Predmet.OstaliListFormatedOIB_1">
      <item>Nenad Stipanović, OIB 34263792947 punomoćnik sudionika u postupku ŠESTI NEPLAN jednostavno društvo s ograničenom odgovornošću za ugostiteljstvo</item>
    </derivirana_varijabla>
  </DomainObject.Predmet.OstaliListFormatedOIB>
  <DomainObject.Predmet.OstaliListFormatedWithAdress>
    <izvorni_sadrzaj>
      <item>Nenad Stipanović, Ulica 6.kolovoza 1995. 6, 44430 Hrvatska Kostajnica punomoćnik sudionika u postupku ŠESTI NEPLAN jednostavno društvo s ograničenom odgovornošću za ugostiteljstvo</item>
    </izvorni_sadrzaj>
    <derivirana_varijabla naziv="DomainObject.Predmet.OstaliListFormatedWithAdress_1">
      <item>Nenad Stipanović, Ulica 6.kolovoza 1995. 6, 44430 Hrvatska Kostajnica punomoćnik sudionika u postupku ŠESTI NEPLAN jednostavno društvo s ograničenom odgovornošću za ugostiteljstvo</item>
    </derivirana_varijabla>
  </DomainObject.Predmet.OstaliListFormatedWithAdress>
  <DomainObject.Predmet.OstaliListFormatedWithAdressOIB>
    <izvorni_sadrzaj>
      <item>Nenad Stipanović, OIB 34263792947, Ulica 6.kolovoza 1995. 6, 44430 Hrvatska Kostajnica punomoćnik sudionika u postupku ŠESTI NEPLAN jednostavno društvo s ograničenom odgovornošću za ugostiteljstvo</item>
    </izvorni_sadrzaj>
    <derivirana_varijabla naziv="DomainObject.Predmet.OstaliListFormatedWithAdressOIB_1">
      <item>Nenad Stipanović, OIB 34263792947, Ulica 6.kolovoza 1995. 6, 44430 Hrvatska Kostajnica punomoćnik sudionika u postupku ŠESTI NEPLAN jednostavno društvo s ograničenom odgovornošću za ugostiteljstvo</item>
    </derivirana_varijabla>
  </DomainObject.Predmet.OstaliListFormatedWithAdressOIB>
  <DomainObject.Predmet.OstaliListNazivFormated>
    <izvorni_sadrzaj>
      <item>Nenad Stipanović</item>
    </izvorni_sadrzaj>
    <derivirana_varijabla naziv="DomainObject.Predmet.OstaliListNazivFormated_1">
      <item>Nenad Stipanović</item>
    </derivirana_varijabla>
  </DomainObject.Predmet.OstaliListNazivFormated>
  <DomainObject.Predmet.OstaliListNazivFormatedOIB>
    <izvorni_sadrzaj>
      <item>Nenad Stipanović, OIB 34263792947</item>
    </izvorni_sadrzaj>
    <derivirana_varijabla naziv="DomainObject.Predmet.OstaliListNazivFormatedOIB_1">
      <item>Nenad Stipanović, OIB 34263792947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kolovoza 2019.</izvorni_sadrzaj>
    <derivirana_varijabla naziv="DomainObject.Datum_1">21.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ŠESTI NEPLAN jednostavno društvo s ograničenom odgovornošću za ugostiteljstvo</izvorni_sadrzaj>
    <derivirana_varijabla naziv="DomainObject.Predmet.ProtustrankaIDrugi_1">ŠESTI NEPLAN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ŠESTI NEPLAN jednostavno društvo s ograničenom odgovornošću za ugostiteljstvo, OIB 91439053695, Ante Starčevića 89, 44430 Hrvatska Kostajnica</izvorni_sadrzaj>
    <derivirana_varijabla naziv="DomainObject.Predmet.ProtustrankaIDrugiAdressOIB_1">ŠESTI NEPLAN jednostavno društvo s ograničenom odgovornošću za ugostiteljstvo, OIB 91439053695, Ante Starčevića 89,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2018.</izvorni_sadrzaj>
    <derivirana_varijabla naziv="DomainObject.Predmet.OdlukaRjesenje.DatumDonosenjaOdluke_1">11. rujna 2018.</derivirana_varijabla>
  </DomainObject.Predmet.OdlukaRjesenje.DatumDonosenjaOdluke>
  <DomainObject.Predmet.OdlukaRjesenje.DatumPravomocnosti>
    <izvorni_sadrzaj>28. rujna 2018.</izvorni_sadrzaj>
    <derivirana_varijabla naziv="DomainObject.Predmet.OdlukaRjesenje.DatumPravomocnosti_1">28. rujna 2018.</derivirana_varijabla>
  </DomainObject.Predmet.OdlukaRjesenje.DatumPravomocnosti>
  <DomainObject.Predmet.OdlukaRjesenje.Oznaka>
    <izvorni_sadrzaj>St-1549/2018-6</izvorni_sadrzaj>
    <derivirana_varijabla naziv="DomainObject.Predmet.OdlukaRjesenje.Oznaka_1">St-1549/2018-6</derivirana_varijabla>
  </DomainObject.Predmet.OdlukaRjesenje.Oznaka>
  <DomainObject.Predmet.SudioniciListNaziv>
    <izvorni_sadrzaj>
      <item>FINA Regionalni centar Zagreb</item>
      <item>ŠESTI NEPLAN jednostavno društvo s ograničenom odgovornošću za ugostiteljstvo</item>
      <item>Nenad Stipanović</item>
    </izvorni_sadrzaj>
    <derivirana_varijabla naziv="DomainObject.Predmet.SudioniciListNaziv_1">
      <item>FINA Regionalni centar Zagreb</item>
      <item>ŠESTI NEPLAN jednostavno društvo s ograničenom odgovornošću za ugostiteljstvo</item>
      <item>Nenad Stipanović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ŠESTI NEPLAN jednostavno društvo s ograničenom odgovornošću za ugostiteljstvo, OIB 91439053695, Ante Starčevića 89,44430 Hrvatska Kostajnica</item>
      <item>Nenad Stipanović, OIB 34263792947, Ulica 6.kolovoza 1995. 6,44430 Hrvatska Kostajnica</item>
    </izvorni_sadrzaj>
    <derivirana_varijabla naziv="DomainObject.Predmet.SudioniciListAdressOIB_1">
      <item>FINA Regionalni centar Zagreb, OIB 85821130368, Trg svibanjskih žrtava 1995. br. 1,10000 Zagreb</item>
      <item>ŠESTI NEPLAN jednostavno društvo s ograničenom odgovornošću za ugostiteljstvo, OIB 91439053695, Ante Starčevića 89,44430 Hrvatska Kostajnica</item>
      <item>Nenad Stipanović, OIB 34263792947, Ulica 6.kolovoza 1995. 6,44430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91439053695</item>
      <item>, OIB 34263792947</item>
    </izvorni_sadrzaj>
    <derivirana_varijabla naziv="DomainObject.Predmet.SudioniciListNazivOIB_1">
      <item>, OIB 85821130368</item>
      <item>, OIB 91439053695</item>
      <item>, OIB 34263792947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svibnja 2019.</izvorni_sadrzaj>
    <derivirana_varijabla naziv="DomainObject.PredzadnjaOdlukaIzPredmeta.DatumDonosenjaOdluke_1">27. svibnja 2019.</derivirana_varijabla>
  </DomainObject.PredzadnjaOdlukaIzPredmeta.DatumDonosenjaOdluke>
  <DomainObject.PredzadnjaOdlukaIzPredmeta.Oznaka>
    <izvorni_sadrzaj>St-1549/2018-24</izvorni_sadrzaj>
    <derivirana_varijabla naziv="DomainObject.PredzadnjaOdlukaIzPredmeta.Oznaka_1">St-1549/2018-24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205</properties:Words>
  <properties:Characters>972</properties:Characters>
  <properties:Lines>43</properties:Lines>
  <properties:Paragraphs>21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2019-08-21T07:42:00Z</dcterms:created>
  <dc:creator>Danijela Uzelac</dc:creator>
  <dc:description/>
  <cp:keywords/>
  <cp:lastModifiedBy>Katarina Franjić</cp:lastModifiedBy>
  <dcterms:modified xmlns:xsi="http://www.w3.org/2001/XMLSchema-instance" xsi:type="dcterms:W3CDTF">2019-08-21T08:07:00Z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(st-1549-18 7. zaključak odgoda ročišta.docx)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