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0d99" w14:paraId="c880d99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6356E9">
        <w:t>279</w:t>
      </w:r>
      <w:r w:rsidR="006914EA">
        <w:t>/13-</w:t>
      </w:r>
      <w:r w:rsidR="006356E9">
        <w:t>27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6356E9">
        <w:t>ALBATROS</w:t>
      </w:r>
      <w:r w:rsidR="006914EA">
        <w:t xml:space="preserve"> d.o.o. </w:t>
      </w:r>
      <w:r w:rsidR="006356E9">
        <w:t>Zadar</w:t>
      </w:r>
      <w:r w:rsidR="00AA7BE2">
        <w:t xml:space="preserve"> u stečaju,</w:t>
      </w:r>
      <w:r w:rsidR="006914EA">
        <w:t xml:space="preserve"> OIB: </w:t>
      </w:r>
      <w:r w:rsidR="006356E9">
        <w:t>01664436289</w:t>
      </w:r>
      <w:r w:rsidR="00AD608D">
        <w:t>,</w:t>
      </w:r>
      <w:r w:rsidR="006639AA" w:rsidRPr="00D60A67">
        <w:t xml:space="preserve"> </w:t>
      </w:r>
      <w:r w:rsidR="006639AA" w:rsidRPr="00BE6EB1">
        <w:t>zastupanom po stečajno</w:t>
      </w:r>
      <w:r w:rsidR="006639AA">
        <w:t>m</w:t>
      </w:r>
      <w:r w:rsidR="006639AA" w:rsidRPr="00BE6EB1">
        <w:t xml:space="preserve"> upravitelj</w:t>
      </w:r>
      <w:r w:rsidR="006639AA">
        <w:t xml:space="preserve">u </w:t>
      </w:r>
      <w:r w:rsidR="006356E9">
        <w:t>stečajne mase Edvinu Šimunovu</w:t>
      </w:r>
      <w:r w:rsidRPr="009219F7">
        <w:t xml:space="preserve">, dana </w:t>
      </w:r>
      <w:r w:rsidR="006356E9">
        <w:t>02. prosinca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St-</w:t>
      </w:r>
      <w:r w:rsidR="000968FE">
        <w:t>279</w:t>
      </w:r>
      <w:r w:rsidR="006914EA">
        <w:t>/13-</w:t>
      </w:r>
      <w:r w:rsidR="000968FE">
        <w:t>13</w:t>
      </w:r>
      <w:r w:rsidR="006914EA">
        <w:t xml:space="preserve"> </w:t>
      </w:r>
      <w:r>
        <w:t xml:space="preserve">od </w:t>
      </w:r>
      <w:r w:rsidR="000968FE">
        <w:t>17. ožujka 2014</w:t>
      </w:r>
      <w:r>
        <w:t xml:space="preserve">. godine dopunjuje se na način </w:t>
      </w:r>
      <w:r w:rsidR="00071091">
        <w:t xml:space="preserve">da se dodaju točke </w:t>
      </w:r>
      <w:r w:rsidR="00261DA2" w:rsidRPr="000F0617">
        <w:t>V</w:t>
      </w:r>
      <w:r w:rsidR="000968FE">
        <w:t>II</w:t>
      </w:r>
      <w:r w:rsidR="00261DA2" w:rsidRPr="000F0617">
        <w:t xml:space="preserve"> i V</w:t>
      </w:r>
      <w:r w:rsidR="000968FE">
        <w:t>II</w:t>
      </w:r>
      <w:r w:rsidR="00261DA2" w:rsidRPr="000F0617">
        <w:t>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968FE">
        <w:t>II</w:t>
      </w:r>
      <w:r w:rsidR="00071091">
        <w:t xml:space="preserve"> Stečajna masa stečajnog dužnika </w:t>
      </w:r>
      <w:r w:rsidR="000968FE">
        <w:t xml:space="preserve">ALBATROS d.o.o. Zadar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968FE">
        <w:t>II</w:t>
      </w:r>
      <w:r w:rsidRPr="00261DA2">
        <w:t>I</w:t>
      </w:r>
      <w:r w:rsidR="00071091">
        <w:t xml:space="preserve"> Stečajni upravitelj stečajne mase stečajnog dužnika </w:t>
      </w:r>
      <w:r w:rsidR="000968FE">
        <w:t xml:space="preserve">ALBATROS d.o.o. Zadar </w:t>
      </w:r>
      <w:r w:rsidR="00071091">
        <w:t xml:space="preserve">u stečaju je </w:t>
      </w:r>
      <w:r w:rsidR="00846D27">
        <w:t>Edvin Šimunov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St-</w:t>
      </w:r>
      <w:r w:rsidR="000968FE">
        <w:t>279/13-13 od 17. ožujka 2014</w:t>
      </w:r>
      <w:r>
        <w:t xml:space="preserve">. godine </w:t>
      </w:r>
      <w:r w:rsidR="006914EA">
        <w:t>otvoren</w:t>
      </w:r>
      <w:r w:rsidR="00234DC5">
        <w:t xml:space="preserve"> je i </w:t>
      </w:r>
      <w:r>
        <w:t xml:space="preserve">zaključen stečajni postupak nad stečajnim dužnikom </w:t>
      </w:r>
      <w:r w:rsidR="000968FE">
        <w:t xml:space="preserve">ALBATROS d.o.o. Zadar </w:t>
      </w:r>
      <w:r>
        <w:t>u stečaju.</w:t>
      </w:r>
    </w:p>
    <w:p w:rsidRDefault="003D16F6" w:rsidP="000D77A7" w:rsidR="00AE03AE">
      <w:pPr>
        <w:pStyle w:val="Tijeloteksta"/>
        <w:ind w:firstLine="709"/>
      </w:pPr>
      <w:r>
        <w:t xml:space="preserve">Podneskom od </w:t>
      </w:r>
      <w:r w:rsidR="000968FE">
        <w:t>02. rujna</w:t>
      </w:r>
      <w:r>
        <w:t xml:space="preserve"> 2015. godine stečajni upravitelj stečajne mase stečajnog dužnika je</w:t>
      </w:r>
      <w:r w:rsidR="00AA7BE2">
        <w:t xml:space="preserve"> izvijestio sud da stečajni dužnik ima nekretninu u odnosu na koju se pred Općinskom sudom u Zadru vodi ovršni postupak,</w:t>
      </w:r>
      <w:r>
        <w:t xml:space="preserve"> slijedom čega je sud utvrdio da su ispunjeni uvjeti za upis stečajne mase </w:t>
      </w:r>
      <w:r w:rsidR="000D77A7">
        <w:t>u sudski registar temeljem čl. 43</w:t>
      </w:r>
      <w:r w:rsidR="00261DA2">
        <w:t>8</w:t>
      </w:r>
      <w:r w:rsidR="000D77A7">
        <w:t>. Stečajno</w:t>
      </w:r>
      <w:r w:rsidR="00AE03AE">
        <w:t>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6356E9">
        <w:t xml:space="preserve">02. prosinca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7A5740" w:rsidP="007A5740" w:rsidR="007A5740" w:rsidRPr="009219F7">
      <w:pPr>
        <w:pStyle w:val="Tijeloteksta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20186C" w:rsidR="0020186C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470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0968FE">
          <w:t>279/13-27</w:t>
        </w:r>
      </w:p>
      <w:p w:rsidRDefault="008C5470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968FE"/>
    <w:rsid w:val="000D77A7"/>
    <w:rsid w:val="000F0617"/>
    <w:rsid w:val="00135196"/>
    <w:rsid w:val="0014223C"/>
    <w:rsid w:val="00156A8B"/>
    <w:rsid w:val="00181E87"/>
    <w:rsid w:val="001A7E21"/>
    <w:rsid w:val="0020186C"/>
    <w:rsid w:val="00223895"/>
    <w:rsid w:val="00234DC5"/>
    <w:rsid w:val="00261DA2"/>
    <w:rsid w:val="00365D1F"/>
    <w:rsid w:val="003D16F6"/>
    <w:rsid w:val="003F1475"/>
    <w:rsid w:val="004616BF"/>
    <w:rsid w:val="004B42D9"/>
    <w:rsid w:val="004D663C"/>
    <w:rsid w:val="006356E9"/>
    <w:rsid w:val="006466C1"/>
    <w:rsid w:val="006639AA"/>
    <w:rsid w:val="006914EA"/>
    <w:rsid w:val="006B45E8"/>
    <w:rsid w:val="006D5987"/>
    <w:rsid w:val="00710FFA"/>
    <w:rsid w:val="007A5740"/>
    <w:rsid w:val="008021B9"/>
    <w:rsid w:val="00846D27"/>
    <w:rsid w:val="008C5470"/>
    <w:rsid w:val="008E1367"/>
    <w:rsid w:val="008E6DB3"/>
    <w:rsid w:val="009219F7"/>
    <w:rsid w:val="00A94666"/>
    <w:rsid w:val="00AA7BE2"/>
    <w:rsid w:val="00AB02AB"/>
    <w:rsid w:val="00AD608D"/>
    <w:rsid w:val="00AE03AE"/>
    <w:rsid w:val="00B2536D"/>
    <w:rsid w:val="00BE6C59"/>
    <w:rsid w:val="00D13B38"/>
    <w:rsid w:val="00E00E4D"/>
    <w:rsid w:val="00E52B77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4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4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4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4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4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4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4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4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2015.</izvorni_sadrzaj>
    <derivirana_varijabla naziv="DomainObject.Predmet.DatumArhiviranja_1">21.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2014.</izvorni_sadrzaj>
    <derivirana_varijabla naziv="DomainObject.Predmet.DatumRjesavanja_1">25. ožujka 2014.</derivirana_varijabla>
  </DomainObject.Predmet.DatumRjesavanja>
  <DomainObject.Predmet.DatumRokaCuvanja>
    <izvorni_sadrzaj>24. travnja 2025.</izvorni_sadrzaj>
    <derivirana_varijabla naziv="DomainObject.Predmet.DatumRokaCuvanja_1">24. travnja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2015.</izvorni_sadrzaj>
    <derivirana_varijabla naziv="DomainObject.Predmet.DatumZatvaranja_1">21.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hr.ibm.icms.common.model.sluzbeneosobe.UstrojstvenaJedinica@10941094[id=5815, dbStatus=null, naziv=Referada 1, oznaka=null, sudac=null]</izvorni_sadrzaj>
    <derivirana_varijabla naziv="DomainObject.Predmet.MjestoCuvanja_1">hr.ibm.icms.common.model.sluzbeneosobe.UstrojstvenaJedinica@10941094[id=5815,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St-279/2013</izvorni_sadrzaj>
    <derivirana_varijabla naziv="DomainObject.Predmet.OznakaBroj_1">St-279/2013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ALBATROS društvo s ograničenom odgovornošću za trgovinu i turizam</izvorni_sadrzaj>
    <derivirana_varijabla naziv="DomainObject.Predmet.ProtustrankaFormated_1">  ALBATROS društvo s ograničenom odgovornošću za trgovinu i turizam</derivirana_varijabla>
  </DomainObject.Predmet.ProtustrankaFormated>
  <DomainObject.Predmet.ProtustrankaFormatedOIB>
    <izvorni_sadrzaj>  ALBATROS društvo s ograničenom odgovornošću za trgovinu i turizam, OIB 01664436289</izvorni_sadrzaj>
    <derivirana_varijabla naziv="DomainObject.Predmet.ProtustrankaFormatedOIB_1">  ALBATROS društvo s ograničenom odgovornošću za trgovinu i turizam, OIB 01664436289</derivirana_varijabla>
  </DomainObject.Predmet.ProtustrankaFormatedOIB>
  <DomainObject.Predmet.ProtustrankaFormatedWithAdress>
    <izvorni_sadrzaj> ALBATROS društvo s ograničenom odgovornošću za trgovinu i turizam, Valerija de Ponte 7/A, Zadar</izvorni_sadrzaj>
    <derivirana_varijabla naziv="DomainObject.Predmet.ProtustrankaFormatedWithAdress_1"> ALBATROS društvo s ograničenom odgovornošću za trgovinu i turizam, Valerija de Ponte 7/A, Zadar</derivirana_varijabla>
  </DomainObject.Predmet.ProtustrankaFormatedWithAdress>
  <DomainObject.Predmet.ProtustrankaFormatedWithAdressOIB>
    <izvorni_sadrzaj> ALBATROS društvo s ograničenom odgovornošću za trgovinu i turizam, OIB 01664436289, Valerija de Ponte 7/A, Zadar</izvorni_sadrzaj>
    <derivirana_varijabla naziv="DomainObject.Predmet.ProtustrankaFormatedWithAdressOIB_1"> ALBATROS društvo s ograničenom odgovornošću za trgovinu i turizam, OIB 01664436289, Valerija de Ponte 7/A, Zadar</derivirana_varijabla>
  </DomainObject.Predmet.ProtustrankaFormatedWithAdressOIB>
  <DomainObject.Predmet.ProtustrankaWithAdress>
    <izvorni_sadrzaj>ALBATROS društvo s ograničenom odgovornošću za trgovinu i turizam Valerija de Ponte 7/A, Zadar</izvorni_sadrzaj>
    <derivirana_varijabla naziv="DomainObject.Predmet.ProtustrankaWithAdress_1">ALBATROS društvo s ograničenom odgovornošću za trgovinu i turizam Valerija de Ponte 7/A, Zadar</derivirana_varijabla>
  </DomainObject.Predmet.ProtustrankaWithAdress>
  <DomainObject.Predmet.ProtustrankaWithAdressOIB>
    <izvorni_sadrzaj>ALBATROS društvo s ograničenom odgovornošću za trgovinu i turizam, OIB 01664436289, Valerija de Ponte 7/A, Zadar</izvorni_sadrzaj>
    <derivirana_varijabla naziv="DomainObject.Predmet.ProtustrankaWithAdressOIB_1">ALBATROS društvo s ograničenom odgovornošću za trgovinu i turizam, OIB 01664436289, Valerija de Ponte 7/A, Zadar</derivirana_varijabla>
  </DomainObject.Predmet.ProtustrankaWithAdressOIB>
  <DomainObject.Predmet.ProtustrankaNazivFormated>
    <izvorni_sadrzaj>ALBATROS društvo s ograničenom odgovornošću za trgovinu i turizam</izvorni_sadrzaj>
    <derivirana_varijabla naziv="DomainObject.Predmet.ProtustrankaNazivFormated_1">ALBATROS društvo s ograničenom odgovornošću za trgovinu i turizam</derivirana_varijabla>
  </DomainObject.Predmet.ProtustrankaNazivFormated>
  <DomainObject.Predmet.ProtustrankaNazivFormatedOIB>
    <izvorni_sadrzaj>ALBATROS društvo s ograničenom odgovornošću za trgovinu i turizam, OIB 01664436289</izvorni_sadrzaj>
    <derivirana_varijabla naziv="DomainObject.Predmet.ProtustrankaNazivFormatedOIB_1">ALBATROS društvo s ograničenom odgovornošću za trgovinu i turizam, OIB 01664436289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PU, PODRUČNI URED ZADAR; Marin Cvitan</izvorni_sadrzaj>
    <derivirana_varijabla naziv="DomainObject.Predmet.StrankaFormated_1">  MF - PU, PODRUČNI URED ZADAR; Marin Cvitan</derivirana_varijabla>
  </DomainObject.Predmet.StrankaFormated>
  <DomainObject.Predmet.StrankaFormatedOIB>
    <izvorni_sadrzaj>  MF - PU, PODRUČNI URED ZADAR; Marin Cvitan, OIB 91728491228</izvorni_sadrzaj>
    <derivirana_varijabla naziv="DomainObject.Predmet.StrankaFormatedOIB_1">  MF - PU, PODRUČNI URED ZADAR; Marin Cvitan, OIB 91728491228</derivirana_varijabla>
  </DomainObject.Predmet.StrankaFormatedOIB>
  <DomainObject.Predmet.StrankaFormatedWithAdress>
    <izvorni_sadrzaj> MF - PU, PODRUČNI URED ZADAR; Marin Cvitan</izvorni_sadrzaj>
    <derivirana_varijabla naziv="DomainObject.Predmet.StrankaFormatedWithAdress_1"> MF - PU, PODRUČNI URED ZADAR; Marin Cvitan</derivirana_varijabla>
  </DomainObject.Predmet.StrankaFormatedWithAdress>
  <DomainObject.Predmet.StrankaFormatedWithAdressOIB>
    <izvorni_sadrzaj> MF - PU, PODRUČNI URED ZADAR; Marin Cvitan, OIB 91728491228</izvorni_sadrzaj>
    <derivirana_varijabla naziv="DomainObject.Predmet.StrankaFormatedWithAdressOIB_1"> MF - PU, PODRUČNI URED ZADAR; Marin Cvitan, OIB 91728491228</derivirana_varijabla>
  </DomainObject.Predmet.StrankaFormatedWithAdressOIB>
  <DomainObject.Predmet.StrankaWithAdress>
    <izvorni_sadrzaj>MF - PU, PODRUČNI URED ZADAR ,Marin Cvitan </izvorni_sadrzaj>
    <derivirana_varijabla naziv="DomainObject.Predmet.StrankaWithAdress_1">MF - PU, PODRUČNI URED ZADAR ,Marin Cvitan </derivirana_varijabla>
  </DomainObject.Predmet.StrankaWithAdress>
  <DomainObject.Predmet.StrankaWithAdressOIB>
    <izvorni_sadrzaj>MF - PU, PODRUČNI URED ZADAR,Marin Cvitan, OIB 91728491228</izvorni_sadrzaj>
    <derivirana_varijabla naziv="DomainObject.Predmet.StrankaWithAdressOIB_1">MF - PU, PODRUČNI URED ZADAR,Marin Cvitan, OIB 91728491228</derivirana_varijabla>
  </DomainObject.Predmet.StrankaWithAdressOIB>
  <DomainObject.Predmet.StrankaNazivFormated>
    <izvorni_sadrzaj>MF - PU, PODRUČNI URED ZADAR,Marin Cvitan</izvorni_sadrzaj>
    <derivirana_varijabla naziv="DomainObject.Predmet.StrankaNazivFormated_1">MF - PU, PODRUČNI URED ZADAR,Marin Cvitan</derivirana_varijabla>
  </DomainObject.Predmet.StrankaNazivFormated>
  <DomainObject.Predmet.StrankaNazivFormatedOIB>
    <izvorni_sadrzaj>MF - PU, PODRUČNI URED ZADAR,Marin Cvitan, OIB 91728491228</izvorni_sadrzaj>
    <derivirana_varijabla naziv="DomainObject.Predmet.StrankaNazivFormatedOIB_1">MF - PU, PODRUČNI URED ZADAR,Marin Cvitan, OIB 91728491228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 - PU, PODRUČNI URED ZADAR</item>
      <item>Marin Cvitan</item>
    </izvorni_sadrzaj>
    <derivirana_varijabla naziv="DomainObject.Predmet.StrankaListFormated_1">
      <item>MF - PU, PODRUČNI URED ZADAR</item>
      <item>Marin Cvitan</item>
    </derivirana_varijabla>
  </DomainObject.Predmet.StrankaListFormated>
  <DomainObject.Predmet.StrankaListFormatedOIB>
    <izvorni_sadrzaj>
      <item>MF - PU, PODRUČNI URED ZADAR</item>
      <item>Marin Cvitan, OIB 91728491228</item>
    </izvorni_sadrzaj>
    <derivirana_varijabla naziv="DomainObject.Predmet.StrankaListFormatedOIB_1">
      <item>MF - PU, PODRUČNI URED ZADAR</item>
      <item>Marin Cvitan, OIB 91728491228</item>
    </derivirana_varijabla>
  </DomainObject.Predmet.StrankaListFormatedOIB>
  <DomainObject.Predmet.StrankaListFormatedWithAdress>
    <izvorni_sadrzaj>
      <item>MF - PU, PODRUČNI URED ZADAR</item>
      <item>Marin Cvitan</item>
    </izvorni_sadrzaj>
    <derivirana_varijabla naziv="DomainObject.Predmet.StrankaListFormatedWithAdress_1">
      <item>MF - PU, PODRUČNI URED ZADAR</item>
      <item>Marin Cvitan</item>
    </derivirana_varijabla>
  </DomainObject.Predmet.StrankaListFormatedWithAdress>
  <DomainObject.Predmet.StrankaListFormatedWithAdressOIB>
    <izvorni_sadrzaj>
      <item>MF - PU, PODRUČNI URED ZADAR</item>
      <item>Marin Cvitan, OIB 91728491228</item>
    </izvorni_sadrzaj>
    <derivirana_varijabla naziv="DomainObject.Predmet.StrankaListFormatedWithAdressOIB_1">
      <item>MF - PU, PODRUČNI URED ZADAR</item>
      <item>Marin Cvitan, OIB 91728491228</item>
    </derivirana_varijabla>
  </DomainObject.Predmet.StrankaListFormatedWithAdressOIB>
  <DomainObject.Predmet.StrankaListNazivFormated>
    <izvorni_sadrzaj>
      <item>MF - PU, PODRUČNI URED ZADAR</item>
      <item>Marin Cvitan</item>
    </izvorni_sadrzaj>
    <derivirana_varijabla naziv="DomainObject.Predmet.StrankaListNazivFormated_1">
      <item>MF - PU, PODRUČNI URED ZADAR</item>
      <item>Marin Cvitan</item>
    </derivirana_varijabla>
  </DomainObject.Predmet.StrankaListNazivFormated>
  <DomainObject.Predmet.StrankaListNazivFormatedOIB>
    <izvorni_sadrzaj>
      <item>MF - PU, PODRUČNI URED ZADAR</item>
      <item>Marin Cvitan, OIB 91728491228</item>
    </izvorni_sadrzaj>
    <derivirana_varijabla naziv="DomainObject.Predmet.StrankaListNazivFormatedOIB_1">
      <item>MF - PU, PODRUČNI URED ZADAR</item>
      <item>Marin Cvitan, OIB 91728491228</item>
    </derivirana_varijabla>
  </DomainObject.Predmet.StrankaListNazivFormatedOIB>
  <DomainObject.Predmet.ProtuStrankaListFormated>
    <izvorni_sadrzaj>
      <item>ALBATROS društvo s ograničenom odgovornošću za trgovinu i turizam</item>
    </izvorni_sadrzaj>
    <derivirana_varijabla naziv="DomainObject.Predmet.ProtuStrankaListFormated_1">
      <item>ALBATROS društvo s ograničenom odgovornošću za trgovinu i turizam</item>
    </derivirana_varijabla>
  </DomainObject.Predmet.ProtuStrankaListFormated>
  <DomainObject.Predmet.ProtuStrankaListFormatedOIB>
    <izvorni_sadrzaj>
      <item>ALBATROS društvo s ograničenom odgovornošću za trgovinu i turizam, OIB 01664436289</item>
    </izvorni_sadrzaj>
    <derivirana_varijabla naziv="DomainObject.Predmet.ProtuStrankaListFormatedOIB_1">
      <item>ALBATROS društvo s ograničenom odgovornošću za trgovinu i turizam, OIB 01664436289</item>
    </derivirana_varijabla>
  </DomainObject.Predmet.ProtuStrankaListFormatedOIB>
  <DomainObject.Predmet.ProtuStrankaListFormatedWithAdress>
    <izvorni_sadrzaj>
      <item>ALBATROS društvo s ograničenom odgovornošću za trgovinu i turizam, Valerija de Ponte 7/A, Zadar</item>
    </izvorni_sadrzaj>
    <derivirana_varijabla naziv="DomainObject.Predmet.ProtuStrankaListFormatedWithAdress_1">
      <item>ALBATROS društvo s ograničenom odgovornošću za trgovinu i turizam, Valerija de Ponte 7/A, Zadar</item>
    </derivirana_varijabla>
  </DomainObject.Predmet.ProtuStrankaListFormatedWithAdress>
  <DomainObject.Predmet.ProtuStrankaListFormatedWithAdressOIB>
    <izvorni_sadrzaj>
      <item>ALBATROS društvo s ograničenom odgovornošću za trgovinu i turizam, OIB 01664436289, Valerija de Ponte 7/A, Zadar</item>
    </izvorni_sadrzaj>
    <derivirana_varijabla naziv="DomainObject.Predmet.ProtuStrankaListFormatedWithAdressOIB_1">
      <item>ALBATROS društvo s ograničenom odgovornošću za trgovinu i turizam, OIB 01664436289, Valerija de Ponte 7/A, Zadar</item>
    </derivirana_varijabla>
  </DomainObject.Predmet.ProtuStrankaListFormatedWithAdressOIB>
  <DomainObject.Predmet.ProtuStrankaListNazivFormated>
    <izvorni_sadrzaj>
      <item>ALBATROS društvo s ograničenom odgovornošću za trgovinu i turizam</item>
    </izvorni_sadrzaj>
    <derivirana_varijabla naziv="DomainObject.Predmet.ProtuStrankaListNazivFormated_1">
      <item>ALBATROS društvo s ograničenom odgovornošću za trgovinu i turizam</item>
    </derivirana_varijabla>
  </DomainObject.Predmet.ProtuStrankaListNazivFormated>
  <DomainObject.Predmet.ProtuStrankaListNazivFormatedOIB>
    <izvorni_sadrzaj>
      <item>ALBATROS društvo s ograničenom odgovornošću za trgovinu i turizam, OIB 01664436289</item>
    </izvorni_sadrzaj>
    <derivirana_varijabla naziv="DomainObject.Predmet.ProtuStrankaListNazivFormatedOIB_1">
      <item>ALBATROS društvo s ograničenom odgovornošću za trgovinu i turizam, OIB 01664436289</item>
    </derivirana_varijabla>
  </DomainObject.Predmet.ProtuStrankaListNazivFormatedOIB>
  <DomainObject.Predmet.OstaliListFormated>
    <izvorni_sadrzaj>
      <item>EDVIN ŠIMUNOV</item>
      <item>ZRINKO ZRILIC</item>
    </izvorni_sadrzaj>
    <derivirana_varijabla naziv="DomainObject.Predmet.OstaliListFormated_1">
      <item>EDVIN ŠIMUNOV</item>
      <item>ZRINKO ZRILIC</item>
    </derivirana_varijabla>
  </DomainObject.Predmet.OstaliListFormated>
  <DomainObject.Predmet.OstaliListFormatedOIB>
    <izvorni_sadrzaj>
      <item>EDVIN ŠIMUNOV, OIB 68167380523</item>
      <item>ZRINKO ZRILIC</item>
    </izvorni_sadrzaj>
    <derivirana_varijabla naziv="DomainObject.Predmet.OstaliListFormatedOIB_1">
      <item>EDVIN ŠIMUNOV, OIB 68167380523</item>
      <item>ZRINKO ZRILIC</item>
    </derivirana_varijabla>
  </DomainObject.Predmet.OstaliListFormatedOIB>
  <DomainObject.Predmet.OstaliListFormatedWithAdress>
    <izvorni_sadrzaj>
      <item>EDVIN ŠIMUNOV, Poljanska 9, 23000 Zadar</item>
      <item>ZRINKO ZRILIC</item>
    </izvorni_sadrzaj>
    <derivirana_varijabla naziv="DomainObject.Predmet.OstaliListFormatedWithAdress_1">
      <item>EDVIN ŠIMUNOV, Poljanska 9, 23000 Zadar</item>
      <item>ZRINKO ZRILIC</item>
    </derivirana_varijabla>
  </DomainObject.Predmet.OstaliListFormatedWithAdress>
  <DomainObject.Predmet.OstaliListFormatedWithAdressOIB>
    <izvorni_sadrzaj>
      <item>EDVIN ŠIMUNOV, OIB 68167380523, Poljanska 9, 23000 Zadar</item>
      <item>ZRINKO ZRILIC</item>
    </izvorni_sadrzaj>
    <derivirana_varijabla naziv="DomainObject.Predmet.OstaliListFormatedWithAdressOIB_1">
      <item>EDVIN ŠIMUNOV, OIB 68167380523, Poljanska 9, 23000 Zadar</item>
      <item>ZRINKO ZRILIC</item>
    </derivirana_varijabla>
  </DomainObject.Predmet.OstaliListFormatedWithAdressOIB>
  <DomainObject.Predmet.OstaliListNazivFormated>
    <izvorni_sadrzaj>
      <item>EDVIN ŠIMUNOV</item>
      <item>ZRINKO ZRILIC</item>
    </izvorni_sadrzaj>
    <derivirana_varijabla naziv="DomainObject.Predmet.OstaliListNazivFormated_1">
      <item>EDVIN ŠIMUNOV</item>
      <item>ZRINKO ZRILIC</item>
    </derivirana_varijabla>
  </DomainObject.Predmet.OstaliListNazivFormated>
  <DomainObject.Predmet.OstaliListNazivFormatedOIB>
    <izvorni_sadrzaj>
      <item>EDVIN ŠIMUNOV, OIB 68167380523</item>
      <item>ZRINKO ZRILIC</item>
    </izvorni_sadrzaj>
    <derivirana_varijabla naziv="DomainObject.Predmet.OstaliListNazivFormatedOIB_1">
      <item>EDVIN ŠIMUNOV, OIB 68167380523</item>
      <item>ZRINKO ZRILIC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- PU, PODRUČNI URED ZADAR i dr.</izvorni_sadrzaj>
    <derivirana_varijabla naziv="DomainObject.Predmet.StrankaIDrugi_1">MF - PU, PODRUČNI URED ZADAR i dr.</derivirana_varijabla>
  </DomainObject.Predmet.StrankaIDrugi>
  <DomainObject.Predmet.ProtustrankaIDrugi>
    <izvorni_sadrzaj>ALBATROS društvo s ograničenom odgovornošću za trgovinu i turizam</izvorni_sadrzaj>
    <derivirana_varijabla naziv="DomainObject.Predmet.ProtustrankaIDrugi_1">ALBATROS društvo s ograničenom odgovornošću za trgovinu i turizam</derivirana_varijabla>
  </DomainObject.Predmet.ProtustrankaIDrugi>
  <DomainObject.Predmet.StrankaIDrugiAdressOIB>
    <izvorni_sadrzaj>MF - PU, PODRUČNI URED ZADAR i dr.</izvorni_sadrzaj>
    <derivirana_varijabla naziv="DomainObject.Predmet.StrankaIDrugiAdressOIB_1">MF - PU, PODRUČNI URED ZADAR i dr.</derivirana_varijabla>
  </DomainObject.Predmet.StrankaIDrugiAdressOIB>
  <DomainObject.Predmet.ProtustrankaIDrugiAdressOIB>
    <izvorni_sadrzaj>ALBATROS društvo s ograničenom odgovornošću za trgovinu i turizam, OIB 01664436289, Valerija de Ponte 7/A, Zadar</izvorni_sadrzaj>
    <derivirana_varijabla naziv="DomainObject.Predmet.ProtustrankaIDrugiAdressOIB_1">ALBATROS društvo s ograničenom odgovornošću za trgovinu i turizam, OIB 01664436289, Valerija de Ponte 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2014.</izvorni_sadrzaj>
    <derivirana_varijabla naziv="DomainObject.Predmet.OdlukaRjesenje.DatumDonosenjaOdluke_1">17. ožujka 2014.</derivirana_varijabla>
  </DomainObject.Predmet.OdlukaRjesenje.DatumDonosenjaOdluke>
  <DomainObject.Predmet.OdlukaRjesenje.DatumPravomocnosti>
    <izvorni_sadrzaj>9. travnja 2014.</izvorni_sadrzaj>
    <derivirana_varijabla naziv="DomainObject.Predmet.OdlukaRjesenje.DatumPravomocnosti_1">9. travnja 2014.</derivirana_varijabla>
  </DomainObject.Predmet.OdlukaRjesenje.DatumPravomocnosti>
  <DomainObject.Predmet.OdlukaRjesenje.Oznaka>
    <izvorni_sadrzaj>St-279/2013-4</izvorni_sadrzaj>
    <derivirana_varijabla naziv="DomainObject.Predmet.OdlukaRjesenje.Oznaka_1">St-279/2013-4</derivirana_varijabla>
  </DomainObject.Predmet.OdlukaRjesenje.Oznaka>
  <DomainObject.Predmet.SudioniciListNaziv>
    <izvorni_sadrzaj>
      <item>ALBATROS društvo s ograničenom odgovornošću za trgovinu i turizam</item>
      <item>MF - PU, PODRUČNI URED ZADAR</item>
      <item>EDVIN ŠIMUNOV</item>
      <item>Marin Cvitan</item>
      <item>ZRINKO ZRILIC</item>
    </izvorni_sadrzaj>
    <derivirana_varijabla naziv="DomainObject.Predmet.SudioniciListNaziv_1">
      <item>ALBATROS društvo s ograničenom odgovornošću za trgovinu i turizam</item>
      <item>MF - PU, PODRUČNI URED ZADAR</item>
      <item>EDVIN ŠIMUNOV</item>
      <item>Marin Cvitan</item>
      <item>ZRINKO ZRILIC</item>
    </derivirana_varijabla>
  </DomainObject.Predmet.SudioniciListNaziv>
  <DomainObject.Predmet.SudioniciListAdressOIB>
    <izvorni_sadrzaj>
      <item>ALBATROS društvo s ograničenom odgovornošću za trgovinu i turizam, OIB 01664436289, Valerija de Ponte 7/A,Zadar</item>
      <item>MF - PU, PODRUČNI URED ZADAR</item>
      <item>EDVIN ŠIMUNOV, OIB 68167380523, Poljanska 9,23000 Zadar</item>
      <item>Marin Cvitan, OIB 91728491228</item>
      <item>ZRINKO ZRILIC</item>
    </izvorni_sadrzaj>
    <derivirana_varijabla naziv="DomainObject.Predmet.SudioniciListAdressOIB_1">
      <item>ALBATROS društvo s ograničenom odgovornošću za trgovinu i turizam, OIB 01664436289, Valerija de Ponte 7/A,Zadar</item>
      <item>MF - PU, PODRUČNI URED ZADAR</item>
      <item>EDVIN ŠIMUNOV, OIB 68167380523, Poljanska 9,23000 Zadar</item>
      <item>Marin Cvitan, OIB 91728491228</item>
      <item>ZRINKO ZRILIC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01664436289</item>
      <item>, OIB null</item>
      <item>, OIB 68167380523</item>
      <item>, OIB 91728491228</item>
      <item>, OIB null</item>
    </izvorni_sadrzaj>
    <derivirana_varijabla naziv="DomainObject.Predmet.SudioniciListNazivOIB_1">
      <item>, OIB 01664436289</item>
      <item>, OIB null</item>
      <item>, OIB 68167380523</item>
      <item>, OIB 91728491228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310</properties:Words>
  <properties:Characters>1424</properties:Characters>
  <properties:Lines>58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2015-12-02T08:02:00Z</dcterms:created>
  <dc:creator>Ardena Bajlo</dc:creator>
  <cp:lastModifiedBy>wsadmin</cp:lastModifiedBy>
  <cp:lastPrinted>2010-02-05T10:42:00Z</cp:lastPrinted>
  <dcterms:modified xmlns:xsi="http://www.w3.org/2001/XMLSchema-instance" xsi:type="dcterms:W3CDTF">2015-12-04T06:57:00Z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