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fc3c" w14:paraId="f28fc3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702EA">
        <w:t>7</w:t>
      </w:r>
      <w:r w:rsidR="00FF59E7">
        <w:t>01/</w:t>
      </w:r>
      <w:r w:rsidRPr="00151FF0">
        <w:t>1</w:t>
      </w:r>
      <w:r w:rsidR="00911553">
        <w:t>6</w:t>
      </w:r>
      <w:r w:rsidRPr="00151FF0">
        <w:t>-</w:t>
      </w:r>
      <w:r w:rsidR="00FF59E7">
        <w:t>76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1306A4" w:rsidP="001306A4" w:rsidR="001306A4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</w:t>
      </w:r>
      <w:r w:rsidRPr="00DD3A28">
        <w:t>stečajnim dužnikom: EUROMES d.o.o. proizvodnja, trgovina i usluge u stečaju, Đakovo, Andrije Hebranga 102, MBS 030089070, OIB 38851490184</w:t>
      </w:r>
      <w:r w:rsidRPr="000B1DB2">
        <w:t xml:space="preserve">, dana </w:t>
      </w:r>
      <w:r w:rsidR="00B242FD" w:rsidRPr="00B242FD">
        <w:t xml:space="preserve">31. kolovoza </w:t>
      </w:r>
      <w:r w:rsidRPr="000B1DB2">
        <w:t>201</w:t>
      </w:r>
      <w:r>
        <w:t>8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C51A78" w:rsidP="001306A4" w:rsidR="007B6DF7">
      <w:pPr>
        <w:pStyle w:val="Tijeloteksta"/>
        <w:numPr>
          <w:ilvl w:val="0"/>
          <w:numId w:val="1"/>
        </w:numPr>
      </w:pPr>
      <w:r>
        <w:t>S</w:t>
      </w:r>
      <w:r w:rsidR="00F14D32">
        <w:t>tečajno</w:t>
      </w:r>
      <w:r w:rsidR="00911553">
        <w:t>m</w:t>
      </w:r>
      <w:r w:rsidR="00F14D32">
        <w:t xml:space="preserve"> upravitelj</w:t>
      </w:r>
      <w:r w:rsidR="00911553">
        <w:t>u</w:t>
      </w:r>
      <w:r w:rsidR="00F14D32">
        <w:t xml:space="preserve"> </w:t>
      </w:r>
      <w:r w:rsidR="0032516B">
        <w:t>Dragutin</w:t>
      </w:r>
      <w:r w:rsidR="001306A4" w:rsidRPr="001306A4">
        <w:t xml:space="preserve"> Romić, Čepin, Papuka 28, OIB 07423571519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</w:t>
      </w:r>
      <w:r w:rsidR="00F14D32">
        <w:t>za obnašanje dužnosti stečajn</w:t>
      </w:r>
      <w:r w:rsidR="000462E0">
        <w:t>og</w:t>
      </w:r>
      <w:r w:rsidR="00F14D32">
        <w:t xml:space="preserve"> </w:t>
      </w:r>
      <w:r w:rsidR="00E743A8">
        <w:t xml:space="preserve">upravitelja </w:t>
      </w:r>
      <w:r w:rsidR="00F14D32">
        <w:t xml:space="preserve">u </w:t>
      </w:r>
      <w:r w:rsidR="00107BC4">
        <w:t xml:space="preserve">bruto </w:t>
      </w:r>
      <w:r w:rsidR="00F14D32">
        <w:t xml:space="preserve">iznosu od </w:t>
      </w:r>
      <w:r w:rsidR="0032516B">
        <w:t>4.800,00</w:t>
      </w:r>
      <w:r w:rsidR="00E90780">
        <w:t xml:space="preserve"> kn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107BC4" w:rsidP="00AB601F" w:rsidR="00E26734">
      <w:pPr>
        <w:pStyle w:val="Tijeloteksta"/>
        <w:numPr>
          <w:ilvl w:val="0"/>
          <w:numId w:val="1"/>
        </w:numPr>
      </w:pPr>
      <w:r>
        <w:t>Dozvoljava se stečajnom upravitelju da nakon pravomoćnosti ovoga rješenja isplati iznos iz točke 1. izreke ovoga rješenja s žiro-računa stečajnog dužnika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DB43E9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690F38">
        <w:t>7</w:t>
      </w:r>
      <w:r w:rsidR="0032516B">
        <w:t>01</w:t>
      </w:r>
      <w:r w:rsidR="009B0F1B">
        <w:t>/</w:t>
      </w:r>
      <w:r w:rsidR="00FE5A6E">
        <w:t>1</w:t>
      </w:r>
      <w:r w:rsidR="00CC73C2">
        <w:t>6</w:t>
      </w:r>
      <w:r w:rsidR="009B0F1B">
        <w:t>-</w:t>
      </w:r>
      <w:r w:rsidR="0032516B">
        <w:t>18</w:t>
      </w:r>
      <w:r w:rsidR="009B0F1B">
        <w:t xml:space="preserve"> od </w:t>
      </w:r>
      <w:r w:rsidR="00CC73C2">
        <w:t>2</w:t>
      </w:r>
      <w:r w:rsidR="0032516B">
        <w:t>0</w:t>
      </w:r>
      <w:r w:rsidR="009B0F1B">
        <w:t>.</w:t>
      </w:r>
      <w:r w:rsidR="0032516B">
        <w:t>09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</w:t>
      </w:r>
      <w:r w:rsidR="006710FD">
        <w:t>otvoren</w:t>
      </w:r>
      <w:r w:rsidR="009B0F1B">
        <w:t xml:space="preserve"> je </w:t>
      </w:r>
      <w:r w:rsidR="006710FD">
        <w:t>stečajni</w:t>
      </w:r>
      <w:r w:rsidR="009B0F1B">
        <w:t xml:space="preserve"> postupak nad dužnikom i imenovan</w:t>
      </w:r>
      <w:r w:rsidR="0040049C">
        <w:t xml:space="preserve"> je</w:t>
      </w:r>
      <w:r w:rsidR="009B0F1B">
        <w:t xml:space="preserve"> </w:t>
      </w:r>
      <w:r w:rsidR="0032516B">
        <w:t>Dragutin Romić iz Čepina</w:t>
      </w:r>
      <w:r w:rsidR="00932A65">
        <w:t xml:space="preserve"> </w:t>
      </w:r>
      <w:r w:rsidR="009B0F1B">
        <w:t>za stečajn</w:t>
      </w:r>
      <w:r w:rsidR="00CC73C2">
        <w:t>og</w:t>
      </w:r>
      <w:r w:rsidR="009B0F1B">
        <w:t xml:space="preserve"> upravitelj</w:t>
      </w:r>
      <w:r w:rsidR="00CC73C2">
        <w:t>a</w:t>
      </w:r>
      <w:r w:rsidR="009B0F1B">
        <w:t>.</w:t>
      </w:r>
    </w:p>
    <w:p w:rsidRDefault="008D4802" w:rsidP="00DB43E9" w:rsidR="008D4802">
      <w:pPr>
        <w:pStyle w:val="Tijeloteksta"/>
      </w:pPr>
    </w:p>
    <w:p w:rsidRDefault="006710FD" w:rsidP="00DB43E9" w:rsidR="00F14D32">
      <w:pPr>
        <w:pStyle w:val="Tijeloteksta"/>
        <w:ind w:firstLine="708"/>
      </w:pPr>
      <w:r>
        <w:t>S</w:t>
      </w:r>
      <w:r w:rsidR="00BC69B4">
        <w:t>tečajn</w:t>
      </w:r>
      <w:r w:rsidR="00CC73C2">
        <w:t>i</w:t>
      </w:r>
      <w:r w:rsidR="00690F38">
        <w:t xml:space="preserve"> </w:t>
      </w:r>
      <w:r w:rsidR="00BC69B4">
        <w:t xml:space="preserve">upravitelj </w:t>
      </w:r>
      <w:r>
        <w:t xml:space="preserve">je svojim podneskom od </w:t>
      </w:r>
      <w:r w:rsidR="0032516B">
        <w:t>29</w:t>
      </w:r>
      <w:r>
        <w:t>.0</w:t>
      </w:r>
      <w:r w:rsidR="0032516B">
        <w:t>8</w:t>
      </w:r>
      <w:r>
        <w:t>.201</w:t>
      </w:r>
      <w:r w:rsidR="0032516B">
        <w:t>8</w:t>
      </w:r>
      <w:r>
        <w:t xml:space="preserve">., a budući je unovčena stečajna masa u ukupnom iznosu od </w:t>
      </w:r>
      <w:r w:rsidR="00FE5AB1">
        <w:t>30.001,00</w:t>
      </w:r>
      <w:r>
        <w:t xml:space="preserve"> kn</w:t>
      </w:r>
      <w:r w:rsidR="00A57B5D">
        <w:t>, predložio da mu se odredi nagrada.</w:t>
      </w:r>
    </w:p>
    <w:p w:rsidRDefault="00A57B5D" w:rsidP="00DB43E9" w:rsidR="00A57B5D">
      <w:pPr>
        <w:pStyle w:val="Tijeloteksta"/>
        <w:ind w:firstLine="708"/>
      </w:pPr>
    </w:p>
    <w:p w:rsidRDefault="00A57B5D" w:rsidP="00DB43E9" w:rsidR="00A57B5D">
      <w:pPr>
        <w:pStyle w:val="Tijeloteksta"/>
        <w:ind w:firstLine="708"/>
      </w:pPr>
      <w:r>
        <w:t xml:space="preserve">Uvidom u spis i dokumente u spisu utvrđeno je da je u ovom stečajnom postupku unovčena stečajna masa u ukupnom iznosu od </w:t>
      </w:r>
      <w:r w:rsidR="00FE5AB1" w:rsidRPr="00FE5AB1">
        <w:t xml:space="preserve">30.001,00 </w:t>
      </w:r>
      <w:r>
        <w:t>kn.</w:t>
      </w:r>
    </w:p>
    <w:p w:rsidRDefault="00A57B5D" w:rsidP="00DB43E9" w:rsidR="00A57B5D">
      <w:pPr>
        <w:pStyle w:val="Tijeloteksta"/>
        <w:ind w:firstLine="708"/>
      </w:pPr>
    </w:p>
    <w:p w:rsidRDefault="00DA1F7B" w:rsidP="00DB43E9" w:rsidR="00A57B5D">
      <w:pPr>
        <w:jc w:val="both"/>
      </w:pPr>
      <w:r>
        <w:tab/>
      </w:r>
      <w:r w:rsidR="00A57B5D">
        <w:t xml:space="preserve">Temeljem odredbe čl. 94. </w:t>
      </w:r>
      <w:r w:rsidR="00A57B5D" w:rsidRPr="004768CC">
        <w:rPr>
          <w:rFonts w:cstheme="majorBidi" w:hAnsiTheme="majorBidi" w:asciiTheme="majorBidi"/>
        </w:rPr>
        <w:t>Stečajnog zakona (NN 71/15)</w:t>
      </w:r>
      <w:r>
        <w:rPr>
          <w:rFonts w:cstheme="majorBidi" w:hAnsiTheme="majorBidi" w:asciiTheme="majorBidi"/>
        </w:rPr>
        <w:t xml:space="preserve"> i o</w:t>
      </w:r>
      <w:r w:rsidR="00E32439">
        <w:rPr>
          <w:rFonts w:cstheme="majorBidi" w:hAnsiTheme="majorBidi" w:asciiTheme="majorBidi"/>
        </w:rPr>
        <w:t>d</w:t>
      </w:r>
      <w:r>
        <w:rPr>
          <w:rFonts w:cstheme="majorBidi" w:hAnsiTheme="majorBidi" w:asciiTheme="majorBidi"/>
        </w:rPr>
        <w:t xml:space="preserve">redbe čl. 7. i 15. Uredbe o kriterijima i načinu obračuna i plaćanja nagrade stečajnim upraviteljima (NN 105/15) određen je način obračuna nagrade stečajnom upravitelju, te je prema vrijednosti unovčene stečajne mase u iznosu od </w:t>
      </w:r>
      <w:r w:rsidR="00FE5AB1" w:rsidRPr="00FE5AB1">
        <w:t xml:space="preserve">30.001,00 </w:t>
      </w:r>
      <w:r>
        <w:t>kn izračunata bruto nagrada i to</w:t>
      </w:r>
      <w:r w:rsidR="00FE5AB1">
        <w:t xml:space="preserve"> kako slijedi:</w:t>
      </w:r>
      <w:r>
        <w:t xml:space="preserve"> </w:t>
      </w:r>
      <w:r w:rsidR="00E32439">
        <w:t xml:space="preserve">za </w:t>
      </w:r>
      <w:r>
        <w:t>iznos</w:t>
      </w:r>
      <w:r w:rsidR="00E32439">
        <w:t xml:space="preserve"> od </w:t>
      </w:r>
      <w:r w:rsidR="00FE5AB1" w:rsidRPr="00FE5AB1">
        <w:t xml:space="preserve">30.001,00 </w:t>
      </w:r>
      <w:r w:rsidR="00E32439">
        <w:t xml:space="preserve">kn 16 % što iznosi </w:t>
      </w:r>
      <w:r w:rsidR="0036756A" w:rsidRPr="0036756A">
        <w:t>4.800,</w:t>
      </w:r>
      <w:r w:rsidR="0036756A">
        <w:t>16</w:t>
      </w:r>
      <w:r w:rsidR="0036756A" w:rsidRPr="0036756A">
        <w:t xml:space="preserve"> </w:t>
      </w:r>
      <w:r w:rsidR="00E32439">
        <w:t>kn.</w:t>
      </w:r>
    </w:p>
    <w:p w:rsidRDefault="00E32439" w:rsidP="00DB43E9" w:rsidR="00E32439">
      <w:pPr>
        <w:jc w:val="both"/>
      </w:pPr>
    </w:p>
    <w:p w:rsidRDefault="00DB43E9" w:rsidP="00DB43E9" w:rsidR="00DB43E9">
      <w:pPr>
        <w:jc w:val="both"/>
      </w:pPr>
    </w:p>
    <w:p w:rsidRDefault="00E32439" w:rsidP="00DB43E9" w:rsidR="00E32439">
      <w:pPr>
        <w:jc w:val="both"/>
        <w:rPr>
          <w:rFonts w:cstheme="majorBidi" w:hAnsiTheme="majorBidi" w:asciiTheme="majorBidi"/>
        </w:rPr>
      </w:pPr>
      <w:r>
        <w:tab/>
        <w:t xml:space="preserve">Slijedom navedenoga odlučeno je kao u izreci temeljem odredbe čl. 94. </w:t>
      </w:r>
      <w:r w:rsidRPr="004768CC">
        <w:rPr>
          <w:rFonts w:cstheme="majorBidi" w:hAnsiTheme="majorBidi" w:asciiTheme="majorBidi"/>
        </w:rPr>
        <w:t>Stečajnog zakona (NN 71/15</w:t>
      </w:r>
      <w:r w:rsidR="00AB3035">
        <w:rPr>
          <w:rFonts w:cstheme="majorBidi" w:hAnsiTheme="majorBidi" w:asciiTheme="majorBidi"/>
        </w:rPr>
        <w:t xml:space="preserve"> i 14/17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i odredbe čl. 7. i 15. Uredbe o kriterijima i načinu obračuna i plaćanja nagrade stečajnim upraviteljima (NN 105/15)</w:t>
      </w:r>
      <w:r w:rsidR="00DB43E9">
        <w:rPr>
          <w:rFonts w:cstheme="majorBidi" w:hAnsiTheme="majorBidi" w:asciiTheme="majorBidi"/>
        </w:rPr>
        <w:t>.</w:t>
      </w:r>
    </w:p>
    <w:p w:rsidRDefault="00A57B5D" w:rsidP="00DB43E9" w:rsidR="00A57B5D">
      <w:pPr>
        <w:pStyle w:val="Tijeloteksta"/>
        <w:ind w:firstLine="708"/>
      </w:pP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FD" w:rsidRPr="00B242FD">
        <w:t xml:space="preserve">31. kolovoza </w:t>
      </w:r>
      <w:r w:rsidRPr="008D4802">
        <w:t>20</w:t>
      </w:r>
      <w:r w:rsidR="00FF4063" w:rsidRPr="008D4802">
        <w:t>1</w:t>
      </w:r>
      <w:r w:rsidR="00AB3035">
        <w:t>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9320C3">
        <w:t>i</w:t>
      </w:r>
      <w:r>
        <w:t xml:space="preserve"> </w:t>
      </w:r>
      <w:r w:rsidR="0061543A">
        <w:t>upravitelj</w:t>
      </w:r>
      <w:r w:rsidR="00AB3035">
        <w:t xml:space="preserve"> Dragutin Romić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F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7173D" w:rsidRPr="00C7173D">
      <w:t>14 St-</w:t>
    </w:r>
    <w:r w:rsidR="00FF59E7" w:rsidRPr="00FF59E7">
      <w:t>701/16-76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07BC4"/>
    <w:rsid w:val="0011647C"/>
    <w:rsid w:val="001306A4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03DE3"/>
    <w:rsid w:val="00310CEE"/>
    <w:rsid w:val="00317D16"/>
    <w:rsid w:val="0032516B"/>
    <w:rsid w:val="003423A5"/>
    <w:rsid w:val="003504DC"/>
    <w:rsid w:val="00361758"/>
    <w:rsid w:val="0036756A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10F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553"/>
    <w:rsid w:val="00912CA9"/>
    <w:rsid w:val="00931E58"/>
    <w:rsid w:val="009320C3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B5D"/>
    <w:rsid w:val="00A57D3E"/>
    <w:rsid w:val="00A74469"/>
    <w:rsid w:val="00A90CA5"/>
    <w:rsid w:val="00A91489"/>
    <w:rsid w:val="00A924F5"/>
    <w:rsid w:val="00AB3035"/>
    <w:rsid w:val="00AB601F"/>
    <w:rsid w:val="00AB6394"/>
    <w:rsid w:val="00AD7E47"/>
    <w:rsid w:val="00AE693D"/>
    <w:rsid w:val="00AF6D89"/>
    <w:rsid w:val="00B01AEB"/>
    <w:rsid w:val="00B03B3C"/>
    <w:rsid w:val="00B06771"/>
    <w:rsid w:val="00B06FD1"/>
    <w:rsid w:val="00B242FD"/>
    <w:rsid w:val="00B32B35"/>
    <w:rsid w:val="00B41D7F"/>
    <w:rsid w:val="00B7486B"/>
    <w:rsid w:val="00B83C12"/>
    <w:rsid w:val="00BA301E"/>
    <w:rsid w:val="00BA70FC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1A78"/>
    <w:rsid w:val="00C7173D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C73C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1F7B"/>
    <w:rsid w:val="00DA29CF"/>
    <w:rsid w:val="00DA37DE"/>
    <w:rsid w:val="00DA3EA7"/>
    <w:rsid w:val="00DB43E9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2439"/>
    <w:rsid w:val="00E43D31"/>
    <w:rsid w:val="00E53416"/>
    <w:rsid w:val="00E575A0"/>
    <w:rsid w:val="00E57B52"/>
    <w:rsid w:val="00E743A8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E5AB1"/>
    <w:rsid w:val="00FF4063"/>
    <w:rsid w:val="00FF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F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F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FD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FD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F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F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FD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FD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  <item>HBOR</item>
    </izvorni_sadrzaj>
    <derivirana_varijabla naziv="DomainObject.Predmet.OstaliListFormated_1">
      <item>ŽDO GUO Osijek</item>
      <item>Dragutin Romić</item>
      <item>Tomislav Blažević</item>
      <item>HBOR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FormatedOIB_1">
      <item>ŽDO GUO Osijek</item>
      <item>Dragutin Romić, OIB 07423571519</item>
      <item>Tomislav Blažević, OIB 85488022813</item>
      <item>HBOR, OIB 26702280390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  <item>HBOR, Štrossmayerov trg 9, 10000 Zagreb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  <item>HBOR, Štrossmayerov trg 9, 10000 Zagreb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derivirana_varijabla>
  </DomainObject.Predmet.OstaliListFormatedWithAdressOIB>
  <DomainObject.Predmet.OstaliListNazivFormated>
    <izvorni_sadrzaj>
      <item>ŽDO GUO Osijek</item>
      <item>Dragutin Romić</item>
      <item>Tomislav Blažević</item>
      <item>HBOR</item>
    </izvorni_sadrzaj>
    <derivirana_varijabla naziv="DomainObject.Predmet.OstaliListNazivFormated_1">
      <item>ŽDO GUO Osijek</item>
      <item>Dragutin Romić</item>
      <item>Tomislav Blažević</item>
      <item>HBOR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NazivFormatedOIB_1">
      <item>ŽDO GUO Osijek</item>
      <item>Dragutin Romić, OIB 07423571519</item>
      <item>Tomislav Blažević, OIB 85488022813</item>
      <item>HBOR,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  <item>HBOR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  <item>HBOR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  <item>, OIB 26702280390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348</properties:Words>
  <properties:Characters>1841</properties:Characters>
  <properties:Lines>69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2017-07-12T09:59:00Z</dcterms:created>
  <dc:creator>banka</dc:creator>
  <cp:lastModifiedBy>Elizabeta Đeke</cp:lastModifiedBy>
  <cp:lastPrinted>2018-08-31T07:25:00Z</cp:lastPrinted>
  <dcterms:modified xmlns:xsi="http://www.w3.org/2001/XMLSchema-instance" xsi:type="dcterms:W3CDTF">2018-08-31T07:43:00Z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 st.uprav.docx)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