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5d529" w14:paraId="385d529" w:rsidRDefault="00D971AC" w:rsidP="006A08ED" w:rsidR="00D971AC" w:rsidRPr="002365A1">
      <w:pPr>
        <w:pStyle w:val="Naslov1"/>
        <w15:collapsed w:val="false"/>
        <w:rPr>
          <w:rFonts w:cs="Times New Roman" w:hAnsi="Times New Roman" w:ascii="Times New Roman"/>
          <w:b w:val="false"/>
          <w:sz w:val="24"/>
          <w:szCs w:val="24"/>
        </w:rPr>
      </w:pPr>
      <w:bookmarkStart w:name="_GoBack" w:id="0"/>
      <w:bookmarkEnd w:id="0"/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b w:val="false"/>
          <w:sz w:val="24"/>
          <w:szCs w:val="24"/>
        </w:rPr>
        <w:t>1 St-</w:t>
      </w:r>
      <w:r w:rsidR="00F33E6B">
        <w:rPr>
          <w:rFonts w:cs="Times New Roman" w:hAnsi="Times New Roman" w:ascii="Times New Roman"/>
          <w:b w:val="false"/>
          <w:sz w:val="24"/>
          <w:szCs w:val="24"/>
        </w:rPr>
        <w:t>33</w:t>
      </w:r>
      <w:r w:rsidR="00247D77">
        <w:rPr>
          <w:rFonts w:cs="Times New Roman" w:hAnsi="Times New Roman" w:ascii="Times New Roman"/>
          <w:b w:val="false"/>
          <w:sz w:val="24"/>
          <w:szCs w:val="24"/>
        </w:rPr>
        <w:t>97</w:t>
      </w:r>
      <w:r w:rsidR="009E4EB6">
        <w:rPr>
          <w:rFonts w:cs="Times New Roman" w:hAnsi="Times New Roman" w:ascii="Times New Roman"/>
          <w:b w:val="false"/>
          <w:sz w:val="24"/>
          <w:szCs w:val="24"/>
        </w:rPr>
        <w:t>/17</w:t>
      </w:r>
    </w:p>
    <w:p w:rsidRDefault="00D971AC" w:rsidP="00D971AC" w:rsidR="00D971AC" w:rsidRPr="002365A1"/>
    <w:p w:rsidRDefault="00CC4F74" w:rsidP="00D971AC" w:rsidR="00D971AC" w:rsidRPr="002365A1">
      <w:r>
        <w:rPr>
          <w:noProof/>
          <w:color w:val="000000"/>
        </w:rPr>
        <w:t xml:space="preserve">               </w:t>
      </w:r>
      <w:r w:rsidRPr="00CF2492">
        <w:rPr>
          <w:noProof/>
          <w:color w:val="000000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C5353" w:rsidP="00D971AC" w:rsidR="003C5353" w:rsidRPr="002365A1"/>
    <w:p w:rsidRDefault="00D971AC" w:rsidP="00D971AC" w:rsidR="00D971AC" w:rsidRPr="002365A1">
      <w:r w:rsidRPr="002365A1">
        <w:rPr>
          <w:b/>
        </w:rPr>
        <w:t xml:space="preserve">      </w:t>
      </w:r>
      <w:r w:rsidRPr="002365A1">
        <w:t>REPUBLIKA HRVATSKA</w:t>
      </w:r>
    </w:p>
    <w:p w:rsidRDefault="00D971AC" w:rsidP="00D971AC" w:rsidR="00D971AC" w:rsidRPr="002365A1"/>
    <w:p w:rsidRDefault="00D971AC" w:rsidP="00D971AC" w:rsidR="00D971AC" w:rsidRPr="002365A1">
      <w:r w:rsidRPr="002365A1">
        <w:t xml:space="preserve"> TRGOVAČKI SUD U ZAGREBU</w:t>
      </w:r>
    </w:p>
    <w:p w:rsidRDefault="002365A1" w:rsidP="00D971AC" w:rsidR="00D971AC" w:rsidRPr="002365A1">
      <w:r>
        <w:t xml:space="preserve">     </w:t>
      </w:r>
      <w:r w:rsidR="00E05BE8">
        <w:t xml:space="preserve">   </w:t>
      </w:r>
      <w:r>
        <w:t xml:space="preserve"> </w:t>
      </w:r>
      <w:r w:rsidR="00CC4F74">
        <w:t>Stalna služba u Karlovcu</w:t>
      </w:r>
      <w:r w:rsidR="00D971AC" w:rsidRPr="002365A1">
        <w:t xml:space="preserve"> </w:t>
      </w:r>
    </w:p>
    <w:p w:rsidRDefault="00E05BE8" w:rsidP="00D971AC" w:rsidR="003C5353" w:rsidRPr="002365A1">
      <w:r>
        <w:t xml:space="preserve">   </w:t>
      </w:r>
      <w:r w:rsidR="003C5353" w:rsidRPr="002365A1">
        <w:t xml:space="preserve">Karlovac, </w:t>
      </w:r>
      <w:r w:rsidR="00CC4F74">
        <w:t>Trg hrvatskih branitelja 1/II</w:t>
      </w:r>
    </w:p>
    <w:p w:rsidRDefault="003C5353" w:rsidP="00D971AC" w:rsidR="003C5353" w:rsidRPr="002365A1"/>
    <w:p w:rsidRDefault="003C5353" w:rsidP="003C5353" w:rsidR="00D971AC" w:rsidRPr="002365A1">
      <w:pPr>
        <w:jc w:val="center"/>
      </w:pPr>
      <w:r w:rsidRPr="002365A1">
        <w:t>R</w:t>
      </w:r>
      <w:r w:rsidR="002365A1">
        <w:t xml:space="preserve"> </w:t>
      </w:r>
      <w:r w:rsidRPr="002365A1">
        <w:t>E</w:t>
      </w:r>
      <w:r w:rsidR="002365A1">
        <w:t xml:space="preserve"> </w:t>
      </w:r>
      <w:r w:rsidRPr="002365A1">
        <w:t>P</w:t>
      </w:r>
      <w:r w:rsidR="002365A1">
        <w:t xml:space="preserve"> </w:t>
      </w:r>
      <w:r w:rsidRPr="002365A1">
        <w:t>U</w:t>
      </w:r>
      <w:r w:rsidR="002365A1">
        <w:t xml:space="preserve"> </w:t>
      </w:r>
      <w:r w:rsidRPr="002365A1">
        <w:t>B</w:t>
      </w:r>
      <w:r w:rsidR="002365A1">
        <w:t xml:space="preserve"> </w:t>
      </w:r>
      <w:r w:rsidRPr="002365A1">
        <w:t>L</w:t>
      </w:r>
      <w:r w:rsidR="002365A1">
        <w:t xml:space="preserve"> </w:t>
      </w:r>
      <w:r w:rsidRPr="002365A1">
        <w:t>I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  <w:r w:rsidR="002365A1">
        <w:t xml:space="preserve">  </w:t>
      </w:r>
      <w:r w:rsidRPr="002365A1">
        <w:t xml:space="preserve"> H</w:t>
      </w:r>
      <w:r w:rsidR="002365A1">
        <w:t xml:space="preserve"> </w:t>
      </w:r>
      <w:r w:rsidRPr="002365A1">
        <w:t>R</w:t>
      </w:r>
      <w:r w:rsidR="002365A1">
        <w:t xml:space="preserve"> </w:t>
      </w:r>
      <w:r w:rsidRPr="002365A1">
        <w:t>V</w:t>
      </w:r>
      <w:r w:rsidR="002365A1">
        <w:t xml:space="preserve"> </w:t>
      </w:r>
      <w:r w:rsidRPr="002365A1">
        <w:t>A</w:t>
      </w:r>
      <w:r w:rsidR="002365A1">
        <w:t xml:space="preserve"> </w:t>
      </w:r>
      <w:r w:rsidRPr="002365A1">
        <w:t>T</w:t>
      </w:r>
      <w:r w:rsidR="002365A1">
        <w:t xml:space="preserve"> </w:t>
      </w:r>
      <w:r w:rsidRPr="002365A1">
        <w:t>S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</w:p>
    <w:p w:rsidRDefault="00D971AC" w:rsidP="00D971AC" w:rsidR="00D971AC" w:rsidRPr="002365A1"/>
    <w:p w:rsidRDefault="00D971AC" w:rsidP="003C5353" w:rsidR="00D971AC">
      <w:pPr>
        <w:tabs>
          <w:tab w:pos="4050" w:val="left"/>
        </w:tabs>
        <w:jc w:val="center"/>
      </w:pPr>
      <w:r w:rsidRPr="002365A1">
        <w:t>R J E Š E N J E</w:t>
      </w:r>
    </w:p>
    <w:p w:rsidRDefault="00FF2837" w:rsidP="003C5353" w:rsidR="00FF2837">
      <w:pPr>
        <w:tabs>
          <w:tab w:pos="4050" w:val="left"/>
        </w:tabs>
        <w:jc w:val="center"/>
      </w:pPr>
      <w:r>
        <w:t>I</w:t>
      </w:r>
    </w:p>
    <w:p w:rsidRDefault="00FF2837" w:rsidP="003C5353" w:rsidR="00FF2837" w:rsidRPr="002365A1">
      <w:pPr>
        <w:tabs>
          <w:tab w:pos="4050" w:val="left"/>
        </w:tabs>
        <w:jc w:val="center"/>
      </w:pPr>
      <w:r>
        <w:t>Z A K L J U Č A K</w:t>
      </w:r>
    </w:p>
    <w:p w:rsidRDefault="00D971AC" w:rsidP="00D971AC" w:rsidR="00D971AC" w:rsidRPr="002365A1"/>
    <w:p w:rsidRDefault="00D971AC" w:rsidP="003C5353" w:rsidR="00D971AC" w:rsidRPr="002365A1">
      <w:pPr>
        <w:jc w:val="both"/>
      </w:pPr>
      <w:r w:rsidRPr="002365A1">
        <w:tab/>
      </w:r>
      <w:r w:rsidR="003C5353" w:rsidRPr="002365A1">
        <w:t>TRGOVAČKI SUD U ZAGREBU, Stalna služba</w:t>
      </w:r>
      <w:r w:rsidR="00FD147F">
        <w:t xml:space="preserve"> u Karlovcu</w:t>
      </w:r>
      <w:r w:rsidR="003C5353" w:rsidRPr="002365A1">
        <w:rPr>
          <w:b/>
        </w:rPr>
        <w:t>,</w:t>
      </w:r>
      <w:r w:rsidR="003C5353" w:rsidRPr="002365A1">
        <w:t xml:space="preserve"> po sucu Jadranki Mađeruh, kao stečajnom sucu, odlučujući o prijedlogu pred</w:t>
      </w:r>
      <w:r w:rsidR="00740757">
        <w:t xml:space="preserve">lagatelja </w:t>
      </w:r>
      <w:r w:rsidR="002372CB">
        <w:t xml:space="preserve">Financijska agencija, Regionalni centar Zagreb, Podružnica Zagreb, Zagreb, </w:t>
      </w:r>
      <w:r w:rsidR="00C7419C" w:rsidRPr="00C7419C">
        <w:t>Trg Svibanjskih žrtava 1995. 1, OIB: 85821130368, za otvaranje stečajnog postupka nad dužnikom</w:t>
      </w:r>
      <w:r w:rsidR="002372CB">
        <w:t xml:space="preserve"> </w:t>
      </w:r>
      <w:r w:rsidR="00247D77">
        <w:t>TINMAN KID j.d.o.o., Zagreb, Svetojakobska 2, OIB: 50230300754</w:t>
      </w:r>
      <w:r w:rsidR="00CE4298">
        <w:t>,</w:t>
      </w:r>
      <w:r w:rsidR="00F32EC9">
        <w:t xml:space="preserve"> </w:t>
      </w:r>
      <w:r w:rsidR="00F8037B">
        <w:t>10. siječnja 2018.</w:t>
      </w:r>
    </w:p>
    <w:p w:rsidRDefault="003C5353" w:rsidP="003C5353" w:rsidR="003C5353" w:rsidRPr="002365A1">
      <w:pPr>
        <w:jc w:val="both"/>
      </w:pPr>
    </w:p>
    <w:p w:rsidRDefault="00D971AC" w:rsidP="00D971AC" w:rsidR="00D971AC" w:rsidRPr="002365A1">
      <w:pPr>
        <w:jc w:val="center"/>
      </w:pPr>
      <w:r w:rsidRPr="002365A1">
        <w:t>r i j e š i o     j e</w:t>
      </w:r>
    </w:p>
    <w:p w:rsidRDefault="00D971AC" w:rsidP="00D971AC" w:rsidR="00D971AC" w:rsidRPr="002365A1">
      <w:pPr>
        <w:jc w:val="center"/>
      </w:pPr>
    </w:p>
    <w:p w:rsidRDefault="00D971AC" w:rsidP="00D971AC" w:rsidR="00D971AC" w:rsidRPr="002365A1"/>
    <w:p w:rsidRDefault="00D971AC" w:rsidP="00B96079" w:rsidR="00D971AC">
      <w:pPr>
        <w:ind w:firstLine="708"/>
        <w:jc w:val="both"/>
      </w:pPr>
      <w:r w:rsidRPr="002365A1">
        <w:t xml:space="preserve">Pokreće se </w:t>
      </w:r>
      <w:r w:rsidR="00740757">
        <w:t xml:space="preserve">prethodni </w:t>
      </w:r>
      <w:r w:rsidRPr="002365A1">
        <w:t xml:space="preserve">postupak radi utvrđivanja </w:t>
      </w:r>
      <w:r w:rsidR="00740757">
        <w:t xml:space="preserve">pretpostavki za otvaranje stečajnog postupka nad dužnikom </w:t>
      </w:r>
      <w:r w:rsidR="00247D77">
        <w:t>TINMAN KID j.d.o.o., Zagreb, Svetojakobska 2, OIB: 50230300754</w:t>
      </w:r>
      <w:r w:rsidR="00CE4298">
        <w:t>.</w:t>
      </w:r>
    </w:p>
    <w:p w:rsidRDefault="00740757" w:rsidP="003C5353" w:rsidR="00740757">
      <w:pPr>
        <w:ind w:left="708"/>
        <w:jc w:val="both"/>
      </w:pPr>
    </w:p>
    <w:p w:rsidRDefault="00740757" w:rsidP="00740757" w:rsidR="00740757">
      <w:pPr>
        <w:ind w:left="708"/>
        <w:jc w:val="center"/>
      </w:pPr>
      <w:r>
        <w:t>z a k l j u č i o   j e</w:t>
      </w:r>
    </w:p>
    <w:p w:rsidRDefault="00740757" w:rsidP="003C5353" w:rsidR="00740757" w:rsidRPr="002365A1">
      <w:pPr>
        <w:ind w:left="708"/>
        <w:jc w:val="both"/>
      </w:pPr>
    </w:p>
    <w:p w:rsidRDefault="006A08ED" w:rsidP="00B6425F" w:rsidR="002365A1" w:rsidRPr="00676B0D">
      <w:pPr>
        <w:numPr>
          <w:ilvl w:val="0"/>
          <w:numId w:val="6"/>
        </w:numPr>
        <w:jc w:val="both"/>
      </w:pPr>
      <w:r w:rsidRPr="002365A1">
        <w:t xml:space="preserve">Naređuje se </w:t>
      </w:r>
      <w:r w:rsidR="002372CB">
        <w:t>osob</w:t>
      </w:r>
      <w:r w:rsidR="00E22F68">
        <w:t>i</w:t>
      </w:r>
      <w:r w:rsidR="00740757">
        <w:t xml:space="preserve"> ovlašten</w:t>
      </w:r>
      <w:r w:rsidR="00E22F68">
        <w:t>oj</w:t>
      </w:r>
      <w:r w:rsidR="00740757">
        <w:t xml:space="preserve"> za zastupanje</w:t>
      </w:r>
      <w:r w:rsidR="009E4EB6" w:rsidRPr="009E4EB6">
        <w:t xml:space="preserve"> </w:t>
      </w:r>
      <w:r w:rsidR="00740757">
        <w:t xml:space="preserve">dužnika </w:t>
      </w:r>
      <w:r w:rsidR="00247D77">
        <w:t>TINMAN KID j.d.o.o., Zagreb, Svetojakobska 2, OIB: 50230300754</w:t>
      </w:r>
      <w:r w:rsidR="00F8037B">
        <w:t>,</w:t>
      </w:r>
      <w:r w:rsidR="006C4C3C">
        <w:t xml:space="preserve"> </w:t>
      </w:r>
      <w:r w:rsidR="00247D77">
        <w:t>Davoru Reštegorcu, Sesvete, I. Ančića 13, OIB: 40818828725</w:t>
      </w:r>
      <w:r w:rsidR="006E5EE6">
        <w:t>,</w:t>
      </w:r>
      <w:r w:rsidR="00924DF6">
        <w:t xml:space="preserve"> </w:t>
      </w:r>
      <w:r w:rsidRPr="002365A1">
        <w:t>da u roku 8 dana dostav</w:t>
      </w:r>
      <w:r w:rsidR="00696DBE">
        <w:t>i</w:t>
      </w:r>
      <w:r w:rsidRPr="002365A1">
        <w:t xml:space="preserve"> ovom sudu </w:t>
      </w:r>
      <w:r w:rsidR="00740757">
        <w:t>popis imovine i obveza dužnika, a koji se sastoji od naznake</w:t>
      </w:r>
      <w:r w:rsidR="002365A1" w:rsidRPr="00676B0D">
        <w:t xml:space="preserve">: 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nekretnina i pokretnina dužnika,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imovinskih prava dužnika na tuđim stvarima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novčanih i nenovčanih tražbina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drugih prava koj</w:t>
      </w:r>
      <w:r w:rsidR="00B96079">
        <w:t>i</w:t>
      </w:r>
      <w:r>
        <w:t xml:space="preserve"> čine imovinu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novčanih sredstva na računima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druge imovine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obveza dužnika unesenih u njegove poslovne knjige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drugih novčanih i nenovčanih obveza dužnika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razlučnih prava na imovini dužnika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 xml:space="preserve">izlučnih prava 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lastRenderedPageBreak/>
        <w:t>prosječnih mjesečnih troškova redovnog poslovanja dužnika u posljednjih godinu dana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postupaka pred sudovima ili javnopravnim tijelima u kojima je dužnik stranka i visinu ili opis tražbine koja je predmet postupka.</w:t>
      </w:r>
    </w:p>
    <w:p w:rsidRDefault="00740757" w:rsidP="00740757" w:rsidR="00740757">
      <w:pPr>
        <w:ind w:left="1788"/>
        <w:jc w:val="both"/>
      </w:pPr>
      <w:r>
        <w:t>U popisu imovine i obveza moraju se navesti podaci o pravnoj i činjeničnoj osnovi u odnosu na svaki dio imovine i obveza, te o dokazima, osobito ispravama, kojima  se oni mogu potkrijepiti i potvrditi te da su navedeni podaci točni i potpuni i da ništa od imovine i obveza nije zatajio.</w:t>
      </w:r>
    </w:p>
    <w:p w:rsidRDefault="00D971AC" w:rsidP="00D971AC" w:rsidR="00D971AC" w:rsidRPr="002365A1">
      <w:pPr>
        <w:ind w:firstLine="708"/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Ako osob</w:t>
      </w:r>
      <w:r w:rsidR="00E22F68">
        <w:t>a</w:t>
      </w:r>
      <w:r>
        <w:t xml:space="preserve"> ovlašten</w:t>
      </w:r>
      <w:r w:rsidR="00E22F68">
        <w:t>a</w:t>
      </w:r>
      <w:r>
        <w:t xml:space="preserve"> za zastupanje dužnika u roku iz točke I. ovog zaključka ne dostav</w:t>
      </w:r>
      <w:r w:rsidR="00E22F68">
        <w:t>i</w:t>
      </w:r>
      <w:r>
        <w:t xml:space="preserve"> popis imovine i obveza dužnika, sud će odrediti saslušanje osob</w:t>
      </w:r>
      <w:r w:rsidR="00E22F68">
        <w:t>e</w:t>
      </w:r>
      <w:r w:rsidR="002372CB">
        <w:t xml:space="preserve"> ovlašten</w:t>
      </w:r>
      <w:r w:rsidR="00E22F68">
        <w:t>e</w:t>
      </w:r>
      <w:r>
        <w:t xml:space="preserve"> za zastupanje dužnika.</w:t>
      </w:r>
    </w:p>
    <w:p w:rsidRDefault="00717F33" w:rsidP="00717F33" w:rsidR="00717F33">
      <w:pPr>
        <w:ind w:left="1833"/>
        <w:jc w:val="both"/>
      </w:pPr>
    </w:p>
    <w:p w:rsidRDefault="00717F33" w:rsidP="00717F33" w:rsidR="00717F33">
      <w:pPr>
        <w:ind w:left="1833"/>
        <w:jc w:val="both"/>
      </w:pPr>
      <w:r>
        <w:t>U slučaju neodazivanja na saslušanje sud može osob</w:t>
      </w:r>
      <w:r w:rsidR="00E22F68">
        <w:t>i</w:t>
      </w:r>
      <w:r>
        <w:t xml:space="preserve"> ovlašten</w:t>
      </w:r>
      <w:r w:rsidR="00E22F68">
        <w:t>oj</w:t>
      </w:r>
      <w:r>
        <w:t xml:space="preserve"> za zastupanje </w:t>
      </w:r>
      <w:r w:rsidR="00E22F68">
        <w:t xml:space="preserve">dužnika </w:t>
      </w:r>
      <w:r>
        <w:t xml:space="preserve">odrediti dovođenje, a može </w:t>
      </w:r>
      <w:r w:rsidR="00E22F68">
        <w:t>ju</w:t>
      </w:r>
      <w:r>
        <w:t xml:space="preserve"> i kazniti novčanom kaznom u iznosu do 10.000,00 kn.</w:t>
      </w:r>
    </w:p>
    <w:p w:rsidRDefault="00717F33" w:rsidP="00717F33" w:rsidR="00717F33">
      <w:pPr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Za davanje neistinitog ili nepotpunog popisa imovine i obveza, dužnik odgovara kao za davanje lažnog iskaza u postupku pred sudom.</w:t>
      </w:r>
    </w:p>
    <w:p w:rsidRDefault="00717F33" w:rsidP="00717F33" w:rsidR="00717F33">
      <w:pPr>
        <w:ind w:left="1833"/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Osob</w:t>
      </w:r>
      <w:r w:rsidR="00E22F68">
        <w:t>a</w:t>
      </w:r>
      <w:r w:rsidR="002372CB">
        <w:t xml:space="preserve"> ovlašten</w:t>
      </w:r>
      <w:r w:rsidR="00E22F68">
        <w:t>a</w:t>
      </w:r>
      <w:r>
        <w:t xml:space="preserve"> za zastupanje dužnika po zakonu odgovara vjerovnicima osobno za naknadu štete koju</w:t>
      </w:r>
      <w:r w:rsidR="002372CB">
        <w:t xml:space="preserve"> im </w:t>
      </w:r>
      <w:r w:rsidR="00E22F68">
        <w:t xml:space="preserve">je </w:t>
      </w:r>
      <w:r>
        <w:t>prouzročil</w:t>
      </w:r>
      <w:r w:rsidR="00E22F68">
        <w:t>a</w:t>
      </w:r>
      <w:r>
        <w:t xml:space="preserve"> uskratom davanja ili davanja netočnih ili nepotpunih podataka, obavijesti i izvješća. </w:t>
      </w:r>
    </w:p>
    <w:p w:rsidRDefault="00717F33" w:rsidP="00717F33" w:rsidR="00717F33">
      <w:pPr>
        <w:pStyle w:val="Odlomakpopisa"/>
      </w:pPr>
    </w:p>
    <w:p w:rsidRDefault="00717F33" w:rsidP="00717F33" w:rsidR="002365A1" w:rsidRPr="00676B0D">
      <w:pPr>
        <w:numPr>
          <w:ilvl w:val="0"/>
          <w:numId w:val="6"/>
        </w:numPr>
        <w:jc w:val="both"/>
      </w:pPr>
      <w:r>
        <w:t xml:space="preserve">Zakazuje se ročište radi očitovanja o prijedlogu za otvaranje stečajnog postupka za dan </w:t>
      </w:r>
      <w:r w:rsidR="00F8037B">
        <w:rPr>
          <w:b/>
        </w:rPr>
        <w:t>1</w:t>
      </w:r>
      <w:r w:rsidR="00F33E6B">
        <w:rPr>
          <w:b/>
        </w:rPr>
        <w:t>3</w:t>
      </w:r>
      <w:r w:rsidR="00F8037B">
        <w:rPr>
          <w:b/>
        </w:rPr>
        <w:t>. ožujka</w:t>
      </w:r>
      <w:r w:rsidR="002E5C4F">
        <w:rPr>
          <w:b/>
        </w:rPr>
        <w:t xml:space="preserve"> 2018</w:t>
      </w:r>
      <w:r w:rsidR="00607035">
        <w:rPr>
          <w:b/>
        </w:rPr>
        <w:t xml:space="preserve">. u </w:t>
      </w:r>
      <w:r w:rsidR="006E5EE6">
        <w:rPr>
          <w:b/>
        </w:rPr>
        <w:t>9,</w:t>
      </w:r>
      <w:r w:rsidR="00247D77">
        <w:rPr>
          <w:b/>
        </w:rPr>
        <w:t>2</w:t>
      </w:r>
      <w:r w:rsidR="00856560">
        <w:rPr>
          <w:b/>
        </w:rPr>
        <w:t>0</w:t>
      </w:r>
      <w:r w:rsidR="00607035">
        <w:rPr>
          <w:b/>
        </w:rPr>
        <w:t xml:space="preserve"> sati</w:t>
      </w:r>
      <w:r w:rsidR="002365A1" w:rsidRPr="00676B0D">
        <w:t xml:space="preserve"> u zgradi </w:t>
      </w:r>
      <w:r w:rsidR="004702FA">
        <w:t xml:space="preserve">ovog </w:t>
      </w:r>
      <w:r w:rsidR="002365A1" w:rsidRPr="00676B0D">
        <w:t xml:space="preserve">suda u Karlovcu, </w:t>
      </w:r>
      <w:r w:rsidR="00CC4F74">
        <w:t>Trg hrvatskih branitelja 1/II, soba broj 207,</w:t>
      </w:r>
      <w:r w:rsidR="002365A1" w:rsidRPr="00676B0D">
        <w:t xml:space="preserve"> na koje se dostavom ovog zaključka pozivaju:</w:t>
      </w:r>
    </w:p>
    <w:p w:rsidRDefault="002365A1" w:rsidP="002365A1" w:rsidR="002365A1" w:rsidRPr="00676B0D">
      <w:pPr>
        <w:numPr>
          <w:ilvl w:val="1"/>
          <w:numId w:val="6"/>
        </w:numPr>
        <w:jc w:val="both"/>
      </w:pPr>
      <w:r w:rsidRPr="00676B0D">
        <w:t>dužnik,</w:t>
      </w:r>
    </w:p>
    <w:p w:rsidRDefault="00717F33" w:rsidP="002365A1" w:rsidR="00607035">
      <w:pPr>
        <w:numPr>
          <w:ilvl w:val="1"/>
          <w:numId w:val="6"/>
        </w:numPr>
        <w:jc w:val="both"/>
      </w:pPr>
      <w:r>
        <w:t>osob</w:t>
      </w:r>
      <w:r w:rsidR="00E22F68">
        <w:t>a</w:t>
      </w:r>
      <w:r w:rsidR="002372CB">
        <w:t xml:space="preserve"> ovlašten</w:t>
      </w:r>
      <w:r w:rsidR="00E22F68">
        <w:t>a</w:t>
      </w:r>
      <w:r>
        <w:t xml:space="preserve"> za zastupanje</w:t>
      </w:r>
      <w:r w:rsidR="002365A1">
        <w:t xml:space="preserve"> dužnika</w:t>
      </w:r>
      <w:r>
        <w:t xml:space="preserve"> po zakonu</w:t>
      </w:r>
      <w:r w:rsidR="00607035">
        <w:t>,</w:t>
      </w:r>
    </w:p>
    <w:p w:rsidRDefault="00607035" w:rsidP="002365A1" w:rsidR="002365A1">
      <w:pPr>
        <w:numPr>
          <w:ilvl w:val="1"/>
          <w:numId w:val="6"/>
        </w:numPr>
        <w:jc w:val="both"/>
      </w:pPr>
      <w:r>
        <w:t>FINA</w:t>
      </w:r>
      <w:r w:rsidR="002365A1">
        <w:t>.</w:t>
      </w:r>
    </w:p>
    <w:p w:rsidRDefault="002365A1" w:rsidP="002365A1" w:rsidR="002365A1" w:rsidRPr="00676B0D">
      <w:pPr>
        <w:ind w:left="1788"/>
        <w:jc w:val="both"/>
      </w:pPr>
    </w:p>
    <w:p w:rsidRDefault="002365A1" w:rsidP="00717F33" w:rsidR="002365A1" w:rsidRPr="00676B0D">
      <w:pPr>
        <w:numPr>
          <w:ilvl w:val="0"/>
          <w:numId w:val="6"/>
        </w:numPr>
        <w:jc w:val="both"/>
      </w:pPr>
      <w:r w:rsidRPr="00676B0D">
        <w:t>Pozvane osobe mogu se i pisano izjasniti o prijedlogu.</w:t>
      </w:r>
    </w:p>
    <w:p w:rsidRDefault="002365A1" w:rsidP="002365A1" w:rsidR="002365A1" w:rsidRPr="00676B0D">
      <w:pPr>
        <w:ind w:left="708"/>
        <w:jc w:val="both"/>
      </w:pPr>
    </w:p>
    <w:p w:rsidRDefault="002365A1" w:rsidP="002365A1" w:rsidR="002365A1" w:rsidRPr="00676B0D"/>
    <w:p w:rsidRDefault="002365A1" w:rsidP="002365A1" w:rsidR="002365A1" w:rsidRPr="00B067C5">
      <w:pPr>
        <w:jc w:val="center"/>
      </w:pPr>
      <w:r w:rsidRPr="00B067C5">
        <w:t>Obrazloženje</w:t>
      </w:r>
    </w:p>
    <w:p w:rsidRDefault="002365A1" w:rsidP="002365A1" w:rsidR="002365A1" w:rsidRPr="00676B0D"/>
    <w:p w:rsidRDefault="002365A1" w:rsidP="002365A1" w:rsidR="002365A1" w:rsidRPr="00676B0D"/>
    <w:p w:rsidRDefault="002365A1" w:rsidP="002365A1" w:rsidR="00283EB7">
      <w:pPr>
        <w:jc w:val="both"/>
      </w:pPr>
      <w:r w:rsidRPr="00676B0D">
        <w:tab/>
      </w:r>
      <w:r w:rsidR="004702FA" w:rsidRPr="004702FA">
        <w:t>Financijska agencija, Regionalni centar Zagreb, Podružnica Zagreb, Zagreb, Trg Svibanjskih žrtava 1995. 1, OIB: 85821130368</w:t>
      </w:r>
      <w:r w:rsidR="00607035">
        <w:t xml:space="preserve">, </w:t>
      </w:r>
      <w:r w:rsidR="00D83310">
        <w:t xml:space="preserve"> je  </w:t>
      </w:r>
      <w:r w:rsidR="00247D77">
        <w:t>28. prosinca</w:t>
      </w:r>
      <w:r w:rsidR="009E4EB6">
        <w:t xml:space="preserve"> 2017</w:t>
      </w:r>
      <w:r w:rsidR="00D83310">
        <w:t>.</w:t>
      </w:r>
      <w:r w:rsidR="004702FA">
        <w:t xml:space="preserve"> podnijela</w:t>
      </w:r>
      <w:r w:rsidR="00A02C8C">
        <w:t xml:space="preserve"> </w:t>
      </w:r>
      <w:r w:rsidRPr="00676B0D">
        <w:t>prijedlog za otvaranje stečajnog postupka nad dužnikom</w:t>
      </w:r>
      <w:r w:rsidR="00283EB7">
        <w:t xml:space="preserve"> </w:t>
      </w:r>
      <w:r w:rsidR="00247D77">
        <w:t>TINMAN KID j.d.o.o., Zagreb, Svetojakobska 2, OIB: 50230300754,</w:t>
      </w:r>
      <w:r w:rsidR="00775E54">
        <w:t xml:space="preserve"> </w:t>
      </w:r>
      <w:r w:rsidR="004702FA">
        <w:t>temeljem čl</w:t>
      </w:r>
      <w:r w:rsidR="00F32EC9">
        <w:t>. 110. st. 1.</w:t>
      </w:r>
      <w:r w:rsidR="004702FA">
        <w:t xml:space="preserve"> Stečajnog zakona (Narodne novine broj 71/15, dalje:SZ), s obzirom da dužnik ima evidentirane neizvršene osnove za plaćanje u neprekinutom razdoblju duljem od 120 dana.</w:t>
      </w:r>
      <w:r w:rsidR="00A02C8C">
        <w:t xml:space="preserve"> </w:t>
      </w:r>
    </w:p>
    <w:p w:rsidRDefault="004702FA" w:rsidP="002365A1" w:rsidR="004702FA">
      <w:pPr>
        <w:jc w:val="both"/>
      </w:pPr>
    </w:p>
    <w:p w:rsidRDefault="00283EB7" w:rsidP="004702FA" w:rsidR="00954AC7">
      <w:pPr>
        <w:jc w:val="both"/>
      </w:pPr>
      <w:r>
        <w:tab/>
      </w:r>
      <w:r w:rsidR="00E179AC">
        <w:t>Slijedom navedenog</w:t>
      </w:r>
      <w:r w:rsidR="004702FA">
        <w:t xml:space="preserve">, a temeljem čl. 115. st. 1. SZ-a odlučeno je kao u izreci rješenja. </w:t>
      </w:r>
      <w:r w:rsidR="00E179AC">
        <w:t xml:space="preserve"> </w:t>
      </w:r>
    </w:p>
    <w:p w:rsidRDefault="004702FA" w:rsidP="004702FA" w:rsidR="004702FA">
      <w:pPr>
        <w:jc w:val="both"/>
      </w:pPr>
    </w:p>
    <w:p w:rsidRDefault="004702FA" w:rsidP="004702FA" w:rsidR="004702FA">
      <w:pPr>
        <w:jc w:val="both"/>
      </w:pPr>
      <w:r>
        <w:tab/>
        <w:t>Radi izbora  i načina otvaranja stečajnog postupka potrebno je provjeriti podatke o imovini dužnika.</w:t>
      </w:r>
    </w:p>
    <w:p w:rsidRDefault="004702FA" w:rsidP="004702FA" w:rsidR="004702FA">
      <w:pPr>
        <w:jc w:val="both"/>
      </w:pPr>
    </w:p>
    <w:p w:rsidRDefault="004702FA" w:rsidP="004702FA" w:rsidR="004702FA">
      <w:pPr>
        <w:jc w:val="both"/>
      </w:pPr>
      <w:r>
        <w:tab/>
        <w:t>Temeljem odredbe čl. 117. st. 1. SZ-a osobe ovlaštene za zastupanje dužnika po zakonu, članovi tijela dužnika, radnici dužnika i u slučaju ako im je prestal</w:t>
      </w:r>
      <w:r w:rsidR="00690B23">
        <w:t>a</w:t>
      </w:r>
      <w:r>
        <w:t xml:space="preserve"> dužnost odnosno zaposlenje, te tijela javne vlasti, dužni su nakon podnošenja </w:t>
      </w:r>
      <w:r w:rsidR="00690B23">
        <w:t>prijedlog</w:t>
      </w:r>
      <w:r>
        <w:t>a</w:t>
      </w:r>
      <w:r w:rsidR="00690B23">
        <w:t xml:space="preserve"> </w:t>
      </w:r>
      <w:r>
        <w:t>za otvaranje stečajnog postupka stečajnim tijelima, na njihov zahtjev, bez odgode pružiti sve potrebne podatke i obavijesti.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16. st. 2. i 3. SZ-a ako podnositelj prijedloga za otvaranje stečajnog postupka nije dužnik, sud će dužniku narediti dostavu popisa imovine i obveza.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Budući sud na temelju navoda iz prijedloga za otvaranje stečajnog postupka, odnosno iz drugih javno dostupnih podataka, nije mogao utvrditi imovinu dužnika to je temeljem čl. 117. st. 1. SZ-a i čl. 16. st. 2. i 3. u vezi čl. 17. st. 1. odlučeno kao u točki 1. izreke zaključka.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117. st. 6. SZ-a u vezi čl. 177. st. 3. SZ-a odlučeno je kao u točki II. izreke zaključka.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17. st. 3. S</w:t>
      </w:r>
      <w:r w:rsidR="005A46FA">
        <w:t>Z</w:t>
      </w:r>
      <w:r>
        <w:t>-a odlučeno je kao u točki III. izreke</w:t>
      </w:r>
      <w:r w:rsidR="00B96079">
        <w:t xml:space="preserve"> zaključka</w:t>
      </w:r>
      <w:r>
        <w:t>, a temeljem čl. 117. st. 3. SZ-a odlučeno je kao u točki IV. izreke zaključka.</w:t>
      </w:r>
    </w:p>
    <w:p w:rsidRDefault="00B96079" w:rsidP="00717F33" w:rsidR="00B96079">
      <w:pPr>
        <w:ind w:firstLine="708"/>
        <w:jc w:val="both"/>
      </w:pPr>
    </w:p>
    <w:p w:rsidRDefault="00B96079" w:rsidP="00717F33" w:rsidR="00B96079">
      <w:pPr>
        <w:ind w:firstLine="708"/>
        <w:jc w:val="both"/>
      </w:pPr>
      <w:r>
        <w:t>Prema odredbi čl. 123. st. 1. SZ-a  u rješenju o pokretanju prethodnog postupka sud će odmah zakazati ročište na koje će pozvati osobe ovlašten za zastupanje dužnika po zakonu, odnosno dužnika pojedinca , podnositelja prijedloga, pravnih osoba koje za dužnika obavljaju poslove platnog prometa i privremenog stečajnog upravitelja, a prema potrebi i druge osobe, pa je odlučeno kao u točki V. izreke zaključka, dok je temeljem čl. 123. st. 2. SZ-a odlučeno kao u točki VI. izreke zaključka.</w:t>
      </w:r>
    </w:p>
    <w:p w:rsidRDefault="00283EB7" w:rsidP="00717F33" w:rsidR="00283EB7">
      <w:pPr>
        <w:ind w:firstLine="708"/>
        <w:jc w:val="both"/>
      </w:pPr>
    </w:p>
    <w:p w:rsidRDefault="00E179AC" w:rsidP="00D971AC" w:rsidR="00E179AC" w:rsidRPr="002365A1">
      <w:pPr>
        <w:tabs>
          <w:tab w:pos="6120" w:val="left"/>
        </w:tabs>
        <w:jc w:val="both"/>
      </w:pPr>
    </w:p>
    <w:p w:rsidRDefault="00D971AC" w:rsidP="00D971AC" w:rsidR="00D971AC" w:rsidRPr="00DE5FCD">
      <w:pPr>
        <w:jc w:val="center"/>
      </w:pPr>
      <w:r w:rsidRPr="00DE5FCD">
        <w:t xml:space="preserve">U Karlovcu </w:t>
      </w:r>
      <w:r w:rsidR="00F8037B">
        <w:t>10. siječnja 2018.</w:t>
      </w:r>
    </w:p>
    <w:p w:rsidRDefault="00954AC7" w:rsidP="00D971AC" w:rsidR="00954AC7">
      <w:pPr>
        <w:ind w:left="6372"/>
        <w:jc w:val="both"/>
      </w:pPr>
    </w:p>
    <w:p w:rsidRDefault="00DE5FCD" w:rsidP="00D971AC" w:rsidR="00D971AC" w:rsidRPr="00DE5FCD">
      <w:pPr>
        <w:ind w:left="6372"/>
        <w:jc w:val="both"/>
      </w:pPr>
      <w:r>
        <w:t xml:space="preserve">         </w:t>
      </w:r>
      <w:r w:rsidR="00D971AC" w:rsidRPr="00DE5FCD">
        <w:t xml:space="preserve"> Stečajni sudac:</w:t>
      </w:r>
    </w:p>
    <w:p w:rsidRDefault="00D971AC" w:rsidP="00E179AC" w:rsidR="00E179AC">
      <w:pPr>
        <w:jc w:val="center"/>
      </w:pPr>
      <w:r w:rsidRPr="00DE5FCD">
        <w:t xml:space="preserve">                                                                         </w:t>
      </w:r>
      <w:r w:rsidR="00DE5FCD">
        <w:t xml:space="preserve">                                  </w:t>
      </w:r>
      <w:r w:rsidRPr="00DE5FCD">
        <w:t>Jadranka Mađeruh</w:t>
      </w:r>
      <w:r w:rsidR="00CC4F74">
        <w:t>, v.r.</w:t>
      </w:r>
    </w:p>
    <w:p w:rsidRDefault="00CC4F74" w:rsidP="00E179AC" w:rsidR="00CC4F74">
      <w:pPr>
        <w:jc w:val="center"/>
      </w:pPr>
    </w:p>
    <w:p w:rsidRDefault="00CC4F74" w:rsidP="00E179AC" w:rsidR="00CC4F74" w:rsidRPr="002365A1">
      <w:pPr>
        <w:jc w:val="center"/>
      </w:pPr>
      <w:r>
        <w:t xml:space="preserve">                                                                                    Za točnost otpravka-ovlašteni službenik:</w:t>
      </w:r>
      <w:r>
        <w:br/>
        <w:t xml:space="preserve">                                                                                        Draženka Prpić</w:t>
      </w:r>
    </w:p>
    <w:p w:rsidRDefault="00D971AC" w:rsidP="00D971AC" w:rsidR="00D971AC" w:rsidRPr="002365A1">
      <w:pPr>
        <w:tabs>
          <w:tab w:pos="6450" w:val="left"/>
        </w:tabs>
      </w:pPr>
      <w:r w:rsidRPr="002365A1">
        <w:t xml:space="preserve">PRAVNA POUKA:                                                                                      </w:t>
      </w:r>
    </w:p>
    <w:p w:rsidRDefault="004B1855" w:rsidP="00B96079" w:rsidR="00B96079">
      <w:pPr>
        <w:tabs>
          <w:tab w:pos="6735" w:val="left"/>
        </w:tabs>
      </w:pPr>
      <w:r w:rsidRPr="002365A1">
        <w:t xml:space="preserve">Protiv </w:t>
      </w:r>
      <w:r w:rsidR="00B96079">
        <w:t>ovog rješenja nije dopuštena posebna žalba (čl. 115. st. 1. SZ-a).</w:t>
      </w:r>
    </w:p>
    <w:p w:rsidRDefault="00B96079" w:rsidP="00B96079" w:rsidR="00B96079">
      <w:pPr>
        <w:tabs>
          <w:tab w:pos="6735" w:val="left"/>
        </w:tabs>
      </w:pPr>
      <w:r>
        <w:t>Protiv zaključka nije dopuštena žalba (čl 19. st. 7. SZ-a).</w:t>
      </w:r>
    </w:p>
    <w:p w:rsidRDefault="00B96079" w:rsidP="00B96079" w:rsidR="00B96079">
      <w:pPr>
        <w:tabs>
          <w:tab w:pos="6735" w:val="left"/>
        </w:tabs>
      </w:pPr>
    </w:p>
    <w:sectPr w:rsidSect="00A0682A" w:rsidR="00B9607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3FDB" w:rsidR="00483FDB">
      <w:r>
        <w:separator/>
      </w:r>
    </w:p>
  </w:endnote>
  <w:endnote w:id="0" w:type="continuationSeparator">
    <w:p w:rsidRDefault="00483FDB" w:rsidR="00483F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3FDB" w:rsidR="00483FDB">
      <w:r>
        <w:separator/>
      </w:r>
    </w:p>
  </w:footnote>
  <w:footnote w:id="0" w:type="continuationSeparator">
    <w:p w:rsidRDefault="00483FDB" w:rsidR="00483FD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7E3D" w:rsidR="001A7E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F258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A7E3D" w:rsidP="00BB1920" w:rsidR="001A7E3D" w:rsidRPr="008B2C5A">
    <w:pPr>
      <w:pStyle w:val="Naslov1"/>
      <w:jc w:val="right"/>
      <w:rPr>
        <w:rFonts w:hAnsi="Verdana" w:ascii="Verdana"/>
        <w:b w:val="false"/>
        <w:sz w:val="24"/>
        <w:szCs w:val="24"/>
      </w:rPr>
    </w:pPr>
    <w:r w:rsidRPr="00BB1920">
      <w:rPr>
        <w:rFonts w:hAnsi="Verdana" w:ascii="Verdana"/>
        <w:sz w:val="24"/>
        <w:szCs w:val="24"/>
      </w:rPr>
      <w:t>1</w:t>
    </w:r>
    <w:r>
      <w:rPr>
        <w:rFonts w:hAnsi="Verdana" w:ascii="Verdana"/>
      </w:rPr>
      <w:t xml:space="preserve"> </w:t>
    </w:r>
    <w:r w:rsidRPr="008B2C5A">
      <w:rPr>
        <w:rFonts w:hAnsi="Verdana" w:ascii="Verdana"/>
        <w:b w:val="false"/>
        <w:sz w:val="24"/>
        <w:szCs w:val="24"/>
      </w:rPr>
      <w:t>St-</w:t>
    </w:r>
    <w:r w:rsidR="00247D77">
      <w:rPr>
        <w:rFonts w:hAnsi="Verdana" w:ascii="Verdana"/>
        <w:b w:val="false"/>
        <w:sz w:val="24"/>
        <w:szCs w:val="24"/>
      </w:rPr>
      <w:t>3397</w:t>
    </w:r>
    <w:r w:rsidR="009E4EB6">
      <w:rPr>
        <w:rFonts w:hAnsi="Verdana" w:ascii="Verdana"/>
        <w:b w:val="false"/>
        <w:sz w:val="24"/>
        <w:szCs w:val="24"/>
      </w:rPr>
      <w:t>/17</w:t>
    </w:r>
  </w:p>
  <w:p w:rsidRDefault="001A7E3D" w:rsidR="001A7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40F2AD2"/>
    <w:multiLevelType w:val="hybridMultilevel"/>
    <w:tmpl w:val="8C7CFCB8"/>
    <w:lvl w:tplc="8216FC2A" w:ilvl="0">
      <w:start w:val="4"/>
      <w:numFmt w:val="bullet"/>
      <w:lvlText w:val="-"/>
      <w:lvlJc w:val="left"/>
      <w:pPr>
        <w:tabs>
          <w:tab w:pos="1083" w:val="num"/>
        </w:tabs>
        <w:ind w:hanging="375" w:left="1083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390654EB"/>
    <w:multiLevelType w:val="hybridMultilevel"/>
    <w:tmpl w:val="932CA69C"/>
    <w:lvl w:tplc="81BC860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7805008"/>
    <w:multiLevelType w:val="hybridMultilevel"/>
    <w:tmpl w:val="0D68D55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3374BF"/>
    <w:multiLevelType w:val="hybridMultilevel"/>
    <w:tmpl w:val="D9566CD6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  <w:rPr>
        <w:rFonts w:hint="default"/>
      </w:rPr>
    </w:lvl>
    <w:lvl w:tplc="EB0E1D84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Verdana" w:ascii="Verdan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3"/>
  </w:num>
  <w:num w:numId="5">
    <w:abstractNumId w:val="4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0445"/>
    <w:rsid w:val="00045E66"/>
    <w:rsid w:val="00050EF7"/>
    <w:rsid w:val="000758E2"/>
    <w:rsid w:val="000D2478"/>
    <w:rsid w:val="000D5988"/>
    <w:rsid w:val="000F0DB6"/>
    <w:rsid w:val="00122A5F"/>
    <w:rsid w:val="00155039"/>
    <w:rsid w:val="001811DF"/>
    <w:rsid w:val="001A044D"/>
    <w:rsid w:val="001A7E3D"/>
    <w:rsid w:val="001D6B0D"/>
    <w:rsid w:val="001E5168"/>
    <w:rsid w:val="001F779E"/>
    <w:rsid w:val="0022013D"/>
    <w:rsid w:val="002365A1"/>
    <w:rsid w:val="002372CB"/>
    <w:rsid w:val="00247D77"/>
    <w:rsid w:val="00283EB7"/>
    <w:rsid w:val="0028452C"/>
    <w:rsid w:val="002B2DD7"/>
    <w:rsid w:val="002B565F"/>
    <w:rsid w:val="002C4255"/>
    <w:rsid w:val="002C5A29"/>
    <w:rsid w:val="002D3D0F"/>
    <w:rsid w:val="002E5C4F"/>
    <w:rsid w:val="002F3E18"/>
    <w:rsid w:val="002F5B80"/>
    <w:rsid w:val="00306C91"/>
    <w:rsid w:val="003129D9"/>
    <w:rsid w:val="00334A02"/>
    <w:rsid w:val="0034441F"/>
    <w:rsid w:val="00355350"/>
    <w:rsid w:val="00376391"/>
    <w:rsid w:val="00380554"/>
    <w:rsid w:val="003839BE"/>
    <w:rsid w:val="00396DD3"/>
    <w:rsid w:val="003A0B8B"/>
    <w:rsid w:val="003A61E8"/>
    <w:rsid w:val="003C5353"/>
    <w:rsid w:val="003D6064"/>
    <w:rsid w:val="003E30D1"/>
    <w:rsid w:val="003E78E9"/>
    <w:rsid w:val="003F2C75"/>
    <w:rsid w:val="00400843"/>
    <w:rsid w:val="004050F4"/>
    <w:rsid w:val="00426C08"/>
    <w:rsid w:val="004277E0"/>
    <w:rsid w:val="00432038"/>
    <w:rsid w:val="004351E4"/>
    <w:rsid w:val="004702FA"/>
    <w:rsid w:val="0047505D"/>
    <w:rsid w:val="004774BD"/>
    <w:rsid w:val="00483FDB"/>
    <w:rsid w:val="00487E35"/>
    <w:rsid w:val="004A22AB"/>
    <w:rsid w:val="004B1855"/>
    <w:rsid w:val="004B585B"/>
    <w:rsid w:val="004D66B2"/>
    <w:rsid w:val="004E6AF6"/>
    <w:rsid w:val="004F03F5"/>
    <w:rsid w:val="005003CE"/>
    <w:rsid w:val="0051403D"/>
    <w:rsid w:val="00523D68"/>
    <w:rsid w:val="00525D5A"/>
    <w:rsid w:val="00542324"/>
    <w:rsid w:val="00554276"/>
    <w:rsid w:val="00563A60"/>
    <w:rsid w:val="00576FF2"/>
    <w:rsid w:val="005A2F77"/>
    <w:rsid w:val="005A46FA"/>
    <w:rsid w:val="005B4F2D"/>
    <w:rsid w:val="005C121F"/>
    <w:rsid w:val="005D705F"/>
    <w:rsid w:val="00607035"/>
    <w:rsid w:val="00632774"/>
    <w:rsid w:val="00690B23"/>
    <w:rsid w:val="00696CCE"/>
    <w:rsid w:val="00696DBE"/>
    <w:rsid w:val="006A08ED"/>
    <w:rsid w:val="006A5100"/>
    <w:rsid w:val="006B0531"/>
    <w:rsid w:val="006C4C3C"/>
    <w:rsid w:val="006D7C0D"/>
    <w:rsid w:val="006E1EE3"/>
    <w:rsid w:val="006E5EE6"/>
    <w:rsid w:val="007013AA"/>
    <w:rsid w:val="00704CD9"/>
    <w:rsid w:val="00717F33"/>
    <w:rsid w:val="00740757"/>
    <w:rsid w:val="0074507B"/>
    <w:rsid w:val="00746BA2"/>
    <w:rsid w:val="00761C9C"/>
    <w:rsid w:val="00775E54"/>
    <w:rsid w:val="00777E1A"/>
    <w:rsid w:val="007C210C"/>
    <w:rsid w:val="007C41C6"/>
    <w:rsid w:val="007D272B"/>
    <w:rsid w:val="007D6BDC"/>
    <w:rsid w:val="007D7A92"/>
    <w:rsid w:val="008021DD"/>
    <w:rsid w:val="0080527A"/>
    <w:rsid w:val="00817DBA"/>
    <w:rsid w:val="00827944"/>
    <w:rsid w:val="008359F7"/>
    <w:rsid w:val="00842F14"/>
    <w:rsid w:val="00844BDE"/>
    <w:rsid w:val="00856560"/>
    <w:rsid w:val="00894B65"/>
    <w:rsid w:val="008A479A"/>
    <w:rsid w:val="008B2C5A"/>
    <w:rsid w:val="008E15B2"/>
    <w:rsid w:val="008E42C6"/>
    <w:rsid w:val="008F2BD4"/>
    <w:rsid w:val="00924DF6"/>
    <w:rsid w:val="00954AC7"/>
    <w:rsid w:val="00987BB6"/>
    <w:rsid w:val="00994B16"/>
    <w:rsid w:val="009A1085"/>
    <w:rsid w:val="009A2D0F"/>
    <w:rsid w:val="009D17F1"/>
    <w:rsid w:val="009E4EB6"/>
    <w:rsid w:val="00A02C8C"/>
    <w:rsid w:val="00A0682A"/>
    <w:rsid w:val="00A10442"/>
    <w:rsid w:val="00A128AE"/>
    <w:rsid w:val="00A22E26"/>
    <w:rsid w:val="00A230F7"/>
    <w:rsid w:val="00A25C94"/>
    <w:rsid w:val="00A369AA"/>
    <w:rsid w:val="00A40964"/>
    <w:rsid w:val="00A958C1"/>
    <w:rsid w:val="00AA01BE"/>
    <w:rsid w:val="00AC1D77"/>
    <w:rsid w:val="00AC4536"/>
    <w:rsid w:val="00AC6EA8"/>
    <w:rsid w:val="00AE2A5B"/>
    <w:rsid w:val="00AF2582"/>
    <w:rsid w:val="00B01DC0"/>
    <w:rsid w:val="00B067C5"/>
    <w:rsid w:val="00B22B6C"/>
    <w:rsid w:val="00B63ABA"/>
    <w:rsid w:val="00B6425F"/>
    <w:rsid w:val="00B65B21"/>
    <w:rsid w:val="00B81F47"/>
    <w:rsid w:val="00B918B5"/>
    <w:rsid w:val="00B96079"/>
    <w:rsid w:val="00BB1920"/>
    <w:rsid w:val="00BE6E6B"/>
    <w:rsid w:val="00BF1DDD"/>
    <w:rsid w:val="00BF5EB5"/>
    <w:rsid w:val="00C042F0"/>
    <w:rsid w:val="00C11911"/>
    <w:rsid w:val="00C12A9F"/>
    <w:rsid w:val="00C13340"/>
    <w:rsid w:val="00C46272"/>
    <w:rsid w:val="00C65A17"/>
    <w:rsid w:val="00C7419C"/>
    <w:rsid w:val="00C74824"/>
    <w:rsid w:val="00CA69AD"/>
    <w:rsid w:val="00CB2B39"/>
    <w:rsid w:val="00CB5A67"/>
    <w:rsid w:val="00CC1CE6"/>
    <w:rsid w:val="00CC4F74"/>
    <w:rsid w:val="00CE4298"/>
    <w:rsid w:val="00CE64A6"/>
    <w:rsid w:val="00CF7145"/>
    <w:rsid w:val="00D1754D"/>
    <w:rsid w:val="00D417A5"/>
    <w:rsid w:val="00D83310"/>
    <w:rsid w:val="00D971AC"/>
    <w:rsid w:val="00DD48F5"/>
    <w:rsid w:val="00DE470E"/>
    <w:rsid w:val="00DE5732"/>
    <w:rsid w:val="00DE5FCD"/>
    <w:rsid w:val="00E05BE8"/>
    <w:rsid w:val="00E12A3C"/>
    <w:rsid w:val="00E15FDB"/>
    <w:rsid w:val="00E179AC"/>
    <w:rsid w:val="00E22F68"/>
    <w:rsid w:val="00E305DE"/>
    <w:rsid w:val="00E95616"/>
    <w:rsid w:val="00EA32DA"/>
    <w:rsid w:val="00EA6F5E"/>
    <w:rsid w:val="00F10CB7"/>
    <w:rsid w:val="00F32EC9"/>
    <w:rsid w:val="00F33E6B"/>
    <w:rsid w:val="00F53103"/>
    <w:rsid w:val="00F57EAB"/>
    <w:rsid w:val="00F60C93"/>
    <w:rsid w:val="00F65F88"/>
    <w:rsid w:val="00F8037B"/>
    <w:rsid w:val="00F84562"/>
    <w:rsid w:val="00F84C05"/>
    <w:rsid w:val="00F84D97"/>
    <w:rsid w:val="00F8624B"/>
    <w:rsid w:val="00F915CA"/>
    <w:rsid w:val="00F93952"/>
    <w:rsid w:val="00FA009C"/>
    <w:rsid w:val="00FA0460"/>
    <w:rsid w:val="00FB1E50"/>
    <w:rsid w:val="00FB5EA1"/>
    <w:rsid w:val="00FC0B58"/>
    <w:rsid w:val="00FD147F"/>
    <w:rsid w:val="00FE36F2"/>
    <w:rsid w:val="00FF2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607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F25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258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2582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258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258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9607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F25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258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2582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258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258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siječnja 2018.</izvorni_sadrzaj>
    <derivirana_varijabla naziv="DomainObject.DatumDonosenjaOdluke_1">10.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3397</izvorni_sadrzaj>
    <derivirana_varijabla naziv="DomainObject.Predmet.Broj_1">3397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2017.</izvorni_sadrzaj>
    <derivirana_varijabla naziv="DomainObject.Predmet.DatumOsnivanja_1">28.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St-3397/2017</izvorni_sadrzaj>
    <derivirana_varijabla naziv="DomainObject.Predmet.OznakaBroj_1">St-3397/2017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TINMAN KID jednostavno društvo s ograničenom odgovornošću za usluge</izvorni_sadrzaj>
    <derivirana_varijabla naziv="DomainObject.Predmet.ProtustrankaFormated_1">  TINMAN KID jednostavno društvo s ograničenom odgovornošću za usluge</derivirana_varijabla>
  </DomainObject.Predmet.ProtustrankaFormated>
  <DomainObject.Predmet.ProtustrankaFormatedOIB>
    <izvorni_sadrzaj>  TINMAN KID jednostavno društvo s ograničenom odgovornošću za usluge, OIB 50230300754</izvorni_sadrzaj>
    <derivirana_varijabla naziv="DomainObject.Predmet.ProtustrankaFormatedOIB_1">  TINMAN KID jednostavno društvo s ograničenom odgovornošću za usluge, OIB 50230300754</derivirana_varijabla>
  </DomainObject.Predmet.ProtustrankaFormatedOIB>
  <DomainObject.Predmet.ProtustrankaFormatedWithAdress>
    <izvorni_sadrzaj> TINMAN KID jednostavno društvo s ograničenom odgovornošću za usluge, Svetojakobska 2, 10000 Zagreb</izvorni_sadrzaj>
    <derivirana_varijabla naziv="DomainObject.Predmet.ProtustrankaFormatedWithAdress_1"> TINMAN KID jednostavno društvo s ograničenom odgovornošću za usluge, Svetojakobska 2, 10000 Zagreb</derivirana_varijabla>
  </DomainObject.Predmet.ProtustrankaFormatedWithAdress>
  <DomainObject.Predmet.ProtustrankaFormatedWithAdressOIB>
    <izvorni_sadrzaj> TINMAN KID jednostavno društvo s ograničenom odgovornošću za usluge, OIB 50230300754, Svetojakobska 2, 10000 Zagreb</izvorni_sadrzaj>
    <derivirana_varijabla naziv="DomainObject.Predmet.ProtustrankaFormatedWithAdressOIB_1"> TINMAN KID jednostavno društvo s ograničenom odgovornošću za usluge, OIB 50230300754, Svetojakobska 2, 10000 Zagreb</derivirana_varijabla>
  </DomainObject.Predmet.ProtustrankaFormatedWithAdressOIB>
  <DomainObject.Predmet.ProtustrankaWithAdress>
    <izvorni_sadrzaj>TINMAN KID jednostavno društvo s ograničenom odgovornošću za usluge Svetojakobska 2, 10000 Zagreb</izvorni_sadrzaj>
    <derivirana_varijabla naziv="DomainObject.Predmet.ProtustrankaWithAdress_1">TINMAN KID jednostavno društvo s ograničenom odgovornošću za usluge Svetojakobska 2, 10000 Zagreb</derivirana_varijabla>
  </DomainObject.Predmet.ProtustrankaWithAdress>
  <DomainObject.Predmet.ProtustrankaWithAdressOIB>
    <izvorni_sadrzaj>TINMAN KID jednostavno društvo s ograničenom odgovornošću za usluge, OIB 50230300754, Svetojakobska 2, 10000 Zagreb</izvorni_sadrzaj>
    <derivirana_varijabla naziv="DomainObject.Predmet.ProtustrankaWithAdressOIB_1">TINMAN KID jednostavno društvo s ograničenom odgovornošću za usluge, OIB 50230300754, Svetojakobska 2, 10000 Zagreb</derivirana_varijabla>
  </DomainObject.Predmet.ProtustrankaWithAdressOIB>
  <DomainObject.Predmet.ProtustrankaNazivFormated>
    <izvorni_sadrzaj>TINMAN KID jednostavno društvo s ograničenom odgovornošću za usluge</izvorni_sadrzaj>
    <derivirana_varijabla naziv="DomainObject.Predmet.ProtustrankaNazivFormated_1">TINMAN KID jednostavno društvo s ograničenom odgovornošću za usluge</derivirana_varijabla>
  </DomainObject.Predmet.ProtustrankaNazivFormated>
  <DomainObject.Predmet.ProtustrankaNazivFormatedOIB>
    <izvorni_sadrzaj>TINMAN KID jednostavno društvo s ograničenom odgovornošću za usluge, OIB 50230300754</izvorni_sadrzaj>
    <derivirana_varijabla naziv="DomainObject.Predmet.ProtustrankaNazivFormatedOIB_1">TINMAN KID jednostavno društvo s ograničenom odgovornošću za usluge, OIB 50230300754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TINMAN KID jednostavno društvo s ograničenom odgovornošću za usluge</item>
    </izvorni_sadrzaj>
    <derivirana_varijabla naziv="DomainObject.Predmet.ProtuStrankaListFormated_1">
      <item>TINMAN KID jednostavno društvo s ograničenom odgovornošću za usluge</item>
    </derivirana_varijabla>
  </DomainObject.Predmet.ProtuStrankaListFormated>
  <DomainObject.Predmet.ProtuStrankaListFormatedOIB>
    <izvorni_sadrzaj>
      <item>TINMAN KID jednostavno društvo s ograničenom odgovornošću za usluge, OIB 50230300754</item>
    </izvorni_sadrzaj>
    <derivirana_varijabla naziv="DomainObject.Predmet.ProtuStrankaListFormatedOIB_1">
      <item>TINMAN KID jednostavno društvo s ograničenom odgovornošću za usluge, OIB 50230300754</item>
    </derivirana_varijabla>
  </DomainObject.Predmet.ProtuStrankaListFormatedOIB>
  <DomainObject.Predmet.ProtuStrankaListFormatedWithAdress>
    <izvorni_sadrzaj>
      <item>TINMAN KID jednostavno društvo s ograničenom odgovornošću za usluge, Svetojakobska 2, 10000 Zagreb</item>
    </izvorni_sadrzaj>
    <derivirana_varijabla naziv="DomainObject.Predmet.ProtuStrankaListFormatedWithAdress_1">
      <item>TINMAN KID jednostavno društvo s ograničenom odgovornošću za usluge, Svetojakobska 2, 10000 Zagreb</item>
    </derivirana_varijabla>
  </DomainObject.Predmet.ProtuStrankaListFormatedWithAdress>
  <DomainObject.Predmet.ProtuStrankaListFormatedWithAdressOIB>
    <izvorni_sadrzaj>
      <item>TINMAN KID jednostavno društvo s ograničenom odgovornošću za usluge, OIB 50230300754, Svetojakobska 2, 10000 Zagreb</item>
    </izvorni_sadrzaj>
    <derivirana_varijabla naziv="DomainObject.Predmet.ProtuStrankaListFormatedWithAdressOIB_1">
      <item>TINMAN KID jednostavno društvo s ograničenom odgovornošću za usluge, OIB 50230300754, Svetojakobska 2, 10000 Zagreb</item>
    </derivirana_varijabla>
  </DomainObject.Predmet.ProtuStrankaListFormatedWithAdressOIB>
  <DomainObject.Predmet.ProtuStrankaListNazivFormated>
    <izvorni_sadrzaj>
      <item>TINMAN KID jednostavno društvo s ograničenom odgovornošću za usluge</item>
    </izvorni_sadrzaj>
    <derivirana_varijabla naziv="DomainObject.Predmet.ProtuStrankaListNazivFormated_1">
      <item>TINMAN KID jednostavno društvo s ograničenom odgovornošću za usluge</item>
    </derivirana_varijabla>
  </DomainObject.Predmet.ProtuStrankaListNazivFormated>
  <DomainObject.Predmet.ProtuStrankaListNazivFormatedOIB>
    <izvorni_sadrzaj>
      <item>TINMAN KID jednostavno društvo s ograničenom odgovornošću za usluge, OIB 50230300754</item>
    </izvorni_sadrzaj>
    <derivirana_varijabla naziv="DomainObject.Predmet.ProtuStrankaListNazivFormatedOIB_1">
      <item>TINMAN KID jednostavno društvo s ograničenom odgovornošću za usluge, OIB 50230300754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2018.</izvorni_sadrzaj>
    <derivirana_varijabla naziv="DomainObject.Datum_1">10.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TINMAN KID jednostavno društvo s ograničenom odgovornošću za usluge</izvorni_sadrzaj>
    <derivirana_varijabla naziv="DomainObject.Predmet.ProtustrankaIDrugi_1">TINMAN KID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TINMAN KID jednostavno društvo s ograničenom odgovornošću za usluge, OIB 50230300754, Svetojakobska 2, 10000 Zagreb</izvorni_sadrzaj>
    <derivirana_varijabla naziv="DomainObject.Predmet.ProtustrankaIDrugiAdressOIB_1">TINMAN KID jednostavno društvo s ograničenom odgovornošću za usluge, OIB 50230300754, Svetojakobska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TINMAN KID jednostavno društvo s ograničenom odgovornošću za usluge</item>
    </izvorni_sadrzaj>
    <derivirana_varijabla naziv="DomainObject.Predmet.SudioniciListNaziv_1">
      <item>FINA Regionalni centar Zagreb</item>
      <item>TINMAN KID jednostavno društvo s ograničenom odgovornošću za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TINMAN KID jednostavno društvo s ograničenom odgovornošću za usluge, OIB 50230300754, Svetojakobska 2,10000 Zagreb</item>
    </izvorni_sadrzaj>
    <derivirana_varijabla naziv="DomainObject.Predmet.SudioniciListAdressOIB_1">
      <item>FINA Regionalni centar Zagreb, OIB 85821130368, Trg svibanjskih žrtava 1995. br. 1,10000 Zagreb</item>
      <item>TINMAN KID jednostavno društvo s ograničenom odgovornošću za usluge, OIB 50230300754, Svetojakobska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50230300754</item>
    </izvorni_sadrzaj>
    <derivirana_varijabla naziv="DomainObject.Predmet.SudioniciListNazivOIB_1">
      <item>, OIB 85821130368</item>
      <item>, OIB 50230300754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583F67-D0BD-4540-9386-8CDFF23F231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890</properties:Words>
  <properties:Characters>4626</properties:Characters>
  <properties:Lines>131</properties:Lines>
  <properties:Paragraphs>53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2018-01-10T09:36:00Z</dcterms:created>
  <dc:creator>Korisnik</dc:creator>
  <cp:lastModifiedBy>Draženka Prpić</cp:lastModifiedBy>
  <cp:lastPrinted>2018-01-10T09:37:00Z</cp:lastPrinted>
  <dcterms:modified xmlns:xsi="http://www.w3.org/2001/XMLSchema-instance" xsi:type="dcterms:W3CDTF">2018-01-10T09:37:00Z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