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417f" w14:paraId="379417f" w:rsidRDefault="0046137E" w:rsidP="0046137E" w:rsidR="0046137E">
      <w:pPr>
        <w:jc w:val="right"/>
        <w15:collapsed w:val="false"/>
        <w:rPr>
          <w:rFonts w:hAnsi="Arial" w:ascii="Arial"/>
        </w:rPr>
      </w:pPr>
      <w:r>
        <w:t xml:space="preserve">        7- St-280/2015-2.</w:t>
      </w:r>
      <w:bookmarkStart w:name="_GoBack" w:id="0"/>
      <w:bookmarkEnd w:id="0"/>
    </w:p>
    <w:p w:rsidRDefault="0046137E" w:rsidP="0046137E" w:rsidR="0046137E"/>
    <w:p w:rsidRDefault="0046137E" w:rsidP="0046137E" w:rsidR="0046137E">
      <w:pPr>
        <w:jc w:val="center"/>
      </w:pPr>
      <w:r>
        <w:rPr>
          <w:b/>
        </w:rPr>
        <w:t>O G L A S</w:t>
      </w:r>
    </w:p>
    <w:p w:rsidRDefault="0046137E" w:rsidP="0046137E" w:rsidR="0046137E">
      <w:pPr>
        <w:jc w:val="both"/>
      </w:pPr>
      <w:r>
        <w:t xml:space="preserve">TRGOVAČKI SUD U BJELOVARU, u skraćenom stečajnom postupku nad stečajnim dužnikom MARATON d.o.o. za graditeljstvo i usluge iz Čazme, </w:t>
      </w:r>
      <w:proofErr w:type="spellStart"/>
      <w:r>
        <w:t>F.Vidovića</w:t>
      </w:r>
      <w:proofErr w:type="spellEnd"/>
      <w:r>
        <w:t xml:space="preserve"> 57/a, MBS 010020400, OIB 08410648110, koji se vodi kod ovog suda pod poslovnim brojem St-280/2015, temeljem odredbe čl.430., 431. i 434. Stečajnog zakona (Narodne novine broj 71/15), objavljuje: </w:t>
      </w:r>
    </w:p>
    <w:p w:rsidRDefault="0046137E" w:rsidP="0046137E" w:rsidR="0046137E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57.245,34 kuna, u koji iznos je uračunata kamata i naknada Financijske agencije za provedbu ovrhe na novčanim sredstvima.</w:t>
      </w:r>
    </w:p>
    <w:p w:rsidRDefault="0046137E" w:rsidP="0046137E" w:rsidR="0046137E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Domagoj </w:t>
      </w:r>
      <w:proofErr w:type="spellStart"/>
      <w:r>
        <w:t>Pezo</w:t>
      </w:r>
      <w:proofErr w:type="spellEnd"/>
      <w:r>
        <w:t xml:space="preserve"> iz Čazme, </w:t>
      </w:r>
      <w:proofErr w:type="spellStart"/>
      <w:r>
        <w:t>F.Vidovića</w:t>
      </w:r>
      <w:proofErr w:type="spellEnd"/>
      <w:r>
        <w:t xml:space="preserve"> 57/A, da u roku od 15 dana od objave oglasa na mrežnoj stranici e-Oglasna ploča Trgovačkog suda u Bjelovaru podnese sudu javnobilježnički ovjerovljeni popis imovine i obveza na propisanom obrascu.</w:t>
      </w:r>
    </w:p>
    <w:p w:rsidRDefault="0046137E" w:rsidP="0046137E" w:rsidR="0046137E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46137E" w:rsidP="0046137E" w:rsidR="0046137E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46137E" w:rsidP="0046137E" w:rsidR="0046137E">
      <w:pPr>
        <w:ind w:firstLine="720"/>
        <w:jc w:val="both"/>
      </w:pPr>
      <w:r>
        <w:t>U Bjelovaru, 10. ožujka 2016. godine</w:t>
      </w:r>
    </w:p>
    <w:p w:rsidRDefault="0046137E" w:rsidP="0046137E" w:rsidR="0046137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46137E" w:rsidP="0046137E" w:rsidR="0046137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46137E" w:rsidP="0046137E" w:rsidR="0046137E">
      <w:pPr>
        <w:jc w:val="both"/>
      </w:pPr>
      <w:proofErr w:type="spellStart"/>
      <w:r>
        <w:t>Rj</w:t>
      </w:r>
      <w:proofErr w:type="spellEnd"/>
      <w:r>
        <w:t>.</w:t>
      </w:r>
    </w:p>
    <w:p w:rsidRDefault="0046137E" w:rsidP="0046137E" w:rsidR="0046137E">
      <w:pPr>
        <w:jc w:val="both"/>
      </w:pPr>
      <w:r>
        <w:t>Dna:dužniku putem e-oglasne ploče suda</w:t>
      </w:r>
    </w:p>
    <w:p w:rsidRDefault="0046137E" w:rsidP="0046137E" w:rsidR="0046137E">
      <w:pPr>
        <w:jc w:val="both"/>
      </w:pPr>
      <w:r>
        <w:t xml:space="preserve">        zakonskom zastupniku dužnika putem pošte</w:t>
      </w:r>
    </w:p>
    <w:p w:rsidRDefault="0046137E" w:rsidP="0046137E" w:rsidR="0046137E">
      <w:pPr>
        <w:jc w:val="both"/>
      </w:pPr>
      <w:r>
        <w:t>Kal.45 dana</w:t>
      </w:r>
    </w:p>
    <w:p w:rsidRDefault="0046137E" w:rsidP="0046137E" w:rsidR="0046137E">
      <w:pPr>
        <w:jc w:val="both"/>
      </w:pPr>
      <w:r>
        <w:t>U Bj.10.3.2016.g.</w:t>
      </w:r>
    </w:p>
    <w:p w:rsidRDefault="0046137E" w:rsidP="0046137E" w:rsidR="0046137E">
      <w:pPr>
        <w:jc w:val="both"/>
      </w:pPr>
    </w:p>
    <w:p w:rsidRDefault="0046137E" w:rsidP="0046137E" w:rsidR="0046137E"/>
    <w:p w:rsidRDefault="0046137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37E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3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St-280/2015-2</izvorni_sadrzaj>
    <derivirana_varijabla naziv="DomainObject.Oznaka_1">St-280/2015-2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St-280/2015</izvorni_sadrzaj>
    <derivirana_varijabla naziv="DomainObject.Predmet.OznakaBroj_1">St-280/2015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MARATON društvo s ograničenom odgovornošću za graditeljstvo i usluge, Čazma</izvorni_sadrzaj>
    <derivirana_varijabla naziv="DomainObject.Predmet.ProtustrankaFormated_1">  MARATON društvo s ograničenom odgovornošću za graditeljstvo i usluge, Čazma</derivirana_varijabla>
  </DomainObject.Predmet.ProtustrankaFormated>
  <DomainObject.Predmet.ProtustrankaFormatedOIB>
    <izvorni_sadrzaj>  MARATON društvo s ograničenom odgovornošću za graditeljstvo i usluge, Čazma, OIB 08410648110</izvorni_sadrzaj>
    <derivirana_varijabla naziv="DomainObject.Predmet.ProtustrankaFormatedOIB_1">  MARATON društvo s ograničenom odgovornošću za graditeljstvo i usluge, Čazma, OIB 08410648110</derivirana_varijabla>
  </DomainObject.Predmet.ProtustrankaFormatedOIB>
  <DomainObject.Predmet.ProtustrankaFormatedWithAdress>
    <izvorni_sadrzaj> MARATON društvo s ograničenom odgovornošću za graditeljstvo i usluge, Čazma, F.Vidovića 57/a, 43240 Čazma</izvorni_sadrzaj>
    <derivirana_varijabla naziv="DomainObject.Predmet.ProtustrankaFormatedWithAdress_1"> MARATON društvo s ograničenom odgovornošću za graditeljstvo i usluge, Čazma, F.Vidovića 57/a, 43240 Čazma</derivirana_varijabla>
  </DomainObject.Predmet.ProtustrankaFormatedWithAdress>
  <DomainObject.Predmet.ProtustrankaFormatedWithAdressOIB>
    <izvorni_sadrzaj> MARATON društvo s ograničenom odgovornošću za graditeljstvo i usluge, Čazma, OIB 08410648110, F.Vidovića 57/a, 43240 Čazma</izvorni_sadrzaj>
    <derivirana_varijabla naziv="DomainObject.Predmet.ProtustrankaFormatedWithAdressOIB_1"> MARATON društvo s ograničenom odgovornošću za graditeljstvo i usluge, Čazma, OIB 08410648110, F.Vidovića 57/a, 43240 Čazma</derivirana_varijabla>
  </DomainObject.Predmet.ProtustrankaFormatedWithAdressOIB>
  <DomainObject.Predmet.ProtustrankaWithAdress>
    <izvorni_sadrzaj>MARATON društvo s ograničenom odgovornošću za graditeljstvo i usluge, Čazma F.Vidovića 57/a, 43240 Čazma</izvorni_sadrzaj>
    <derivirana_varijabla naziv="DomainObject.Predmet.ProtustrankaWithAdress_1">MARATON društvo s ograničenom odgovornošću za graditeljstvo i usluge, Čazma F.Vidovića 57/a, 43240 Čazma</derivirana_varijabla>
  </DomainObject.Predmet.ProtustrankaWithAdress>
  <DomainObject.Predmet.ProtustrankaWithAdressOIB>
    <izvorni_sadrzaj>MARATON društvo s ograničenom odgovornošću za graditeljstvo i usluge, Čazma, OIB 08410648110, F.Vidovića 57/a, 43240 Čazma</izvorni_sadrzaj>
    <derivirana_varijabla naziv="DomainObject.Predmet.ProtustrankaWithAdressOIB_1">MARATON društvo s ograničenom odgovornošću za graditeljstvo i usluge, Čazma, OIB 08410648110, F.Vidovića 57/a, 43240 Čazma</derivirana_varijabla>
  </DomainObject.Predmet.ProtustrankaWithAdressOIB>
  <DomainObject.Predmet.ProtustrankaNazivFormated>
    <izvorni_sadrzaj>MARATON društvo s ograničenom odgovornošću za graditeljstvo i usluge, Čazma</izvorni_sadrzaj>
    <derivirana_varijabla naziv="DomainObject.Predmet.ProtustrankaNazivFormated_1">MARATON društvo s ograničenom odgovornošću za graditeljstvo i usluge, Čazma</derivirana_varijabla>
  </DomainObject.Predmet.ProtustrankaNazivFormated>
  <DomainObject.Predmet.ProtustrankaNazivFormatedOIB>
    <izvorni_sadrzaj>MARATON društvo s ograničenom odgovornošću za graditeljstvo i usluge, Čazma, OIB 08410648110</izvorni_sadrzaj>
    <derivirana_varijabla naziv="DomainObject.Predmet.ProtustrankaNazivFormatedOIB_1">MARATON društvo s ograničenom odgovornošću za graditeljstvo i usluge, Čazma, OIB 08410648110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MARATON društvo s ograničenom odgovornošću za graditeljstvo i usluge, Čazma</item>
    </izvorni_sadrzaj>
    <derivirana_varijabla naziv="DomainObject.Predmet.ProtuStrankaListFormated_1">
      <item>MARATON društvo s ograničenom odgovornošću za graditeljstvo i usluge, Čazma</item>
    </derivirana_varijabla>
  </DomainObject.Predmet.ProtuStrankaListFormated>
  <DomainObject.Predmet.ProtuStrankaListFormatedOIB>
    <izvorni_sadrzaj>
      <item>MARATON društvo s ograničenom odgovornošću za graditeljstvo i usluge, Čazma, OIB 08410648110</item>
    </izvorni_sadrzaj>
    <derivirana_varijabla naziv="DomainObject.Predmet.ProtuStrankaListFormatedOIB_1">
      <item>MARATON društvo s ograničenom odgovornošću za graditeljstvo i usluge, Čazma, OIB 08410648110</item>
    </derivirana_varijabla>
  </DomainObject.Predmet.ProtuStrankaListFormatedOIB>
  <DomainObject.Predmet.ProtuStrankaListFormatedWithAdress>
    <izvorni_sadrzaj>
      <item>MARATON društvo s ograničenom odgovornošću za graditeljstvo i usluge, Čazma, F.Vidovića 57/a, 43240 Čazma</item>
    </izvorni_sadrzaj>
    <derivirana_varijabla naziv="DomainObject.Predmet.ProtuStrankaListFormatedWithAdress_1">
      <item>MARATON društvo s ograničenom odgovornošću za graditeljstvo i usluge, Čazma, F.Vidovića 57/a, 43240 Čazma</item>
    </derivirana_varijabla>
  </DomainObject.Predmet.ProtuStrankaListFormatedWithAdress>
  <DomainObject.Predmet.ProtuStrankaListFormatedWithAdressOIB>
    <izvorni_sadrzaj>
      <item>MARATON društvo s ograničenom odgovornošću za graditeljstvo i usluge, Čazma, OIB 08410648110, F.Vidovića 57/a, 43240 Čazma</item>
    </izvorni_sadrzaj>
    <derivirana_varijabla naziv="DomainObject.Predmet.ProtuStrankaListFormatedWithAdressOIB_1">
      <item>MARATON društvo s ograničenom odgovornošću za graditeljstvo i usluge, Čazma, OIB 08410648110, F.Vidovića 57/a, 43240 Čazma</item>
    </derivirana_varijabla>
  </DomainObject.Predmet.ProtuStrankaListFormatedWithAdressOIB>
  <DomainObject.Predmet.ProtuStrankaListNazivFormated>
    <izvorni_sadrzaj>
      <item>MARATON društvo s ograničenom odgovornošću za graditeljstvo i usluge, Čazma</item>
    </izvorni_sadrzaj>
    <derivirana_varijabla naziv="DomainObject.Predmet.ProtuStrankaListNazivFormated_1">
      <item>MARATON društvo s ograničenom odgovornošću za graditeljstvo i usluge, Čazma</item>
    </derivirana_varijabla>
  </DomainObject.Predmet.ProtuStrankaListNazivFormated>
  <DomainObject.Predmet.ProtuStrankaListNazivFormatedOIB>
    <izvorni_sadrzaj>
      <item>MARATON društvo s ograničenom odgovornošću za graditeljstvo i usluge, Čazma, OIB 08410648110</item>
    </izvorni_sadrzaj>
    <derivirana_varijabla naziv="DomainObject.Predmet.ProtuStrankaListNazivFormatedOIB_1">
      <item>MARATON društvo s ograničenom odgovornošću za graditeljstvo i usluge, Čazma, OIB 08410648110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St-280/2015-2</izvorni_sadrzaj>
    <derivirana_varijabla naziv="DomainObject.PoslovniBrojDokumenta_1">St-280/2015-2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MARATON društvo s ograničenom odgovornošću za graditeljstvo i usluge, Čazma</izvorni_sadrzaj>
    <derivirana_varijabla naziv="DomainObject.Predmet.ProtustrankaIDrugi_1">MARATON društvo s ograničenom odgovornošću za graditeljstvo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MARATON društvo s ograničenom odgovornošću za graditeljstvo i usluge, Čazma, OIB 08410648110, F.Vidovića 57/a, 43240 Čazma</izvorni_sadrzaj>
    <derivirana_varijabla naziv="DomainObject.Predmet.ProtustrankaIDrugiAdressOIB_1">MARATON društvo s ograničenom odgovornošću za graditeljstvo i usluge, Čazma, OIB 08410648110, F.Vidovića 57/a,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MARATON društvo s ograničenom odgovornošću za graditeljstvo i usluge, Čazma</item>
    </izvorni_sadrzaj>
    <derivirana_varijabla naziv="DomainObject.Predmet.SudioniciListNaziv_1">
      <item>FINA, RC ZAGREB, Podružnica Bjelovar</item>
      <item>MARATON društvo s ograničenom odgovornošću za graditeljstvo i usluge, Čazma</item>
    </derivirana_varijabla>
  </DomainObject.Predmet.SudioniciListNaziv>
  <DomainObject.Predmet.SudioniciListAdressOIB>
    <izvorni_sadrzaj>
      <item>FINA, RC ZAGREB, Podružnica Bjelovar, OIB 85821130368, F. Supila 4,43000 Bjelovar</item>
      <item>MARATON društvo s ograničenom odgovornošću za graditeljstvo i usluge, Čazma, OIB 08410648110, F.Vidovića 57/a,43240 Čazma</item>
    </izvorni_sadrzaj>
    <derivirana_varijabla naziv="DomainObject.Predmet.SudioniciListAdressOIB_1">
      <item>FINA, RC ZAGREB, Podružnica Bjelovar, OIB 85821130368, F. Supila 4,43000 Bjelovar</item>
      <item>MARATON društvo s ograničenom odgovornošću za graditeljstvo i usluge, Čazma, OIB 08410648110, F.Vidovića 57/a,43240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3BC37-24BB-43BC-A030-C666F37B2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1691</properties:Characters>
  <properties:Lines>42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2016-03-10T12:30:00Z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