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a9ea" w14:paraId="a5ea9ea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84802">
        <w:t>2316</w:t>
      </w:r>
      <w:r w:rsidR="00A446AE">
        <w:t>/1</w:t>
      </w:r>
      <w:r w:rsidR="00B84802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334A17" w:rsidRPr="00334A17">
        <w:rPr>
          <w:lang w:val="pt-BR"/>
        </w:rPr>
        <w:t>Vivacom d.o.o., Zagreb, Ulica kralja Zvonimira 133, OIB: 89072687152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09651D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55F9F" w:rsidP="00D677F7" w:rsidR="00D55F9F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34A17" w:rsidRPr="00334A17">
        <w:rPr>
          <w:lang w:val="pt-BR"/>
        </w:rPr>
        <w:t>Vivacom d.o.o., Zagreb, Ulica kralja Zvonimira 133, OIB: 89072687152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84802">
        <w:t>2316</w:t>
      </w:r>
      <w:r w:rsidR="00535D8E" w:rsidRPr="00B9015B">
        <w:t>-</w:t>
      </w:r>
      <w:r w:rsidR="00B84802">
        <w:t>16</w:t>
      </w:r>
      <w:r w:rsidR="00D31638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23439F" w:rsidRPr="0023439F">
        <w:rPr>
          <w:lang w:val="pt-BR"/>
        </w:rPr>
        <w:t>Vivacom d.o.o., Zagreb, Ulica kralja Zvonimira 133, OIB: 89072687152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23439F" w:rsidRPr="0023439F">
        <w:rPr>
          <w:lang w:val="pt-BR"/>
        </w:rPr>
        <w:t xml:space="preserve">Vivacom d.o.o., Zagreb, Ulica kralja Zvonimira 133, OIB: 89072687152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9F500F" w:rsidRPr="009F500F">
        <w:t xml:space="preserve">U prijedlogu za otvaranje stečajnog postupka se u bitnome navodi kako </w:t>
      </w:r>
      <w:r w:rsidR="009F500F">
        <w:t xml:space="preserve">je </w:t>
      </w:r>
      <w:r w:rsidR="009F500F" w:rsidRPr="009F500F">
        <w:t xml:space="preserve">na dan 8. ožujka 2016. dužnik u Očevidniku redoslijeda osnova za plaćanje ima evidentirane neizvršene osnove za plaćanje u neprekinutom razdoblju od 120 dana, u ukupnom iznosu od 10.198,36 kn, </w:t>
      </w:r>
      <w:r w:rsidR="009F500F">
        <w:t xml:space="preserve">te je imao </w:t>
      </w:r>
      <w:r w:rsidR="009F500F" w:rsidRPr="009F500F">
        <w:t>1 zaposlenog.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9F500F">
        <w:t>14. veljače</w:t>
      </w:r>
      <w:r w:rsidR="002B01BF">
        <w:t xml:space="preserve"> 2017., koje je </w:t>
      </w:r>
      <w:r w:rsidR="00FB1C97">
        <w:t xml:space="preserve">istoga dana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6F6F5F">
        <w:t>14</w:t>
      </w:r>
      <w:r w:rsidR="005367D3">
        <w:t xml:space="preserve">. </w:t>
      </w:r>
      <w:r w:rsidR="006F6F5F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5367D3">
        <w:t xml:space="preserve">o </w:t>
      </w:r>
      <w:r w:rsidR="00CC7299">
        <w:t>uredno pozvan</w:t>
      </w:r>
      <w:r w:rsidR="005367D3">
        <w:t xml:space="preserve">i </w:t>
      </w:r>
      <w:r w:rsidR="008926A2">
        <w:t>zastupni</w:t>
      </w:r>
      <w:r w:rsidR="005367D3">
        <w:t>k</w:t>
      </w:r>
      <w:r w:rsidR="008926A2">
        <w:t xml:space="preserve"> po zakonu dužnika </w:t>
      </w:r>
      <w:r w:rsidR="006F6F5F">
        <w:t>Danijel Blagus</w:t>
      </w:r>
      <w:r w:rsidR="005367D3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F56676" w:rsidP="008019C2" w:rsidR="00F56676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9D0DEB">
        <w:t>o neizvršenim osnovama za plaćanje (list 36. spisa)</w:t>
      </w:r>
      <w:r w:rsidRPr="007F5E0F">
        <w:t xml:space="preserve">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9D0DEB">
        <w:t>21</w:t>
      </w:r>
      <w:r w:rsidRPr="007F5E0F">
        <w:t xml:space="preserve">. </w:t>
      </w:r>
      <w:r w:rsidR="007D578B" w:rsidRPr="007F5E0F">
        <w:t xml:space="preserve">srpnja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9D0DEB">
        <w:t>619</w:t>
      </w:r>
      <w:r w:rsidRPr="007F5E0F">
        <w:t xml:space="preserve"> dana</w:t>
      </w:r>
      <w:r w:rsidR="009D0DEB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9D0DEB" w:rsidP="00072DD6" w:rsidR="00072DD6">
      <w:pPr>
        <w:pStyle w:val="Tijeloteksta"/>
        <w:ind w:firstLine="708"/>
      </w:pPr>
      <w:r>
        <w:t xml:space="preserve">Iz </w:t>
      </w:r>
      <w:r w:rsidR="00FC2727">
        <w:t>dopis</w:t>
      </w:r>
      <w:r>
        <w:t>a</w:t>
      </w:r>
      <w:r w:rsidR="00FC2727">
        <w:t xml:space="preserve"> Ministarstva financija, Porezne uprave od </w:t>
      </w:r>
      <w:r>
        <w:t>28</w:t>
      </w:r>
      <w:r w:rsidR="00FC2727">
        <w:t xml:space="preserve">. </w:t>
      </w:r>
      <w:r>
        <w:t>ožujka</w:t>
      </w:r>
      <w:r w:rsidR="00EA3D77">
        <w:t xml:space="preserve"> 2017.</w:t>
      </w:r>
      <w:r w:rsidR="00066593">
        <w:t xml:space="preserve"> </w:t>
      </w:r>
      <w:r w:rsidR="00EA3D77">
        <w:t xml:space="preserve">(list </w:t>
      </w:r>
      <w:r>
        <w:t>28</w:t>
      </w:r>
      <w:r w:rsidR="00066593">
        <w:t xml:space="preserve">. </w:t>
      </w:r>
      <w:r w:rsidR="006F6C1C">
        <w:t xml:space="preserve">spisa) u bitnome </w:t>
      </w:r>
      <w:r>
        <w:t>proizlazi</w:t>
      </w:r>
      <w:r w:rsidR="00EA3D77">
        <w:t xml:space="preserve"> </w:t>
      </w:r>
      <w:r w:rsidR="00FC2727">
        <w:t xml:space="preserve">kako </w:t>
      </w:r>
      <w:r w:rsidR="008412B8">
        <w:t xml:space="preserve">je uvidom u </w:t>
      </w:r>
      <w:r w:rsidR="00FC2727">
        <w:t>informacijsk</w:t>
      </w:r>
      <w:r w:rsidR="008412B8">
        <w:t>i</w:t>
      </w:r>
      <w:r w:rsidR="00FC2727">
        <w:t xml:space="preserve"> sustav Porezne uprave </w:t>
      </w:r>
      <w:r w:rsidR="006970B9">
        <w:t>utvrđeno kako</w:t>
      </w:r>
      <w:r>
        <w:t xml:space="preserve">  dužnik ne posjeduje pokretnu, odnosno nepokretnu imovinu. </w:t>
      </w:r>
      <w:r w:rsidR="00D80672">
        <w:t xml:space="preserve">Navedeni dopis objavljen je mrežnoj stranici e-oglasna ploča ovoga suda </w:t>
      </w:r>
      <w:r w:rsidR="00F56676">
        <w:t>21</w:t>
      </w:r>
      <w:r w:rsidR="00D80672">
        <w:t xml:space="preserve">. </w:t>
      </w:r>
      <w:r w:rsidR="00EE6FE8">
        <w:t>srpnja</w:t>
      </w:r>
      <w:r w:rsidR="00D80672">
        <w:t xml:space="preserve"> 2017.</w:t>
      </w:r>
      <w:r w:rsidR="00EE6FE8">
        <w:t xml:space="preserve">, a </w:t>
      </w:r>
      <w:r w:rsidR="00D80672">
        <w:t>zaključ</w:t>
      </w:r>
      <w:r w:rsidR="00EE6FE8">
        <w:t>a</w:t>
      </w:r>
      <w:r w:rsidR="00D80672">
        <w:t>k</w:t>
      </w:r>
      <w:r w:rsidR="00EE6FE8">
        <w:t xml:space="preserve"> ovoga suda od 19</w:t>
      </w:r>
      <w:r w:rsidR="00D80672">
        <w:t xml:space="preserve">. </w:t>
      </w:r>
      <w:r w:rsidR="00EE6FE8">
        <w:t xml:space="preserve">srpnja </w:t>
      </w:r>
      <w:r w:rsidR="00D80672">
        <w:t xml:space="preserve">2017. kojim je </w:t>
      </w:r>
      <w:r w:rsidR="002F1B45">
        <w:t>zastupni</w:t>
      </w:r>
      <w:r w:rsidR="00F56676">
        <w:t xml:space="preserve">ku po zakonu </w:t>
      </w:r>
      <w:r w:rsidR="00A8604B" w:rsidRPr="00A8604B">
        <w:t>Danijel</w:t>
      </w:r>
      <w:r w:rsidR="00A8604B">
        <w:t>u</w:t>
      </w:r>
      <w:r w:rsidR="00A8604B" w:rsidRPr="00A8604B">
        <w:t xml:space="preserve"> Blagus</w:t>
      </w:r>
      <w:r w:rsidR="00A8604B">
        <w:t>u</w:t>
      </w:r>
      <w:r w:rsidR="00A8604B" w:rsidRPr="00A8604B">
        <w:t xml:space="preserve"> </w:t>
      </w:r>
      <w:r w:rsidR="00D80672">
        <w:t xml:space="preserve">naloženo očitovati se na navode </w:t>
      </w:r>
      <w:r w:rsidR="00EE6FE8">
        <w:t xml:space="preserve">iz navedenog dopisa </w:t>
      </w:r>
      <w:r w:rsidR="00EE6FE8" w:rsidRPr="00EE6FE8">
        <w:t xml:space="preserve">objavljen je mrežnoj stranici e-oglasna ploča ovoga suda </w:t>
      </w:r>
      <w:r w:rsidR="00EE6FE8">
        <w:t>20</w:t>
      </w:r>
      <w:r w:rsidR="00EE6FE8" w:rsidRPr="00EE6FE8">
        <w:t>. srpnja 2017.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 w:rsidR="007F570C">
        <w:rPr>
          <w:color w:val="000000"/>
        </w:rPr>
        <w:t xml:space="preserve">kle, </w:t>
      </w:r>
      <w:r>
        <w:rPr>
          <w:color w:val="000000"/>
        </w:rPr>
        <w:t>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5A364A">
        <w:t>20</w:t>
      </w:r>
      <w:r w:rsidR="00B232B1">
        <w:t xml:space="preserve">. </w:t>
      </w:r>
      <w:r w:rsidR="005A364A">
        <w:t>srpnja</w:t>
      </w:r>
      <w:r w:rsidR="00B232B1">
        <w:t xml:space="preserve">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</w:t>
      </w:r>
      <w:r w:rsidR="005A364A">
        <w:rPr>
          <w:color w:val="000000"/>
        </w:rPr>
        <w:t xml:space="preserve">zaključka, odnosno od 21. srpnja 2017. kao dana objave navedenog dopisa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 xml:space="preserve">dostava se, u skladu s odredbom čl. 12. st. 1. SZ-a, smatra obavljenom. To u konkretnom slučaju znači da je </w:t>
      </w:r>
      <w:r w:rsidR="00D50DED" w:rsidRPr="00D50DED">
        <w:rPr>
          <w:color w:val="000000"/>
        </w:rPr>
        <w:t xml:space="preserve">zastupnik </w:t>
      </w:r>
      <w:r w:rsidR="00D50DED">
        <w:rPr>
          <w:color w:val="000000"/>
        </w:rPr>
        <w:t xml:space="preserve">po zakonu dužnika </w:t>
      </w:r>
      <w:r w:rsidR="00C20583" w:rsidRPr="00C20583">
        <w:rPr>
          <w:color w:val="000000"/>
        </w:rPr>
        <w:t xml:space="preserve">Danijel Blagus </w:t>
      </w:r>
      <w:r w:rsidR="00473475">
        <w:rPr>
          <w:color w:val="000000"/>
        </w:rPr>
        <w:t>uredno primi</w:t>
      </w:r>
      <w:r w:rsidR="00D50DED">
        <w:rPr>
          <w:color w:val="000000"/>
        </w:rPr>
        <w:t xml:space="preserve">o </w:t>
      </w:r>
      <w:r w:rsidR="00797D2E">
        <w:rPr>
          <w:color w:val="000000"/>
        </w:rPr>
        <w:t xml:space="preserve">navedeni zaključak 28. srpnja 2017., a </w:t>
      </w:r>
      <w:r w:rsidR="00473475">
        <w:rPr>
          <w:color w:val="000000"/>
        </w:rPr>
        <w:t xml:space="preserve">navedeni dopis </w:t>
      </w:r>
      <w:r w:rsidR="00797D2E">
        <w:rPr>
          <w:color w:val="000000"/>
        </w:rPr>
        <w:t xml:space="preserve">31. srpnja </w:t>
      </w:r>
      <w:r w:rsidR="00473475">
        <w:rPr>
          <w:color w:val="000000"/>
        </w:rPr>
        <w:t xml:space="preserve">2017. Međutim, </w:t>
      </w:r>
      <w:r w:rsidR="00D50DED" w:rsidRPr="00D50DED">
        <w:rPr>
          <w:color w:val="000000"/>
        </w:rPr>
        <w:t xml:space="preserve">zastupnik </w:t>
      </w:r>
      <w:r w:rsidR="009F74AD">
        <w:rPr>
          <w:color w:val="000000"/>
        </w:rPr>
        <w:t xml:space="preserve">po zakonu dužnika </w:t>
      </w:r>
      <w:r w:rsidR="00C20583" w:rsidRPr="00C20583">
        <w:rPr>
          <w:color w:val="000000"/>
        </w:rPr>
        <w:t xml:space="preserve">Danijel Blagus </w:t>
      </w:r>
      <w:r w:rsidR="00473475">
        <w:rPr>
          <w:color w:val="000000"/>
        </w:rPr>
        <w:t xml:space="preserve">se </w:t>
      </w:r>
      <w:r w:rsidR="002F1B45">
        <w:t xml:space="preserve">nije u određenom roku, niti do danas, </w:t>
      </w:r>
      <w:r w:rsidR="00857324">
        <w:t>očitova</w:t>
      </w:r>
      <w:r w:rsidR="00864470">
        <w:t>o</w:t>
      </w:r>
      <w:r w:rsidR="00857324">
        <w:t xml:space="preserve"> na navode iz navedenog dopisa</w:t>
      </w:r>
      <w:r w:rsidR="00473475">
        <w:t xml:space="preserve"> 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</w:p>
    <w:p w:rsidRDefault="00457978" w:rsidP="006D72C2" w:rsidR="00457978">
      <w:pPr>
        <w:pStyle w:val="Tijeloteksta"/>
        <w:ind w:firstLine="708"/>
      </w:pPr>
    </w:p>
    <w:p w:rsidRDefault="00457978" w:rsidP="006D72C2" w:rsidR="00457978">
      <w:pPr>
        <w:pStyle w:val="Tijeloteksta"/>
        <w:ind w:firstLine="708"/>
      </w:pPr>
      <w:r>
        <w:t>Konačno, iz Uvjerenja Mini</w:t>
      </w:r>
      <w:r w:rsidR="00864470">
        <w:t>starstva unutarnjih poslova od 1</w:t>
      </w:r>
      <w:r>
        <w:t>. kolovoza 2017.</w:t>
      </w:r>
      <w:r w:rsidR="00864470">
        <w:t xml:space="preserve"> (list 26. spisa)</w:t>
      </w:r>
      <w:r>
        <w:t>, koje je ovaj sud pribavio na temelju odredbe čl. 11. st.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0554DF" w:rsidP="0054341C" w:rsidR="000554DF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lastRenderedPageBreak/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5C63B0">
        <w:t>2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D65BF3">
        <w:t xml:space="preserve"> v. r. 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D65BF3" w:rsidP="00065B42" w:rsidR="00A17F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- ovl. službenik</w:t>
      </w:r>
    </w:p>
    <w:p w:rsidRDefault="00D65BF3" w:rsidP="00065B42" w:rsidR="00D65B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Petra Čiček</w:t>
      </w:r>
    </w:p>
    <w:sectPr w:rsidSect="00563186" w:rsidR="00D65BF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D65BF3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B84802">
      <w:rPr>
        <w:sz w:val="24"/>
        <w:szCs w:val="24"/>
      </w:rPr>
      <w:t>2316</w:t>
    </w:r>
    <w:r w:rsidRPr="002F7025">
      <w:rPr>
        <w:sz w:val="24"/>
        <w:szCs w:val="24"/>
      </w:rPr>
      <w:t>/1</w:t>
    </w:r>
    <w:r w:rsidR="00B84802">
      <w:rPr>
        <w:sz w:val="24"/>
        <w:szCs w:val="24"/>
      </w:rPr>
      <w:t>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554DF"/>
    <w:rsid w:val="00060193"/>
    <w:rsid w:val="0006539F"/>
    <w:rsid w:val="00065B42"/>
    <w:rsid w:val="00066593"/>
    <w:rsid w:val="00072DD6"/>
    <w:rsid w:val="00082C15"/>
    <w:rsid w:val="0009651D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3439F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34A17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367D3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C63B0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6F6F5F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470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9D0DEB"/>
    <w:rsid w:val="009F4963"/>
    <w:rsid w:val="009F500F"/>
    <w:rsid w:val="009F74AD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8604B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84802"/>
    <w:rsid w:val="00B9015B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0583"/>
    <w:rsid w:val="00C23ADD"/>
    <w:rsid w:val="00C34EF4"/>
    <w:rsid w:val="00C40A44"/>
    <w:rsid w:val="00C63030"/>
    <w:rsid w:val="00C70FDE"/>
    <w:rsid w:val="00C71906"/>
    <w:rsid w:val="00C90682"/>
    <w:rsid w:val="00CA1035"/>
    <w:rsid w:val="00CC17F9"/>
    <w:rsid w:val="00CC7299"/>
    <w:rsid w:val="00CF0E40"/>
    <w:rsid w:val="00D01E10"/>
    <w:rsid w:val="00D04E2A"/>
    <w:rsid w:val="00D23C1F"/>
    <w:rsid w:val="00D24310"/>
    <w:rsid w:val="00D302B2"/>
    <w:rsid w:val="00D31638"/>
    <w:rsid w:val="00D346E6"/>
    <w:rsid w:val="00D50DED"/>
    <w:rsid w:val="00D51897"/>
    <w:rsid w:val="00D55F9F"/>
    <w:rsid w:val="00D653B1"/>
    <w:rsid w:val="00D65BF3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110C5"/>
    <w:rsid w:val="00F324F6"/>
    <w:rsid w:val="00F46EE9"/>
    <w:rsid w:val="00F56676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B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B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B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B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B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B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B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B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St-2316/2016-30</izvorni_sadrzaj>
    <derivirana_varijabla naziv="DomainObject.Oznaka_1">St-2316/2016-30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St-2316/2016</izvorni_sadrzaj>
    <derivirana_varijabla naziv="DomainObject.Predmet.OznakaBroj_1">St-2316/2016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Vivacom d.o.o.</izvorni_sadrzaj>
    <derivirana_varijabla naziv="DomainObject.Predmet.ProtustrankaFormated_1">  Vivacom d.o.o.</derivirana_varijabla>
  </DomainObject.Predmet.ProtustrankaFormated>
  <DomainObject.Predmet.ProtustrankaFormatedOIB>
    <izvorni_sadrzaj>  Vivacom d.o.o., OIB 89072687152</izvorni_sadrzaj>
    <derivirana_varijabla naziv="DomainObject.Predmet.ProtustrankaFormatedOIB_1">  Vivacom d.o.o., OIB 89072687152</derivirana_varijabla>
  </DomainObject.Predmet.ProtustrankaFormatedOIB>
  <DomainObject.Predmet.ProtustrankaFormatedWithAdress>
    <izvorni_sadrzaj> Vivacom d.o.o., Ulica kralja Zvonimira 133, 10000 Zagreb</izvorni_sadrzaj>
    <derivirana_varijabla naziv="DomainObject.Predmet.ProtustrankaFormatedWithAdress_1"> Vivacom d.o.o., Ulica kralja Zvonimira 133, 10000 Zagreb</derivirana_varijabla>
  </DomainObject.Predmet.ProtustrankaFormatedWithAdress>
  <DomainObject.Predmet.ProtustrankaFormatedWithAdressOIB>
    <izvorni_sadrzaj> Vivacom d.o.o., OIB 89072687152, Ulica kralja Zvonimira 133, 10000 Zagreb</izvorni_sadrzaj>
    <derivirana_varijabla naziv="DomainObject.Predmet.ProtustrankaFormatedWithAdressOIB_1"> Vivacom d.o.o., OIB 89072687152, Ulica kralja Zvonimira 133, 10000 Zagreb</derivirana_varijabla>
  </DomainObject.Predmet.ProtustrankaFormatedWithAdressOIB>
  <DomainObject.Predmet.ProtustrankaWithAdress>
    <izvorni_sadrzaj>Vivacom d.o.o. Ulica kralja Zvonimira 133, 10000 Zagreb</izvorni_sadrzaj>
    <derivirana_varijabla naziv="DomainObject.Predmet.ProtustrankaWithAdress_1">Vivacom d.o.o. Ulica kralja Zvonimira 133, 10000 Zagreb</derivirana_varijabla>
  </DomainObject.Predmet.ProtustrankaWithAdress>
  <DomainObject.Predmet.ProtustrankaWithAdressOIB>
    <izvorni_sadrzaj>Vivacom d.o.o., OIB 89072687152, Ulica kralja Zvonimira 133, 10000 Zagreb</izvorni_sadrzaj>
    <derivirana_varijabla naziv="DomainObject.Predmet.ProtustrankaWithAdressOIB_1">Vivacom d.o.o., OIB 89072687152, Ulica kralja Zvonimira 133, 10000 Zagreb</derivirana_varijabla>
  </DomainObject.Predmet.ProtustrankaWithAdressOIB>
  <DomainObject.Predmet.ProtustrankaNazivFormated>
    <izvorni_sadrzaj>Vivacom d.o.o.</izvorni_sadrzaj>
    <derivirana_varijabla naziv="DomainObject.Predmet.ProtustrankaNazivFormated_1">Vivacom d.o.o.</derivirana_varijabla>
  </DomainObject.Predmet.ProtustrankaNazivFormated>
  <DomainObject.Predmet.ProtustrankaNazivFormatedOIB>
    <izvorni_sadrzaj>Vivacom d.o.o., OIB 89072687152</izvorni_sadrzaj>
    <derivirana_varijabla naziv="DomainObject.Predmet.ProtustrankaNazivFormatedOIB_1">Vivacom d.o.o., OIB 89072687152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Blagus</izvorni_sadrzaj>
    <derivirana_varijabla naziv="DomainObject.Predmet.StrankaFormated_1">  FINA Regionalni centar Zagreb; Danijel Blagus</derivirana_varijabla>
  </DomainObject.Predmet.StrankaFormated>
  <DomainObject.Predmet.StrankaFormatedOIB>
    <izvorni_sadrzaj>  FINA Regionalni centar Zagreb, OIB 85821130368; Danijel Blagus, OIB 51571390613</izvorni_sadrzaj>
    <derivirana_varijabla naziv="DomainObject.Predmet.StrankaFormatedOIB_1">  FINA Regionalni centar Zagreb, OIB 85821130368; Danijel Blagus, OIB 51571390613</derivirana_varijabla>
  </DomainObject.Predmet.StrankaFormatedOIB>
  <DomainObject.Predmet.StrankaFormatedWithAdress>
    <izvorni_sadrzaj> FINA Regionalni centar Zagreb, Trg svibanjskih žrtava 1995. 1, 10000 Zagreb; Danijel Blagus, Stjepana Ferenčaka 43 C, 10370 Dugo Selo</izvorni_sadrzaj>
    <derivirana_varijabla naziv="DomainObject.Predmet.StrankaFormatedWithAdress_1"> FINA Regionalni centar Zagreb, Trg svibanjskih žrtava 1995. 1, 10000 Zagreb; Danijel Blagus, Stjepana Ferenčaka 43 C, 10370 Dugo Selo</derivirana_varijabla>
  </DomainObject.Predmet.StrankaFormatedWithAdress>
  <DomainObject.Predmet.StrankaFormatedWithAdressOIB>
    <izvorni_sadrzaj> FINA Regionalni centar Zagreb, OIB 85821130368, Trg svibanjskih žrtava 1995. 1, 10000 Zagreb; Danijel Blagus, OIB 51571390613, Stjepana Ferenčaka 43 C, 10370 Dugo Selo</izvorni_sadrzaj>
    <derivirana_varijabla naziv="DomainObject.Predmet.StrankaFormatedWithAdressOIB_1"> FINA Regionalni centar Zagreb, OIB 85821130368, Trg svibanjskih žrtava 1995. 1, 10000 Zagreb; Danijel Blagus, OIB 51571390613, Stjepana Ferenčaka 43 C, 10370 Dugo Selo</derivirana_varijabla>
  </DomainObject.Predmet.StrankaFormatedWithAdressOIB>
  <DomainObject.Predmet.StrankaWithAdress>
    <izvorni_sadrzaj>FINA Regionalni centar Zagreb Trg svibanjskih žrtava 1995. 1,10000 Zagreb,Danijel Blagus Stjepana Ferenčaka 43 C,10370 Dugo Selo</izvorni_sadrzaj>
    <derivirana_varijabla naziv="DomainObject.Predmet.StrankaWithAdress_1">FINA Regionalni centar Zagreb Trg svibanjskih žrtava 1995. 1,10000 Zagreb,Danijel Blagus Stjepana Ferenčaka 43 C,10370 Dugo Selo</derivirana_varijabla>
  </DomainObject.Predmet.StrankaWithAdress>
  <DomainObject.Predmet.StrankaWithAdressOIB>
    <izvorni_sadrzaj>FINA Regionalni centar Zagreb, OIB 85821130368, Trg svibanjskih žrtava 1995. 1,10000 Zagreb,Danijel Blagus, OIB 51571390613, Stjepana Ferenčaka 43 C,10370 Dugo Selo</izvorni_sadrzaj>
    <derivirana_varijabla naziv="DomainObject.Predmet.StrankaWithAdressOIB_1">FINA Regionalni centar Zagreb, OIB 85821130368, Trg svibanjskih žrtava 1995. 1,10000 Zagreb,Danijel Blagus, OIB 51571390613, Stjepana Ferenčaka 43 C,10370 Dugo Selo</derivirana_varijabla>
  </DomainObject.Predmet.StrankaWithAdressOIB>
  <DomainObject.Predmet.StrankaNazivFormated>
    <izvorni_sadrzaj>FINA Regionalni centar Zagreb,Danijel Blagus</izvorni_sadrzaj>
    <derivirana_varijabla naziv="DomainObject.Predmet.StrankaNazivFormated_1">FINA Regionalni centar Zagreb,Danijel Blagus</derivirana_varijabla>
  </DomainObject.Predmet.StrankaNazivFormated>
  <DomainObject.Predmet.StrankaNazivFormatedOIB>
    <izvorni_sadrzaj>FINA Regionalni centar Zagreb, OIB 85821130368,Danijel Blagus, OIB 51571390613</izvorni_sadrzaj>
    <derivirana_varijabla naziv="DomainObject.Predmet.StrankaNazivFormatedOIB_1">FINA Regionalni centar Zagreb, OIB 85821130368,Danijel Blagus, OIB 51571390613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Danijel Blagus</item>
    </izvorni_sadrzaj>
    <derivirana_varijabla naziv="DomainObject.Predmet.StrankaListFormated_1">
      <item>FINA Regionalni centar Zagreb</item>
      <item>Danijel Blagus</item>
    </derivirana_varijabla>
  </DomainObject.Predmet.StrankaListFormated>
  <DomainObject.Predmet.StrankaListFormatedOIB>
    <izvorni_sadrzaj>
      <item>FINA Regionalni centar Zagreb, OIB 85821130368</item>
      <item>Danijel Blagus, OIB 51571390613</item>
    </izvorni_sadrzaj>
    <derivirana_varijabla naziv="DomainObject.Predmet.StrankaListFormatedOIB_1">
      <item>FINA Regionalni centar Zagreb, OIB 85821130368</item>
      <item>Danijel Blagus, OIB 51571390613</item>
    </derivirana_varijabla>
  </DomainObject.Predmet.StrankaListFormatedOIB>
  <DomainObject.Predmet.StrankaListFormatedWithAdress>
    <izvorni_sadrzaj>
      <item>FINA Regionalni centar Zagreb, Trg svibanjskih žrtava 1995. 1, 10000 Zagreb</item>
      <item>Danijel Blagus, Stjepana Ferenčaka 43 C, 10370 Dugo Selo</item>
    </izvorni_sadrzaj>
    <derivirana_varijabla naziv="DomainObject.Predmet.StrankaListFormatedWithAdress_1">
      <item>FINA Regionalni centar Zagreb, Trg svibanjskih žrtava 1995. 1, 10000 Zagreb</item>
      <item>Danijel Blagus, Stjepana Ferenčaka 43 C,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Blagus, OIB 51571390613, Stjepana Ferenčaka 43 C, 10370 Dugo Selo</item>
    </izvorni_sadrzaj>
    <derivirana_varijabla naziv="DomainObject.Predmet.StrankaListFormatedWithAdressOIB_1">
      <item>FINA Regionalni centar Zagreb, OIB 85821130368, Trg svibanjskih žrtava 1995. 1, 10000 Zagreb</item>
      <item>Danijel Blagus, OIB 51571390613, Stjepana Ferenčaka 43 C, 10370 Dugo Selo</item>
    </derivirana_varijabla>
  </DomainObject.Predmet.StrankaListFormatedWithAdressOIB>
  <DomainObject.Predmet.StrankaListNazivFormated>
    <izvorni_sadrzaj>
      <item>FINA Regionalni centar Zagreb</item>
      <item>Danijel Blagus</item>
    </izvorni_sadrzaj>
    <derivirana_varijabla naziv="DomainObject.Predmet.StrankaListNazivFormated_1">
      <item>FINA Regionalni centar Zagreb</item>
      <item>Danijel Blagus</item>
    </derivirana_varijabla>
  </DomainObject.Predmet.StrankaListNazivFormated>
  <DomainObject.Predmet.StrankaListNazivFormatedOIB>
    <izvorni_sadrzaj>
      <item>FINA Regionalni centar Zagreb, OIB 85821130368</item>
      <item>Danijel Blagus, OIB 51571390613</item>
    </izvorni_sadrzaj>
    <derivirana_varijabla naziv="DomainObject.Predmet.StrankaListNazivFormatedOIB_1">
      <item>FINA Regionalni centar Zagreb, OIB 85821130368</item>
      <item>Danijel Blagus, OIB 51571390613</item>
    </derivirana_varijabla>
  </DomainObject.Predmet.StrankaListNazivFormatedOIB>
  <DomainObject.Predmet.ProtuStrankaListFormated>
    <izvorni_sadrzaj>
      <item>Vivacom d.o.o.</item>
    </izvorni_sadrzaj>
    <derivirana_varijabla naziv="DomainObject.Predmet.ProtuStrankaListFormated_1">
      <item>Vivacom d.o.o.</item>
    </derivirana_varijabla>
  </DomainObject.Predmet.ProtuStrankaListFormated>
  <DomainObject.Predmet.ProtuStrankaListFormatedOIB>
    <izvorni_sadrzaj>
      <item>Vivacom d.o.o., OIB 89072687152</item>
    </izvorni_sadrzaj>
    <derivirana_varijabla naziv="DomainObject.Predmet.ProtuStrankaListFormatedOIB_1">
      <item>Vivacom d.o.o., OIB 89072687152</item>
    </derivirana_varijabla>
  </DomainObject.Predmet.ProtuStrankaListFormatedOIB>
  <DomainObject.Predmet.ProtuStrankaListFormatedWithAdress>
    <izvorni_sadrzaj>
      <item>Vivacom d.o.o., Ulica kralja Zvonimira 133, 10000 Zagreb</item>
    </izvorni_sadrzaj>
    <derivirana_varijabla naziv="DomainObject.Predmet.ProtuStrankaListFormatedWithAdress_1">
      <item>Vivacom d.o.o., Ulica kralja Zvonimira 133, 10000 Zagreb</item>
    </derivirana_varijabla>
  </DomainObject.Predmet.ProtuStrankaListFormatedWithAdress>
  <DomainObject.Predmet.ProtuStrankaListFormatedWithAdressOIB>
    <izvorni_sadrzaj>
      <item>Vivacom d.o.o., OIB 89072687152, Ulica kralja Zvonimira 133, 10000 Zagreb</item>
    </izvorni_sadrzaj>
    <derivirana_varijabla naziv="DomainObject.Predmet.ProtuStrankaListFormatedWithAdressOIB_1">
      <item>Vivacom d.o.o., OIB 89072687152, Ulica kralja Zvonimira 133, 10000 Zagreb</item>
    </derivirana_varijabla>
  </DomainObject.Predmet.ProtuStrankaListFormatedWithAdressOIB>
  <DomainObject.Predmet.ProtuStrankaListNazivFormated>
    <izvorni_sadrzaj>
      <item>Vivacom d.o.o.</item>
    </izvorni_sadrzaj>
    <derivirana_varijabla naziv="DomainObject.Predmet.ProtuStrankaListNazivFormated_1">
      <item>Vivacom d.o.o.</item>
    </derivirana_varijabla>
  </DomainObject.Predmet.ProtuStrankaListNazivFormated>
  <DomainObject.Predmet.ProtuStrankaListNazivFormatedOIB>
    <izvorni_sadrzaj>
      <item>Vivacom d.o.o., OIB 89072687152</item>
    </izvorni_sadrzaj>
    <derivirana_varijabla naziv="DomainObject.Predmet.ProtuStrankaListNazivFormatedOIB_1">
      <item>Vivacom d.o.o., OIB 89072687152</item>
    </derivirana_varijabla>
  </DomainObject.Predmet.ProtuStrankaListNazivFormatedOIB>
  <DomainObject.Predmet.OstaliListFormated>
    <izvorni_sadrzaj>
      <item>Danijel Blagus</item>
      <item>Addiko Bank dioničko društvo</item>
    </izvorni_sadrzaj>
    <derivirana_varijabla naziv="DomainObject.Predmet.OstaliListFormated_1">
      <item>Danijel Blagus</item>
      <item>Addiko Bank dioničko društvo</item>
    </derivirana_varijabla>
  </DomainObject.Predmet.OstaliListFormated>
  <DomainObject.Predmet.OstaliListFormatedOIB>
    <izvorni_sadrzaj>
      <item>Danijel Blagus, OIB 51571390613</item>
      <item>Addiko Bank dioničko društvo, OIB 14036333877</item>
    </izvorni_sadrzaj>
    <derivirana_varijabla naziv="DomainObject.Predmet.OstaliListFormatedOIB_1">
      <item>Danijel Blagus, OIB 51571390613</item>
      <item>Addiko Bank dioničko društvo, OIB 14036333877</item>
    </derivirana_varijabla>
  </DomainObject.Predmet.OstaliListFormatedOIB>
  <DomainObject.Predmet.OstaliListFormatedWithAdress>
    <izvorni_sadrzaj>
      <item>Danijel Blagus, Stjepana Ferenčaka 43c, 10370 Dugo Selo</item>
      <item>Addiko Bank dioničko društvo, Slavonska avenija 6, 10000 Zagreb</item>
    </izvorni_sadrzaj>
    <derivirana_varijabla naziv="DomainObject.Predmet.OstaliListFormatedWithAdress_1">
      <item>Danijel Blagus, Stjepana Ferenčaka 43c, 10370 Dugo Selo</item>
      <item>Addiko Bank dioničko društvo, Slavonska avenija 6, 10000 Zagreb</item>
    </derivirana_varijabla>
  </DomainObject.Predmet.OstaliListFormatedWithAdress>
  <DomainObject.Predmet.OstaliListFormatedWithAdressOIB>
    <izvorni_sadrzaj>
      <item>Danijel Blagus, OIB 51571390613, Stjepana Ferenčaka 43c, 10370 Dugo Selo</item>
      <item>Addiko Bank dioničko društvo, OIB 14036333877, Slavonska avenija 6, 10000 Zagreb</item>
    </izvorni_sadrzaj>
    <derivirana_varijabla naziv="DomainObject.Predmet.OstaliListFormatedWithAdressOIB_1">
      <item>Danijel Blagus, OIB 51571390613, Stjepana Ferenčaka 43c, 10370 Dugo Selo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Danijel Blagus</item>
      <item>Addiko Bank dioničko društvo</item>
    </izvorni_sadrzaj>
    <derivirana_varijabla naziv="DomainObject.Predmet.OstaliListNazivFormated_1">
      <item>Danijel Blagus</item>
      <item>Addiko Bank dioničko društvo</item>
    </derivirana_varijabla>
  </DomainObject.Predmet.OstaliListNazivFormated>
  <DomainObject.Predmet.OstaliListNazivFormatedOIB>
    <izvorni_sadrzaj>
      <item>Danijel Blagus, OIB 51571390613</item>
      <item>Addiko Bank dioničko društvo, OIB 14036333877</item>
    </izvorni_sadrzaj>
    <derivirana_varijabla naziv="DomainObject.Predmet.OstaliListNazivFormatedOIB_1">
      <item>Danijel Blagus, OIB 51571390613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St-2316/2016-30</izvorni_sadrzaj>
    <derivirana_varijabla naziv="DomainObject.PoslovniBrojDokumenta_1">St-2316/2016-30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Vivacom d.o.o.</izvorni_sadrzaj>
    <derivirana_varijabla naziv="DomainObject.Predmet.ProtustrankaIDrugi_1">Vivacom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Vivacom d.o.o., OIB 89072687152, Ulica kralja Zvonimira 133, 10000 Zagreb</izvorni_sadrzaj>
    <derivirana_varijabla naziv="DomainObject.Predmet.ProtustrankaIDrugiAdressOIB_1">Vivacom d.o.o., OIB 89072687152, Ulica kralja Zvonimira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Vivacom d.o.o.</item>
      <item>Danijel Blagus</item>
      <item>Addiko Bank dioničko društvo</item>
      <item>Danijel Blagus</item>
    </izvorni_sadrzaj>
    <derivirana_varijabla naziv="DomainObject.Predmet.SudioniciListNaziv_1">
      <item>FINA Regionalni centar Zagreb</item>
      <item>Vivacom d.o.o.</item>
      <item>Danijel Blagus</item>
      <item>Addiko Bank dioničko društvo</item>
      <item>Danijel Blagus</item>
    </derivirana_varijabla>
  </DomainObject.Predmet.SudioniciListNaziv>
  <DomainObject.Predmet.SudioniciListAdressOIB>
    <izvorni_sadrzaj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  <item>Addiko Bank dioničko društvo, OIB 14036333877, Slavonska avenija 6,10000 Zagreb</item>
      <item>Danijel Blagus, OIB 51571390613, Stjepana Ferenčaka 43 C,10370 Dugo Selo</item>
    </izvorni_sadrzaj>
    <derivirana_varijabla naziv="DomainObject.Predmet.SudioniciListAdressOIB_1"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  <item>Addiko Bank dioničko društvo, OIB 14036333877, Slavonska avenija 6,10000 Zagreb</item>
      <item>Danijel Blagus, OIB 51571390613, Stjepana Ferenčaka 43 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89072687152</item>
      <item>, OIB 51571390613</item>
      <item>, OIB 14036333877</item>
      <item>, OIB 51571390613</item>
    </izvorni_sadrzaj>
    <derivirana_varijabla naziv="DomainObject.Predmet.SudioniciListNazivOIB_1">
      <item>, OIB 85821130368</item>
      <item>, OIB 89072687152</item>
      <item>, OIB 51571390613</item>
      <item>, OIB 14036333877</item>
      <item>, OIB 51571390613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82791-AE9B-418F-A1EF-820DED6AFC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1196</properties:Words>
  <properties:Characters>6459</properties:Characters>
  <properties:Lines>126</properties:Lines>
  <properties:Paragraphs>31</properties:Paragraphs>
  <properties:TotalTime>244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2017-03-01T12:55:00Z</cp:lastPrinted>
  <dcterms:modified xmlns:xsi="http://www.w3.org/2001/XMLSchema-instance" xsi:type="dcterms:W3CDTF">2017-09-22T09:43:00Z</dcterms:modified>
  <cp:revision>200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St-2316/2016-30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