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bcd3" w14:paraId="fd8bcd3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10622A">
        <w:tc>
          <w:tcPr>
            <w:tcW w:type="dxa" w:w="3060"/>
            <w:hideMark/>
          </w:tcPr>
          <w:p w:rsidRDefault="009D0565" w:rsidR="009D0565" w:rsidRPr="0010622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0622A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10622A">
            <w:r w:rsidRPr="0010622A">
              <w:t>Trgovački sud u Zagrebu</w:t>
            </w:r>
          </w:p>
          <w:p w:rsidRDefault="009D0565" w:rsidR="009D0565" w:rsidRPr="0010622A">
            <w:r w:rsidRPr="0010622A">
              <w:t>Zagreb, Amruševa 2/II</w:t>
            </w:r>
          </w:p>
        </w:tc>
      </w:tr>
    </w:tbl>
    <w:p w:rsidRDefault="009D0565" w:rsidP="009D0565" w:rsidR="009D0565" w:rsidRPr="0010622A">
      <w:r w:rsidRPr="0010622A">
        <w:rPr>
          <w:b/>
        </w:rPr>
        <w:tab/>
      </w:r>
      <w:r w:rsidRPr="0010622A">
        <w:rPr>
          <w:b/>
        </w:rPr>
        <w:tab/>
      </w:r>
      <w:r w:rsidRPr="0010622A">
        <w:rPr>
          <w:b/>
        </w:rPr>
        <w:tab/>
      </w:r>
      <w:r w:rsidRPr="0010622A">
        <w:rPr>
          <w:b/>
        </w:rPr>
        <w:tab/>
      </w:r>
      <w:r w:rsidRPr="0010622A">
        <w:rPr>
          <w:b/>
        </w:rPr>
        <w:tab/>
      </w:r>
      <w:r w:rsidRPr="0010622A">
        <w:rPr>
          <w:b/>
        </w:rPr>
        <w:tab/>
      </w:r>
      <w:r w:rsidRPr="0010622A">
        <w:rPr>
          <w:b/>
        </w:rPr>
        <w:tab/>
      </w:r>
      <w:r w:rsidRPr="0010622A">
        <w:rPr>
          <w:b/>
        </w:rPr>
        <w:tab/>
      </w:r>
      <w:r w:rsidRPr="0010622A">
        <w:rPr>
          <w:b/>
        </w:rPr>
        <w:tab/>
        <w:t xml:space="preserve">     </w:t>
      </w:r>
      <w:r w:rsidR="0019299F" w:rsidRPr="0010622A">
        <w:rPr>
          <w:b/>
        </w:rPr>
        <w:t xml:space="preserve">           </w:t>
      </w:r>
      <w:r w:rsidRPr="0010622A">
        <w:t>96.</w:t>
      </w:r>
      <w:r w:rsidRPr="0010622A">
        <w:rPr>
          <w:b/>
        </w:rPr>
        <w:t xml:space="preserve"> </w:t>
      </w:r>
      <w:r w:rsidRPr="0010622A">
        <w:t>St-</w:t>
      </w:r>
      <w:r w:rsidR="008812B6" w:rsidRPr="0010622A">
        <w:t>4</w:t>
      </w:r>
      <w:r w:rsidR="00C263C7" w:rsidRPr="0010622A">
        <w:t>1</w:t>
      </w:r>
      <w:r w:rsidR="00332260" w:rsidRPr="0010622A">
        <w:t>3</w:t>
      </w:r>
      <w:r w:rsidR="00A11310" w:rsidRPr="0010622A">
        <w:t>2</w:t>
      </w:r>
      <w:r w:rsidRPr="0010622A">
        <w:t>/1</w:t>
      </w:r>
      <w:r w:rsidR="0019299F" w:rsidRPr="0010622A">
        <w:t>6</w:t>
      </w:r>
    </w:p>
    <w:p w:rsidRDefault="009D0565" w:rsidP="009D0565" w:rsidR="009D0565" w:rsidRPr="0010622A">
      <w:pPr>
        <w:jc w:val="center"/>
      </w:pPr>
      <w:r w:rsidRPr="0010622A">
        <w:t>Z A K LJ U Č A K</w:t>
      </w:r>
    </w:p>
    <w:p w:rsidRDefault="009D0565" w:rsidP="009D0565" w:rsidR="009D0565" w:rsidRPr="0010622A"/>
    <w:p w:rsidRDefault="009D0565" w:rsidP="009D0565" w:rsidR="009D0565" w:rsidRPr="0010622A">
      <w:pPr>
        <w:jc w:val="both"/>
      </w:pPr>
      <w:r w:rsidRPr="0010622A">
        <w:tab/>
        <w:t xml:space="preserve">Trgovački sud u Zagrebu, </w:t>
      </w:r>
      <w:r w:rsidR="000A2477" w:rsidRPr="0010622A">
        <w:t xml:space="preserve"> </w:t>
      </w:r>
      <w:r w:rsidR="0010622A" w:rsidRPr="0010622A">
        <w:t xml:space="preserve">po višoj sudskoj savjetnici Teuti </w:t>
      </w:r>
      <w:r w:rsidR="000A2477" w:rsidRPr="0010622A">
        <w:t>Klinžić Zajec</w:t>
      </w:r>
      <w:r w:rsidRPr="0010622A">
        <w:t xml:space="preserve">, </w:t>
      </w:r>
      <w:r w:rsidRPr="0010622A">
        <w:rPr>
          <w:lang w:val="en-GB"/>
        </w:rPr>
        <w:t>u stečajnom predmetu u povodu zahtjeva</w:t>
      </w:r>
      <w:r w:rsidRPr="0010622A">
        <w:t xml:space="preserve"> FINANCIJSKE AGENCIJE, za provedbu skraćenog stečajnog postupka nad dužnikom </w:t>
      </w:r>
      <w:r w:rsidR="00A11310" w:rsidRPr="0010622A">
        <w:t>MALA RADIONICA BUBU</w:t>
      </w:r>
      <w:r w:rsidR="00A964D8" w:rsidRPr="0010622A">
        <w:t xml:space="preserve"> j.d.o.o.</w:t>
      </w:r>
      <w:r w:rsidR="00332260" w:rsidRPr="0010622A">
        <w:t>,</w:t>
      </w:r>
      <w:r w:rsidR="007820B9" w:rsidRPr="0010622A">
        <w:t xml:space="preserve"> </w:t>
      </w:r>
      <w:r w:rsidR="00A11310" w:rsidRPr="0010622A">
        <w:t>Zagreb</w:t>
      </w:r>
      <w:r w:rsidR="0066760A" w:rsidRPr="0010622A">
        <w:t>,</w:t>
      </w:r>
      <w:r w:rsidR="0095343E" w:rsidRPr="0010622A">
        <w:t xml:space="preserve"> </w:t>
      </w:r>
      <w:r w:rsidR="00A11310" w:rsidRPr="0010622A">
        <w:t>Avenija Marina Držića 68</w:t>
      </w:r>
      <w:r w:rsidRPr="0010622A">
        <w:t>, OIB:</w:t>
      </w:r>
      <w:r w:rsidR="00620615" w:rsidRPr="0010622A">
        <w:t xml:space="preserve"> </w:t>
      </w:r>
      <w:r w:rsidR="00A11310" w:rsidRPr="0010622A">
        <w:t>82231857418</w:t>
      </w:r>
      <w:r w:rsidRPr="0010622A">
        <w:t>, dana 2</w:t>
      </w:r>
      <w:r w:rsidR="00231930">
        <w:t>0</w:t>
      </w:r>
      <w:r w:rsidRPr="0010622A">
        <w:t>.</w:t>
      </w:r>
      <w:r w:rsidR="00231930">
        <w:t>07</w:t>
      </w:r>
      <w:r w:rsidRPr="0010622A">
        <w:t>.2016.,</w:t>
      </w:r>
    </w:p>
    <w:p w:rsidRDefault="009D0565" w:rsidP="009D0565" w:rsidR="009D0565" w:rsidRPr="0010622A"/>
    <w:p w:rsidRDefault="009D0565" w:rsidP="009D0565" w:rsidR="009D0565" w:rsidRPr="0010622A">
      <w:pPr>
        <w:jc w:val="center"/>
        <w:rPr>
          <w:b/>
        </w:rPr>
      </w:pPr>
      <w:r w:rsidRPr="0010622A">
        <w:rPr>
          <w:b/>
        </w:rPr>
        <w:t xml:space="preserve">z a k lj u č i o   j e </w:t>
      </w:r>
    </w:p>
    <w:p w:rsidRDefault="00231930" w:rsidP="009D0565" w:rsidR="00231930">
      <w:pPr>
        <w:ind w:firstLine="708"/>
        <w:jc w:val="both"/>
      </w:pPr>
    </w:p>
    <w:p w:rsidRDefault="00CF5EE0" w:rsidP="00CA6EAF" w:rsidR="009D0565" w:rsidRPr="0010622A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A6EAF" w:rsidRPr="0010622A">
        <w:t>MALA RADIONICA BUBU j.d.o.o., Zagreb, Avenija Marina Držića 68, OIB: 82231857418</w:t>
      </w:r>
      <w:r>
        <w:t>/podaci o djelatnicima ili da nema zaposlenih osoba na dan pisanja potvrde.</w:t>
      </w:r>
    </w:p>
    <w:p w:rsidRDefault="009D0565" w:rsidP="009D0565" w:rsidR="009D0565" w:rsidRPr="0010622A">
      <w:pPr>
        <w:jc w:val="center"/>
      </w:pPr>
      <w:r w:rsidRPr="0010622A">
        <w:t>Obrazloženje</w:t>
      </w:r>
    </w:p>
    <w:p w:rsidRDefault="009D0565" w:rsidP="009D0565" w:rsidR="009D0565" w:rsidRPr="0010622A">
      <w:pPr>
        <w:jc w:val="center"/>
      </w:pPr>
    </w:p>
    <w:p w:rsidRDefault="009D0565" w:rsidP="009D0565" w:rsidR="009D0565" w:rsidRPr="0010622A">
      <w:pPr>
        <w:jc w:val="both"/>
        <w:rPr>
          <w:lang w:val="en-GB"/>
        </w:rPr>
      </w:pPr>
      <w:r w:rsidRPr="0010622A">
        <w:tab/>
      </w:r>
      <w:r w:rsidRPr="0010622A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10622A">
      <w:pPr>
        <w:jc w:val="both"/>
      </w:pPr>
      <w:r w:rsidRPr="0010622A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10622A">
      <w:pPr>
        <w:ind w:firstLine="708"/>
        <w:jc w:val="both"/>
      </w:pPr>
      <w:r w:rsidRPr="0010622A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10622A">
      <w:pPr>
        <w:ind w:firstLine="708"/>
        <w:jc w:val="both"/>
      </w:pPr>
      <w:r w:rsidRPr="0010622A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10622A">
      <w:pPr>
        <w:jc w:val="both"/>
      </w:pPr>
    </w:p>
    <w:p w:rsidRDefault="009D0565" w:rsidP="0010622A" w:rsidR="003226EE" w:rsidRPr="0010622A">
      <w:pPr>
        <w:jc w:val="center"/>
        <w:rPr>
          <w:b/>
          <w:bCs/>
        </w:rPr>
      </w:pPr>
      <w:r w:rsidRPr="0010622A">
        <w:t>U Zagrebu, 2</w:t>
      </w:r>
      <w:r w:rsidR="00231930">
        <w:t>0</w:t>
      </w:r>
      <w:r w:rsidRPr="0010622A">
        <w:t>.</w:t>
      </w:r>
      <w:r w:rsidR="00231930">
        <w:t>07</w:t>
      </w:r>
      <w:r w:rsidRPr="0010622A">
        <w:t>.2016.</w:t>
      </w:r>
      <w:r w:rsidR="0010622A" w:rsidRPr="0010622A">
        <w:rPr>
          <w:b/>
          <w:bCs/>
        </w:rPr>
        <w:t xml:space="preserve"> </w:t>
      </w:r>
    </w:p>
    <w:p w:rsidRDefault="003226EE" w:rsidP="003226EE" w:rsidR="003226EE" w:rsidRPr="0010622A">
      <w:pPr>
        <w:ind w:firstLine="708" w:left="5664"/>
        <w:jc w:val="both"/>
        <w:rPr>
          <w:b/>
          <w:bCs/>
        </w:rPr>
      </w:pPr>
      <w:r w:rsidRPr="0010622A">
        <w:rPr>
          <w:b/>
          <w:bCs/>
        </w:rPr>
        <w:t>Viša sudska savjetnica:</w:t>
      </w:r>
    </w:p>
    <w:p w:rsidRDefault="003226EE" w:rsidP="003226EE" w:rsidR="00620615" w:rsidRPr="0010622A">
      <w:pPr>
        <w:ind w:firstLine="708" w:left="5664"/>
        <w:jc w:val="both"/>
        <w:rPr>
          <w:b/>
          <w:bCs/>
        </w:rPr>
      </w:pPr>
      <w:r w:rsidRPr="0010622A">
        <w:rPr>
          <w:b/>
          <w:bCs/>
        </w:rPr>
        <w:t>Teuta Klinžić Zajec, v.r.</w:t>
      </w:r>
    </w:p>
    <w:p w:rsidRDefault="003226EE" w:rsidP="003226EE" w:rsidR="003226EE" w:rsidRPr="0010622A">
      <w:pPr>
        <w:pStyle w:val="Bezproreda"/>
        <w:ind w:left="6372"/>
        <w:rPr>
          <w:sz w:val="22"/>
        </w:rPr>
      </w:pPr>
      <w:r w:rsidRPr="0010622A">
        <w:rPr>
          <w:sz w:val="22"/>
        </w:rPr>
        <w:t xml:space="preserve">Za točnost otpravka              ovlašteni službenik: </w:t>
      </w:r>
    </w:p>
    <w:p w:rsidRDefault="003226EE" w:rsidP="00620615" w:rsidR="009D0565" w:rsidRPr="0010622A">
      <w:pPr>
        <w:pStyle w:val="Bezproreda"/>
        <w:ind w:firstLine="708" w:left="5664"/>
        <w:rPr>
          <w:sz w:val="22"/>
        </w:rPr>
      </w:pPr>
      <w:r w:rsidRPr="0010622A">
        <w:rPr>
          <w:sz w:val="22"/>
        </w:rPr>
        <w:t>Višnja Jurlina</w:t>
      </w:r>
    </w:p>
    <w:p w:rsidRDefault="009D0565" w:rsidP="009D0565" w:rsidR="009D0565" w:rsidRPr="0010622A">
      <w:pPr>
        <w:jc w:val="both"/>
        <w:rPr>
          <w:sz w:val="20"/>
          <w:szCs w:val="20"/>
        </w:rPr>
      </w:pPr>
      <w:r w:rsidRPr="0010622A">
        <w:rPr>
          <w:sz w:val="20"/>
          <w:szCs w:val="20"/>
        </w:rPr>
        <w:t>Uputa o pravnom lijeku:</w:t>
      </w:r>
    </w:p>
    <w:p w:rsidRDefault="009D0565" w:rsidP="009D0565" w:rsidR="009D0565" w:rsidRPr="0010622A">
      <w:pPr>
        <w:jc w:val="both"/>
        <w:rPr>
          <w:sz w:val="20"/>
          <w:szCs w:val="20"/>
        </w:rPr>
      </w:pPr>
      <w:r w:rsidRPr="0010622A">
        <w:rPr>
          <w:sz w:val="20"/>
          <w:szCs w:val="20"/>
        </w:rPr>
        <w:t>Protiv ovog zaključka  žalba nije dopuštena (čl. 19.st. 7. SZ-a).</w:t>
      </w:r>
    </w:p>
    <w:sectPr w:rsidR="009D0565" w:rsidRPr="001062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10622A"/>
    <w:rsid w:val="00177564"/>
    <w:rsid w:val="0017795A"/>
    <w:rsid w:val="00185AEA"/>
    <w:rsid w:val="0019299F"/>
    <w:rsid w:val="001A1996"/>
    <w:rsid w:val="001E3342"/>
    <w:rsid w:val="00231930"/>
    <w:rsid w:val="00246DC3"/>
    <w:rsid w:val="00275833"/>
    <w:rsid w:val="002E12D7"/>
    <w:rsid w:val="002F29CB"/>
    <w:rsid w:val="002F2E1D"/>
    <w:rsid w:val="003002A3"/>
    <w:rsid w:val="003226EE"/>
    <w:rsid w:val="003279B2"/>
    <w:rsid w:val="00332260"/>
    <w:rsid w:val="003736D9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92E47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767D7"/>
    <w:rsid w:val="007820B9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505F"/>
    <w:rsid w:val="0095343E"/>
    <w:rsid w:val="00961C57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B221CB"/>
    <w:rsid w:val="00B552CA"/>
    <w:rsid w:val="00BA0587"/>
    <w:rsid w:val="00C263C7"/>
    <w:rsid w:val="00C30569"/>
    <w:rsid w:val="00C73345"/>
    <w:rsid w:val="00CA316C"/>
    <w:rsid w:val="00CA6EAF"/>
    <w:rsid w:val="00CE7AE3"/>
    <w:rsid w:val="00CF4437"/>
    <w:rsid w:val="00CF57FD"/>
    <w:rsid w:val="00CF5EE0"/>
    <w:rsid w:val="00D220B8"/>
    <w:rsid w:val="00D348A5"/>
    <w:rsid w:val="00D73DB0"/>
    <w:rsid w:val="00D90876"/>
    <w:rsid w:val="00DC4BFA"/>
    <w:rsid w:val="00E453F3"/>
    <w:rsid w:val="00E75169"/>
    <w:rsid w:val="00ED6CFA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7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7D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7D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7D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7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7D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7D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7D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89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4132</izvorni_sadrzaj>
    <derivirana_varijabla naziv="DomainObject.Predmet.Broj_1">4132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St-4132/2016</izvorni_sadrzaj>
    <derivirana_varijabla naziv="DomainObject.Predmet.OznakaBroj_1">St-4132/2016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RADIONICA BUBU j.d.o.o.</izvorni_sadrzaj>
    <derivirana_varijabla naziv="DomainObject.Predmet.ProtustrankaFormated_1">  MALA RADIONICA BUBU j.d.o.o.</derivirana_varijabla>
  </DomainObject.Predmet.ProtustrankaFormated>
  <DomainObject.Predmet.ProtustrankaFormatedOIB>
    <izvorni_sadrzaj>  MALA RADIONICA BUBU j.d.o.o., OIB 82231857418</izvorni_sadrzaj>
    <derivirana_varijabla naziv="DomainObject.Predmet.ProtustrankaFormatedOIB_1">  MALA RADIONICA BUBU j.d.o.o., OIB 82231857418</derivirana_varijabla>
  </DomainObject.Predmet.ProtustrankaFormatedOIB>
  <DomainObject.Predmet.ProtustrankaFormatedWithAdress>
    <izvorni_sadrzaj> MALA RADIONICA BUBU j.d.o.o., Avenija Marina Držića 68, 10000 Zagreb</izvorni_sadrzaj>
    <derivirana_varijabla naziv="DomainObject.Predmet.ProtustrankaFormatedWithAdress_1"> MALA RADIONICA BUBU j.d.o.o., Avenija Marina Držića 68, 10000 Zagreb</derivirana_varijabla>
  </DomainObject.Predmet.ProtustrankaFormatedWithAdress>
  <DomainObject.Predmet.ProtustrankaFormatedWithAdressOIB>
    <izvorni_sadrzaj> MALA RADIONICA BUBU j.d.o.o., OIB 82231857418, Avenija Marina Držića 68, 10000 Zagreb</izvorni_sadrzaj>
    <derivirana_varijabla naziv="DomainObject.Predmet.ProtustrankaFormatedWithAdressOIB_1"> MALA RADIONICA BUBU j.d.o.o., OIB 82231857418, Avenija Marina Držića 68, 10000 Zagreb</derivirana_varijabla>
  </DomainObject.Predmet.ProtustrankaFormatedWithAdressOIB>
  <DomainObject.Predmet.ProtustrankaWithAdress>
    <izvorni_sadrzaj>MALA RADIONICA BUBU j.d.o.o. Avenija Marina Držića 68, 10000 Zagreb</izvorni_sadrzaj>
    <derivirana_varijabla naziv="DomainObject.Predmet.ProtustrankaWithAdress_1">MALA RADIONICA BUBU j.d.o.o. Avenija Marina Držića 68, 10000 Zagreb</derivirana_varijabla>
  </DomainObject.Predmet.ProtustrankaWithAdress>
  <DomainObject.Predmet.ProtustrankaWithAdressOIB>
    <izvorni_sadrzaj>MALA RADIONICA BUBU j.d.o.o., OIB 82231857418, Avenija Marina Držića 68, 10000 Zagreb</izvorni_sadrzaj>
    <derivirana_varijabla naziv="DomainObject.Predmet.ProtustrankaWithAdressOIB_1">MALA RADIONICA BUBU j.d.o.o., OIB 82231857418, Avenija Marina Držića 68, 10000 Zagreb</derivirana_varijabla>
  </DomainObject.Predmet.ProtustrankaWithAdressOIB>
  <DomainObject.Predmet.ProtustrankaNazivFormated>
    <izvorni_sadrzaj>MALA RADIONICA BUBU j.d.o.o.</izvorni_sadrzaj>
    <derivirana_varijabla naziv="DomainObject.Predmet.ProtustrankaNazivFormated_1">MALA RADIONICA BUBU j.d.o.o.</derivirana_varijabla>
  </DomainObject.Predmet.ProtustrankaNazivFormated>
  <DomainObject.Predmet.ProtustrankaNazivFormatedOIB>
    <izvorni_sadrzaj>MALA RADIONICA BUBU j.d.o.o., OIB 82231857418</izvorni_sadrzaj>
    <derivirana_varijabla naziv="DomainObject.Predmet.ProtustrankaNazivFormatedOIB_1">MALA RADIONICA BUBU j.d.o.o., OIB 82231857418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RADIONICA BUBU j.d.o.o.</item>
    </izvorni_sadrzaj>
    <derivirana_varijabla naziv="DomainObject.Predmet.ProtuStrankaListFormated_1">
      <item>MALA RADIONICA BUBU j.d.o.o.</item>
    </derivirana_varijabla>
  </DomainObject.Predmet.ProtuStrankaListFormated>
  <DomainObject.Predmet.ProtuStrankaListFormatedOIB>
    <izvorni_sadrzaj>
      <item>MALA RADIONICA BUBU j.d.o.o., OIB 82231857418</item>
    </izvorni_sadrzaj>
    <derivirana_varijabla naziv="DomainObject.Predmet.ProtuStrankaListFormatedOIB_1">
      <item>MALA RADIONICA BUBU j.d.o.o., OIB 82231857418</item>
    </derivirana_varijabla>
  </DomainObject.Predmet.ProtuStrankaListFormatedOIB>
  <DomainObject.Predmet.ProtuStrankaListFormatedWithAdress>
    <izvorni_sadrzaj>
      <item>MALA RADIONICA BUBU j.d.o.o., Avenija Marina Držića 68, 10000 Zagreb</item>
    </izvorni_sadrzaj>
    <derivirana_varijabla naziv="DomainObject.Predmet.ProtuStrankaListFormatedWithAdress_1">
      <item>MALA RADIONICA BUBU j.d.o.o., Avenija Marina Držića 68, 10000 Zagreb</item>
    </derivirana_varijabla>
  </DomainObject.Predmet.ProtuStrankaListFormatedWithAdress>
  <DomainObject.Predmet.ProtuStrankaListFormatedWithAdressOIB>
    <izvorni_sadrzaj>
      <item>MALA RADIONICA BUBU j.d.o.o., OIB 82231857418, Avenija Marina Držića 68, 10000 Zagreb</item>
    </izvorni_sadrzaj>
    <derivirana_varijabla naziv="DomainObject.Predmet.ProtuStrankaListFormatedWithAdressOIB_1">
      <item>MALA RADIONICA BUBU j.d.o.o., OIB 82231857418, Avenija Marina Držića 68, 10000 Zagreb</item>
    </derivirana_varijabla>
  </DomainObject.Predmet.ProtuStrankaListFormatedWithAdressOIB>
  <DomainObject.Predmet.ProtuStrankaListNazivFormated>
    <izvorni_sadrzaj>
      <item>MALA RADIONICA BUBU j.d.o.o.</item>
    </izvorni_sadrzaj>
    <derivirana_varijabla naziv="DomainObject.Predmet.ProtuStrankaListNazivFormated_1">
      <item>MALA RADIONICA BUBU j.d.o.o.</item>
    </derivirana_varijabla>
  </DomainObject.Predmet.ProtuStrankaListNazivFormated>
  <DomainObject.Predmet.ProtuStrankaListNazivFormatedOIB>
    <izvorni_sadrzaj>
      <item>MALA RADIONICA BUBU j.d.o.o., OIB 82231857418</item>
    </izvorni_sadrzaj>
    <derivirana_varijabla naziv="DomainObject.Predmet.ProtuStrankaListNazivFormatedOIB_1">
      <item>MALA RADIONICA BUBU j.d.o.o., OIB 82231857418</item>
    </derivirana_varijabla>
  </DomainObject.Predmet.ProtuStrankaListNazivFormatedOIB>
  <DomainObject.Predmet.OstaliListFormated>
    <izvorni_sadrzaj>
      <item>Ljiljana Tuškan-Turković</item>
    </izvorni_sadrzaj>
    <derivirana_varijabla naziv="DomainObject.Predmet.OstaliListFormated_1">
      <item>Ljiljana Tuškan-Turković</item>
    </derivirana_varijabla>
  </DomainObject.Predmet.OstaliListFormated>
  <DomainObject.Predmet.OstaliListFormatedOIB>
    <izvorni_sadrzaj>
      <item>Ljiljana Tuškan-Turković, OIB 10663965881</item>
    </izvorni_sadrzaj>
    <derivirana_varijabla naziv="DomainObject.Predmet.OstaliListFormatedOIB_1">
      <item>Ljiljana Tuškan-Turković, OIB 10663965881</item>
    </derivirana_varijabla>
  </DomainObject.Predmet.OstaliListFormatedOIB>
  <DomainObject.Predmet.OstaliListFormatedWithAdress>
    <izvorni_sadrzaj>
      <item>Ljiljana Tuškan-Turković, Avenija Marina Držića 68, 10000 Zagreb</item>
    </izvorni_sadrzaj>
    <derivirana_varijabla naziv="DomainObject.Predmet.OstaliListFormatedWithAdress_1">
      <item>Ljiljana Tuškan-Turković, Avenija Marina Držića 68, 10000 Zagreb</item>
    </derivirana_varijabla>
  </DomainObject.Predmet.OstaliListFormatedWithAdress>
  <DomainObject.Predmet.OstaliListFormatedWithAdressOIB>
    <izvorni_sadrzaj>
      <item>Ljiljana Tuškan-Turković, OIB 10663965881, Avenija Marina Držića 68, 10000 Zagreb</item>
    </izvorni_sadrzaj>
    <derivirana_varijabla naziv="DomainObject.Predmet.OstaliListFormatedWithAdressOIB_1">
      <item>Ljiljana Tuškan-Turković, OIB 10663965881, Avenija Marina Držića 68, 10000 Zagreb</item>
    </derivirana_varijabla>
  </DomainObject.Predmet.OstaliListFormatedWithAdressOIB>
  <DomainObject.Predmet.OstaliListNazivFormated>
    <izvorni_sadrzaj>
      <item>Ljiljana Tuškan-Turković</item>
    </izvorni_sadrzaj>
    <derivirana_varijabla naziv="DomainObject.Predmet.OstaliListNazivFormated_1">
      <item>Ljiljana Tuškan-Turković</item>
    </derivirana_varijabla>
  </DomainObject.Predmet.OstaliListNazivFormated>
  <DomainObject.Predmet.OstaliListNazivFormatedOIB>
    <izvorni_sadrzaj>
      <item>Ljiljana Tuškan-Turković, OIB 10663965881</item>
    </izvorni_sadrzaj>
    <derivirana_varijabla naziv="DomainObject.Predmet.OstaliListNazivFormatedOIB_1">
      <item>Ljiljana Tuškan-Turković, OIB 10663965881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RADIONICA BUBU j.d.o.o.</izvorni_sadrzaj>
    <derivirana_varijabla naziv="DomainObject.Predmet.ProtustrankaIDrugi_1">MALA RADIONICA BUBU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RADIONICA BUBU j.d.o.o., OIB 82231857418, Avenija Marina Držića 68, 10000 Zagreb</izvorni_sadrzaj>
    <derivirana_varijabla naziv="DomainObject.Predmet.ProtustrankaIDrugiAdressOIB_1">MALA RADIONICA BUBU j.d.o.o., OIB 82231857418, Avenija Marina Držića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RADIONICA BUBU j.d.o.o.</item>
      <item>Ljiljana Tuškan-Turković</item>
    </izvorni_sadrzaj>
    <derivirana_varijabla naziv="DomainObject.Predmet.SudioniciListNaziv_1">
      <item>FINA Regionalni centar Zagreb</item>
      <item>MALA RADIONICA BUBU j.d.o.o.</item>
      <item>Ljiljana Tuškan-Turković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RADIONICA BUBU j.d.o.o., OIB 82231857418, Avenija Marina Držića 68,10000 Zagreb</item>
      <item>Ljiljana Tuškan-Turković, OIB 10663965881, Avenija Marina Držića 68,10000 Zagreb</item>
    </izvorni_sadrzaj>
    <derivirana_varijabla naziv="DomainObject.Predmet.SudioniciListAdressOIB_1">
      <item>FINA Regionalni centar Zagreb, OIB 85821130368, Trg svibanjskih žrtava 1995. 1,10000 Zagreb</item>
      <item>MALA RADIONICA BUBU j.d.o.o., OIB 82231857418, Avenija Marina Držića 68,10000 Zagreb</item>
      <item>Ljiljana Tuškan-Turković, OIB 10663965881, Avenija Marina Držića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82231857418</item>
      <item>, OIB 10663965881</item>
    </izvorni_sadrzaj>
    <derivirana_varijabla naziv="DomainObject.Predmet.SudioniciListNazivOIB_1">
      <item>, OIB 85821130368</item>
      <item>, OIB 82231857418</item>
      <item>, OIB 10663965881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1787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2016-06-23T11:41:00Z</dcterms:created>
  <dc:creator>Višnja Jurlina</dc:creator>
  <cp:lastModifiedBy>Višnja Jurlina</cp:lastModifiedBy>
  <cp:lastPrinted>2016-07-21T08:18:00Z</cp:lastPrinted>
  <dcterms:modified xmlns:xsi="http://www.w3.org/2001/XMLSchema-instance" xsi:type="dcterms:W3CDTF">2016-07-21T08:18:00Z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