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d915" w14:paraId="32bd91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B6D13">
        <w:rPr>
          <w:rFonts w:hAnsi="Times New Roman" w:ascii="Times New Roman"/>
          <w:b/>
          <w:bCs/>
          <w:sz w:val="24"/>
          <w:szCs w:val="24"/>
        </w:rPr>
        <w:t>2451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B6D13">
        <w:rPr>
          <w:rFonts w:hAnsi="Times New Roman" w:ascii="Times New Roman"/>
        </w:rPr>
        <w:t>2451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BB6D13" w:rsidRPr="00BB6D13">
        <w:rPr>
          <w:rFonts w:hAnsi="Times New Roman" w:ascii="Times New Roman"/>
        </w:rPr>
        <w:t>IMPERIUM MAXIMUM j.d.o.o.</w:t>
      </w:r>
      <w:r w:rsidR="00BB6D13">
        <w:rPr>
          <w:rFonts w:hAnsi="Times New Roman" w:ascii="Times New Roman"/>
        </w:rPr>
        <w:t xml:space="preserve"> 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BB6D13" w:rsidRPr="00BB6D13">
        <w:rPr>
          <w:rFonts w:hAnsi="Times New Roman" w:ascii="Times New Roman"/>
        </w:rPr>
        <w:t>23267249653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039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0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0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2451</izvorni_sadrzaj>
    <derivirana_varijabla naziv="DomainObject.Predmet.Broj_1">2451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St-2451/2016</izvorni_sadrzaj>
    <derivirana_varijabla naziv="DomainObject.Predmet.OznakaBroj_1">St-2451/2016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MAXIMUM jednostavno društvo s ograničenom odgovornošću za proizvodnju i usluge</izvorni_sadrzaj>
    <derivirana_varijabla naziv="DomainObject.Predmet.ProtustrankaFormated_1">  IMPERIUM MAXIMUM jednostavno društvo s ograničenom odgovornošću za proizvodnju i usluge</derivirana_varijabla>
  </DomainObject.Predmet.ProtustrankaFormated>
  <DomainObject.Predmet.ProtustrankaFormatedOIB>
    <izvorni_sadrzaj>  IMPERIUM MAXIMUM jednostavno društvo s ograničenom odgovornošću za proizvodnju i usluge, OIB 23267249653</izvorni_sadrzaj>
    <derivirana_varijabla naziv="DomainObject.Predmet.ProtustrankaFormatedOIB_1">  IMPERIUM MAXIMUM jednostavno društvo s ograničenom odgovornošću za proizvodnju i usluge, OIB 23267249653</derivirana_varijabla>
  </DomainObject.Predmet.ProtustrankaFormatedOIB>
  <DomainObject.Predmet.ProtustrankaFormatedWithAdress>
    <izvorni_sadrzaj> IMPERIUM MAXIMUM jednostavno društvo s ograničenom odgovornošću za proizvodnju i usluge, Aleja Pomoraca 9, 10000 Zagreb</izvorni_sadrzaj>
    <derivirana_varijabla naziv="DomainObject.Predmet.ProtustrankaFormatedWithAdress_1"> IMPERIUM MAXIMUM jednostavno društvo s ograničenom odgovornošću za proizvodnju i usluge, Aleja Pomoraca 9, 10000 Zagreb</derivirana_varijabla>
  </DomainObject.Predmet.ProtustrankaFormatedWithAdress>
  <DomainObject.Predmet.ProtustrankaFormatedWithAdressOIB>
    <izvorni_sadrzaj> IMPERIUM MAXIMUM jednostavno društvo s ograničenom odgovornošću za proizvodnju i usluge, OIB 23267249653, Aleja Pomoraca 9, 10000 Zagreb</izvorni_sadrzaj>
    <derivirana_varijabla naziv="DomainObject.Predmet.ProtustrankaFormatedWithAdressOIB_1"> IMPERIUM MAXIMUM jednostavno društvo s ograničenom odgovornošću za proizvodnju i usluge, OIB 23267249653, Aleja Pomoraca 9, 10000 Zagreb</derivirana_varijabla>
  </DomainObject.Predmet.ProtustrankaFormatedWithAdressOIB>
  <DomainObject.Predmet.ProtustrankaWithAdress>
    <izvorni_sadrzaj>IMPERIUM MAXIMUM jednostavno društvo s ograničenom odgovornošću za proizvodnju i usluge Aleja Pomoraca 9, 10000 Zagreb</izvorni_sadrzaj>
    <derivirana_varijabla naziv="DomainObject.Predmet.ProtustrankaWithAdress_1">IMPERIUM MAXIMUM jednostavno društvo s ograničenom odgovornošću za proizvodnju i usluge Aleja Pomoraca 9, 10000 Zagreb</derivirana_varijabla>
  </DomainObject.Predmet.ProtustrankaWithAdress>
  <DomainObject.Predmet.ProtustrankaWithAdressOIB>
    <izvorni_sadrzaj>IMPERIUM MAXIMUM jednostavno društvo s ograničenom odgovornošću za proizvodnju i usluge, OIB 23267249653, Aleja Pomoraca 9, 10000 Zagreb</izvorni_sadrzaj>
    <derivirana_varijabla naziv="DomainObject.Predmet.ProtustrankaWithAdressOIB_1">IMPERIUM MAXIMUM jednostavno društvo s ograničenom odgovornošću za proizvodnju i usluge, OIB 23267249653, Aleja Pomoraca 9, 10000 Zagreb</derivirana_varijabla>
  </DomainObject.Predmet.ProtustrankaWithAdressOIB>
  <DomainObject.Predmet.ProtustrankaNazivFormated>
    <izvorni_sadrzaj>IMPERIUM MAXIMUM jednostavno društvo s ograničenom odgovornošću za proizvodnju i usluge</izvorni_sadrzaj>
    <derivirana_varijabla naziv="DomainObject.Predmet.ProtustrankaNazivFormated_1">IMPERIUM MAXIMUM jednostavno društvo s ograničenom odgovornošću za proizvodnju i usluge</derivirana_varijabla>
  </DomainObject.Predmet.ProtustrankaNazivFormated>
  <DomainObject.Predmet.ProtustrankaNazivFormatedOIB>
    <izvorni_sadrzaj>IMPERIUM MAXIMUM jednostavno društvo s ograničenom odgovornošću za proizvodnju i usluge, OIB 23267249653</izvorni_sadrzaj>
    <derivirana_varijabla naziv="DomainObject.Predmet.ProtustrankaNazivFormatedOIB_1">IMPERIUM MAXIMUM jednostavno društvo s ograničenom odgovornošću za proizvodnju i usluge, OIB 23267249653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MAXIMUM jednostavno društvo s ograničenom odgovornošću za proizvodnju i usluge</item>
    </izvorni_sadrzaj>
    <derivirana_varijabla naziv="DomainObject.Predmet.ProtuStrankaListFormated_1">
      <item>IMPERIUM MAXIMUM jednostavno društvo s ograničenom odgovornošću za proizvodnju i usluge</item>
    </derivirana_varijabla>
  </DomainObject.Predmet.ProtuStrankaListFormated>
  <DomainObject.Predmet.ProtuStrankaListFormatedOIB>
    <izvorni_sadrzaj>
      <item>IMPERIUM MAXIMUM jednostavno društvo s ograničenom odgovornošću za proizvodnju i usluge, OIB 23267249653</item>
    </izvorni_sadrzaj>
    <derivirana_varijabla naziv="DomainObject.Predmet.ProtuStrankaListFormatedOIB_1">
      <item>IMPERIUM MAXIMUM jednostavno društvo s ograničenom odgovornošću za proizvodnju i usluge, OIB 23267249653</item>
    </derivirana_varijabla>
  </DomainObject.Predmet.ProtuStrankaListFormatedOIB>
  <DomainObject.Predmet.ProtuStrankaListFormatedWithAdress>
    <izvorni_sadrzaj>
      <item>IMPERIUM MAXIMUM jednostavno društvo s ograničenom odgovornošću za proizvodnju i usluge, Aleja Pomoraca 9, 10000 Zagreb</item>
    </izvorni_sadrzaj>
    <derivirana_varijabla naziv="DomainObject.Predmet.ProtuStrankaListFormatedWithAdress_1">
      <item>IMPERIUM MAXIMUM jednostavno društvo s ograničenom odgovornošću za proizvodnju i usluge, Aleja Pomoraca 9, 10000 Zagreb</item>
    </derivirana_varijabla>
  </DomainObject.Predmet.ProtuStrankaListFormatedWithAdress>
  <DomainObject.Predmet.ProtuStrankaListFormatedWithAdressOIB>
    <izvorni_sadrzaj>
      <item>IMPERIUM MAXIMUM jednostavno društvo s ograničenom odgovornošću za proizvodnju i usluge, OIB 23267249653, Aleja Pomoraca 9, 10000 Zagreb</item>
    </izvorni_sadrzaj>
    <derivirana_varijabla naziv="DomainObject.Predmet.ProtuStrankaListFormatedWithAdressOIB_1">
      <item>IMPERIUM MAXIMUM jednostavno društvo s ograničenom odgovornošću za proizvodnju i usluge, OIB 23267249653, Aleja Pomoraca 9, 10000 Zagreb</item>
    </derivirana_varijabla>
  </DomainObject.Predmet.ProtuStrankaListFormatedWithAdressOIB>
  <DomainObject.Predmet.ProtuStrankaListNazivFormated>
    <izvorni_sadrzaj>
      <item>IMPERIUM MAXIMUM jednostavno društvo s ograničenom odgovornošću za proizvodnju i usluge</item>
    </izvorni_sadrzaj>
    <derivirana_varijabla naziv="DomainObject.Predmet.ProtuStrankaListNazivFormated_1">
      <item>IMPERIUM MAXIMUM jednostavno društvo s ograničenom odgovornošću za proizvodnju i usluge</item>
    </derivirana_varijabla>
  </DomainObject.Predmet.ProtuStrankaListNazivFormated>
  <DomainObject.Predmet.ProtuStrankaListNazivFormatedOIB>
    <izvorni_sadrzaj>
      <item>IMPERIUM MAXIMUM jednostavno društvo s ograničenom odgovornošću za proizvodnju i usluge, OIB 23267249653</item>
    </izvorni_sadrzaj>
    <derivirana_varijabla naziv="DomainObject.Predmet.ProtuStrankaListNazivFormatedOIB_1">
      <item>IMPERIUM MAXIMUM jednostavno društvo s ograničenom odgovornošću za proizvodnju i usluge, OIB 23267249653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MAXIMUM jednostavno društvo s ograničenom odgovornošću za proizvodnju i usluge</izvorni_sadrzaj>
    <derivirana_varijabla naziv="DomainObject.Predmet.ProtustrankaIDrugi_1">IMPERIUM MAXIMUM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IMPERIUM MAXIMUM jednostavno društvo s ograničenom odgovornošću za proizvodnju i usluge, OIB 23267249653, Aleja Pomoraca 9, 10000 Zagreb</izvorni_sadrzaj>
    <derivirana_varijabla naziv="DomainObject.Predmet.ProtustrankaIDrugiAdressOIB_1">IMPERIUM MAXIMUM jednostavno društvo s ograničenom odgovornošću za proizvodnju i usluge, OIB 23267249653, Aleja Pomoraca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MAXIMUM jednostavno društvo s ograničenom odgovornošću za proizvodnju i usluge</item>
    </izvorni_sadrzaj>
    <derivirana_varijabla naziv="DomainObject.Predmet.SudioniciListNaziv_1">
      <item>FINA Regionalni centar Zagreb</item>
      <item>IMPERIUM MAXIMUM jednostavno društvo s ograničenom odgovornošću za proizvodnju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IMPERIUM MAXIMUM jednostavno društvo s ograničenom odgovornošću za proizvodnju i usluge, OIB 23267249653, Aleja Pomoraca 9,10000 Zagreb</item>
    </izvorni_sadrzaj>
    <derivirana_varijabla naziv="DomainObject.Predmet.SudioniciListAdressOIB_1">
      <item>FINA Regionalni centar Zagreb, OIB 85821130368, Trg svibanjskih žrtava 1995. br 1,10000 Zagreb</item>
      <item>IMPERIUM MAXIMUM jednostavno društvo s ograničenom odgovornošću za proizvodnju i usluge, OIB 23267249653,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23267249653</item>
    </izvorni_sadrzaj>
    <derivirana_varijabla naziv="DomainObject.Predmet.SudioniciListNazivOIB_1">
      <item>, OIB 85821130368</item>
      <item>, OIB 23267249653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48</properties:Lines>
  <properties:Paragraphs>22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2016-06-08T08:42:00Z</cp:lastPrinted>
  <dcterms:modified xmlns:xsi="http://www.w3.org/2001/XMLSchema-instance" xsi:type="dcterms:W3CDTF">2016-06-08T08:42:00Z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