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9539" w14:paraId="2279539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43F04">
        <w:rPr>
          <w:rFonts w:cs="Times New Roman" w:hAnsi="Times New Roman" w:ascii="Times New Roman"/>
          <w:sz w:val="24"/>
          <w:szCs w:val="24"/>
        </w:rPr>
        <w:t>HISEN j.d.o.o. Rijeka, Strossmayerova 14, OIB: 56034959190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843F04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43F04">
        <w:rPr>
          <w:rFonts w:cs="Times New Roman" w:hAnsi="Times New Roman" w:ascii="Times New Roman"/>
          <w:sz w:val="24"/>
          <w:szCs w:val="24"/>
        </w:rPr>
        <w:t>HISEN j.d.o.o. Rijeka, Strossmayerova 14, OIB: 56034959190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43F04">
        <w:rPr>
          <w:rFonts w:cs="Times New Roman" w:hAnsi="Times New Roman" w:ascii="Times New Roman"/>
          <w:sz w:val="24"/>
          <w:szCs w:val="24"/>
        </w:rPr>
        <w:t>11.567,07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1153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843F04">
        <w:rPr>
          <w:rFonts w:cs="Times New Roman" w:hAnsi="Times New Roman" w:ascii="Times New Roman"/>
          <w:sz w:val="24"/>
          <w:szCs w:val="24"/>
        </w:rPr>
        <w:t>153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843F04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CB2" w:rsidP="00A45EAD" w:rsidR="00280CB2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0CB2" w:rsidP="00210E4E" w:rsidR="00280CB2" w:rsidRPr="00280C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80CB2" w:rsidP="00210E4E" w:rsidR="00280CB2" w:rsidRPr="00280C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80CB2" w:rsidP="00A45EAD" w:rsidR="00280CB2" w:rsidRPr="00280CB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80CB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AB43CB"/>
    <w:rsid w:val="00AB50D3"/>
    <w:rsid w:val="00B006B2"/>
    <w:rsid w:val="00B201F2"/>
    <w:rsid w:val="00B22B4A"/>
    <w:rsid w:val="00BC58E4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B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B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HISEN jednostavno društvo s ograničenom odgovornošću za trgovinu, poslovanje nekretninama i usluge</izvorni_sadrzaj>
    <derivirana_varijabla naziv="DomainObject.Predmet.ProtustrankaFormated_1">  HISEN jednostavno društvo s ograničenom odgovornošću za trgovinu, poslovanje nekretninama i usluge</derivirana_varijabla>
  </DomainObject.Predmet.ProtustrankaFormated>
  <DomainObject.Predmet.ProtustrankaFormatedOIB>
    <izvorni_sadrzaj>  HISEN jednostavno društvo s ograničenom odgovornošću za trgovinu, poslovanje nekretninama i usluge, OIB 56034959190</izvorni_sadrzaj>
    <derivirana_varijabla naziv="DomainObject.Predmet.ProtustrankaFormatedOIB_1">  HISEN jednostavno društvo s ograničenom odgovornošću za trgovinu, poslovanje nekretninama i usluge, OIB 56034959190</derivirana_varijabla>
  </DomainObject.Predmet.ProtustrankaFormatedOIB>
  <DomainObject.Predmet.ProtustrankaFormatedWithAdress>
    <izvorni_sadrzaj> HISEN jednostavno društvo s ograničenom odgovornošću za trgovinu, poslovanje nekretninama i usluge, Strossmayerova 14, 51000 Rijeka</izvorni_sadrzaj>
    <derivirana_varijabla naziv="DomainObject.Predmet.ProtustrankaFormatedWithAdress_1"> HISEN jednostavno društvo s ograničenom odgovornošću za trgovinu, poslovanje nekretninama i usluge, Strossmayerova 14, 51000 Rijeka</derivirana_varijabla>
  </DomainObject.Predmet.ProtustrankaFormatedWithAdress>
  <DomainObject.Predmet.ProtustrankaFormatedWithAdressOIB>
    <izvorni_sadrzaj> HISEN jednostavno društvo s ograničenom odgovornošću za trgovinu, poslovanje nekretninama i usluge, OIB 56034959190, Strossmayerova 14, 51000 Rijeka</izvorni_sadrzaj>
    <derivirana_varijabla naziv="DomainObject.Predmet.ProtustrankaFormatedWithAdressOIB_1"> HISEN jednostavno društvo s ograničenom odgovornošću za trgovinu, poslovanje nekretninama i usluge, OIB 56034959190, Strossmayerova 14, 51000 Rijeka</derivirana_varijabla>
  </DomainObject.Predmet.ProtustrankaFormatedWithAdressOIB>
  <DomainObject.Predmet.ProtustrankaWithAdress>
    <izvorni_sadrzaj>HISEN jednostavno društvo s ograničenom odgovornošću za trgovinu, poslovanje nekretninama i usluge Strossmayerova 14, 51000 Rijeka</izvorni_sadrzaj>
    <derivirana_varijabla naziv="DomainObject.Predmet.ProtustrankaWithAdress_1">HISEN jednostavno društvo s ograničenom odgovornošću za trgovinu, poslovanje nekretninama i usluge Strossmayerova 14, 51000 Rijeka</derivirana_varijabla>
  </DomainObject.Predmet.ProtustrankaWithAdress>
  <DomainObject.Predmet.ProtustrankaWithAdressOIB>
    <izvorni_sadrzaj>HISEN jednostavno društvo s ograničenom odgovornošću za trgovinu, poslovanje nekretninama i usluge, OIB 56034959190, Strossmayerova 14, 51000 Rijeka</izvorni_sadrzaj>
    <derivirana_varijabla naziv="DomainObject.Predmet.ProtustrankaWithAdressOIB_1">HISEN jednostavno društvo s ograničenom odgovornošću za trgovinu, poslovanje nekretninama i usluge, OIB 56034959190, Strossmayerova 14, 51000 Rijeka</derivirana_varijabla>
  </DomainObject.Predmet.ProtustrankaWithAdressOIB>
  <DomainObject.Predmet.ProtustrankaNazivFormated>
    <izvorni_sadrzaj>HISEN jednostavno društvo s ograničenom odgovornošću za trgovinu, poslovanje nekretninama i usluge</izvorni_sadrzaj>
    <derivirana_varijabla naziv="DomainObject.Predmet.ProtustrankaNazivFormated_1">HISEN jednostavno društvo s ograničenom odgovornošću za trgovinu, poslovanje nekretninama i usluge</derivirana_varijabla>
  </DomainObject.Predmet.ProtustrankaNazivFormated>
  <DomainObject.Predmet.ProtustrankaNazivFormatedOIB>
    <izvorni_sadrzaj>HISEN jednostavno društvo s ograničenom odgovornošću za trgovinu, poslovanje nekretninama i usluge, OIB 56034959190</izvorni_sadrzaj>
    <derivirana_varijabla naziv="DomainObject.Predmet.ProtustrankaNazivFormatedOIB_1">HISEN jednostavno društvo s ograničenom odgovornošću za trgovinu, poslovanje nekretninama i usluge, OIB 56034959190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HISEN jednostavno društvo s ograničenom odgovornošću za trgovinu, poslovanje nekretninama i usluge</item>
    </izvorni_sadrzaj>
    <derivirana_varijabla naziv="DomainObject.Predmet.ProtuStrankaListFormated_1">
      <item>HISEN jednostavno društvo s ograničenom odgovornošću za trgovinu, poslovanje nekretninama i usluge</item>
    </derivirana_varijabla>
  </DomainObject.Predmet.ProtuStrankaListFormated>
  <DomainObject.Predmet.ProtuStrankaListFormatedOIB>
    <izvorni_sadrzaj>
      <item>HISEN jednostavno društvo s ograničenom odgovornošću za trgovinu, poslovanje nekretninama i usluge, OIB 56034959190</item>
    </izvorni_sadrzaj>
    <derivirana_varijabla naziv="DomainObject.Predmet.ProtuStrankaListFormatedOIB_1">
      <item>HISEN jednostavno društvo s ograničenom odgovornošću za trgovinu, poslovanje nekretninama i usluge, OIB 56034959190</item>
    </derivirana_varijabla>
  </DomainObject.Predmet.ProtuStrankaListFormatedOIB>
  <DomainObject.Predmet.ProtuStrankaListFormatedWithAdress>
    <izvorni_sadrzaj>
      <item>HISEN jednostavno društvo s ograničenom odgovornošću za trgovinu, poslovanje nekretninama i usluge, Strossmayerova 14, 51000 Rijeka</item>
    </izvorni_sadrzaj>
    <derivirana_varijabla naziv="DomainObject.Predmet.ProtuStrankaListFormatedWithAdress_1">
      <item>HISEN jednostavno društvo s ograničenom odgovornošću za trgovinu, poslovanje nekretninama i usluge, Strossmayerova 14, 51000 Rijeka</item>
    </derivirana_varijabla>
  </DomainObject.Predmet.ProtuStrankaListFormatedWithAdress>
  <DomainObject.Predmet.ProtuStrankaListFormatedWithAdressOIB>
    <izvorni_sadrzaj>
      <item>HISEN jednostavno društvo s ograničenom odgovornošću za trgovinu, poslovanje nekretninama i usluge, OIB 56034959190, Strossmayerova 14, 51000 Rijeka</item>
    </izvorni_sadrzaj>
    <derivirana_varijabla naziv="DomainObject.Predmet.ProtuStrankaListFormatedWithAdressOIB_1">
      <item>HISEN jednostavno društvo s ograničenom odgovornošću za trgovinu, poslovanje nekretninama i usluge, OIB 56034959190, Strossmayerova 14, 51000 Rijeka</item>
    </derivirana_varijabla>
  </DomainObject.Predmet.ProtuStrankaListFormatedWithAdressOIB>
  <DomainObject.Predmet.ProtuStrankaListNazivFormated>
    <izvorni_sadrzaj>
      <item>HISEN jednostavno društvo s ograničenom odgovornošću za trgovinu, poslovanje nekretninama i usluge</item>
    </izvorni_sadrzaj>
    <derivirana_varijabla naziv="DomainObject.Predmet.ProtuStrankaListNazivFormated_1">
      <item>HISEN jednostavno društvo s ograničenom odgovornošću za trgovinu, poslovanje nekretninama i usluge</item>
    </derivirana_varijabla>
  </DomainObject.Predmet.ProtuStrankaListNazivFormated>
  <DomainObject.Predmet.ProtuStrankaListNazivFormatedOIB>
    <izvorni_sadrzaj>
      <item>HISEN jednostavno društvo s ograničenom odgovornošću za trgovinu, poslovanje nekretninama i usluge, OIB 56034959190</item>
    </izvorni_sadrzaj>
    <derivirana_varijabla naziv="DomainObject.Predmet.ProtuStrankaListNazivFormatedOIB_1">
      <item>HISEN jednostavno društvo s ograničenom odgovornošću za trgovinu, poslovanje nekretninama i usluge, OIB 56034959190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HISEN jednostavno društvo s ograničenom odgovornošću za trgovinu, poslovanje nekretninama i usluge</izvorni_sadrzaj>
    <derivirana_varijabla naziv="DomainObject.Predmet.ProtustrankaIDrugi_1">HISEN jednostavno društvo s ograničenom odgovornošću za trgovinu, poslovanje nekretninama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HISEN jednostavno društvo s ograničenom odgovornošću za trgovinu, poslovanje nekretninama i usluge, OIB 56034959190, Strossmayerova 14, 51000 Rijeka</izvorni_sadrzaj>
    <derivirana_varijabla naziv="DomainObject.Predmet.ProtustrankaIDrugiAdressOIB_1">HISEN jednostavno društvo s ograničenom odgovornošću za trgovinu, poslovanje nekretninama i usluge, OIB 56034959190, Strossmayerova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HISEN jednostavno društvo s ograničenom odgovornošću za trgovinu, poslovanje nekretninama i usluge</item>
    </izvorni_sadrzaj>
    <derivirana_varijabla naziv="DomainObject.Predmet.SudioniciListNaziv_1">
      <item>FINA Rijeka</item>
      <item>HISEN jednostavno društvo s ograničenom odgovornošću za trgovinu, poslovanje nekretninama i usluge</item>
    </derivirana_varijabla>
  </DomainObject.Predmet.SudioniciListNaziv>
  <DomainObject.Predmet.SudioniciListAdressOIB>
    <izvorni_sadrzaj>
      <item>FINA Rijeka, OIB 85821130368, Frana Kurelca 8,51000 Rijeka</item>
      <item>HISEN jednostavno društvo s ograničenom odgovornošću za trgovinu, poslovanje nekretninama i usluge, OIB 56034959190, Strossmayerova 14,51000 Rijeka</item>
    </izvorni_sadrzaj>
    <derivirana_varijabla naziv="DomainObject.Predmet.SudioniciListAdressOIB_1">
      <item>FINA Rijeka, OIB 85821130368, Frana Kurelca 8,51000 Rijeka</item>
      <item>HISEN jednostavno društvo s ograničenom odgovornošću za trgovinu, poslovanje nekretninama i usluge, OIB 56034959190, Strossmayerova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56034959190</item>
    </izvorni_sadrzaj>
    <derivirana_varijabla naziv="DomainObject.Predmet.SudioniciListNazivOIB_1">
      <item>, OIB 85821130368</item>
      <item>, OIB 56034959190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1228</properties:Characters>
  <properties:Lines>40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2016-07-06T09:10:00Z</dcterms:created>
  <dc:creator>wsadmin</dc:creator>
  <cp:lastModifiedBy>Renata Valić</cp:lastModifiedBy>
  <cp:lastPrinted>2016-07-06T09:13:00Z</cp:lastPrinted>
  <dcterms:modified xmlns:xsi="http://www.w3.org/2001/XMLSchema-instance" xsi:type="dcterms:W3CDTF">2016-07-06T09:14:00Z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