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dbb2" w14:paraId="f78dbb2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61361" w:rsidRPr="00561361">
        <w:rPr>
          <w:sz w:val="24"/>
        </w:rPr>
        <w:t>REPUBLIKA HRVATSKA</w:t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9185/2015</w:t>
      </w:r>
      <w:r w:rsidR="00561361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BC33DB" w:rsidRPr="00BC33DB">
        <w:rPr>
          <w:sz w:val="24"/>
        </w:rPr>
        <w:t>STYLISH NAILS j.d.o.o.</w:t>
      </w:r>
      <w:r w:rsidR="00BC33DB">
        <w:rPr>
          <w:sz w:val="24"/>
        </w:rPr>
        <w:t xml:space="preserve">, </w:t>
      </w:r>
      <w:r w:rsidR="00BC33DB" w:rsidRPr="00BC33DB">
        <w:rPr>
          <w:sz w:val="24"/>
        </w:rPr>
        <w:t>Odra (Grad Zagreb)</w:t>
      </w:r>
      <w:r w:rsidR="00BC33DB">
        <w:rPr>
          <w:sz w:val="24"/>
        </w:rPr>
        <w:t xml:space="preserve">, </w:t>
      </w:r>
      <w:r w:rsidR="00BC33DB" w:rsidRPr="00BC33DB">
        <w:rPr>
          <w:sz w:val="24"/>
        </w:rPr>
        <w:t>Ul</w:t>
      </w:r>
      <w:r w:rsidR="00BC33DB">
        <w:rPr>
          <w:sz w:val="24"/>
        </w:rPr>
        <w:t xml:space="preserve">ica Ivana Lackovića Croate 39, OIB: </w:t>
      </w:r>
      <w:r w:rsidR="00BC33DB" w:rsidRPr="00BC33DB">
        <w:rPr>
          <w:sz w:val="24"/>
        </w:rPr>
        <w:t>24766661735</w:t>
      </w:r>
      <w:r w:rsidR="00BC33DB">
        <w:rPr>
          <w:sz w:val="24"/>
        </w:rPr>
        <w:t xml:space="preserve">, dana 25. siječnja 2016. godine </w:t>
      </w:r>
      <w:r w:rsidR="00BC33DB" w:rsidRPr="00BC33DB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561361">
      <w:pPr>
        <w:jc w:val="center"/>
        <w:rPr>
          <w:sz w:val="24"/>
          <w:szCs w:val="24"/>
        </w:rPr>
      </w:pPr>
      <w:r w:rsidRPr="00561361">
        <w:rPr>
          <w:sz w:val="24"/>
          <w:szCs w:val="24"/>
        </w:rPr>
        <w:t>z a k l</w:t>
      </w:r>
      <w:r w:rsidR="00123529" w:rsidRPr="00561361">
        <w:rPr>
          <w:sz w:val="24"/>
          <w:szCs w:val="24"/>
        </w:rPr>
        <w:t>j u č i o   j e</w:t>
      </w:r>
      <w:r w:rsidR="00CF56FE" w:rsidRPr="00561361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61361" w:rsidP="00DD2B2F" w:rsidR="00561361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5613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56136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1361" w:rsidP="00E91121" w:rsidR="005613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61361" w:rsidP="00E91121" w:rsidR="005613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61361" w:rsidP="00561361" w:rsidR="005613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61361" w:rsidP="00E91121" w:rsidR="005613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561361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2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136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1222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1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1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9185</izvorni_sadrzaj>
    <derivirana_varijabla naziv="DomainObject.Predmet.Broj_1">9185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St-9185/2015</izvorni_sadrzaj>
    <derivirana_varijabla naziv="DomainObject.Predmet.OznakaBroj_1">St-9185/2015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STYLISH NAILS j.d.o.o.</izvorni_sadrzaj>
    <derivirana_varijabla naziv="DomainObject.Predmet.ProtustrankaFormated_1">  STYLISH NAILS j.d.o.o.</derivirana_varijabla>
  </DomainObject.Predmet.ProtustrankaFormated>
  <DomainObject.Predmet.ProtustrankaFormatedOIB>
    <izvorni_sadrzaj>  STYLISH NAILS j.d.o.o., OIB 24766661735</izvorni_sadrzaj>
    <derivirana_varijabla naziv="DomainObject.Predmet.ProtustrankaFormatedOIB_1">  STYLISH NAILS j.d.o.o., OIB 24766661735</derivirana_varijabla>
  </DomainObject.Predmet.ProtustrankaFormatedOIB>
  <DomainObject.Predmet.ProtustrankaFormatedWithAdress>
    <izvorni_sadrzaj> STYLISH NAILS j.d.o.o., Ulica Ivana Lackovića Croate 39, 10020 Odra</izvorni_sadrzaj>
    <derivirana_varijabla naziv="DomainObject.Predmet.ProtustrankaFormatedWithAdress_1"> STYLISH NAILS j.d.o.o., Ulica Ivana Lackovića Croate 39, 10020 Odra</derivirana_varijabla>
  </DomainObject.Predmet.ProtustrankaFormatedWithAdress>
  <DomainObject.Predmet.ProtustrankaFormatedWithAdressOIB>
    <izvorni_sadrzaj> STYLISH NAILS j.d.o.o., OIB 24766661735, Ulica Ivana Lackovića Croate 39, 10020 Odra</izvorni_sadrzaj>
    <derivirana_varijabla naziv="DomainObject.Predmet.ProtustrankaFormatedWithAdressOIB_1"> STYLISH NAILS j.d.o.o., OIB 24766661735, Ulica Ivana Lackovića Croate 39, 10020 Odra</derivirana_varijabla>
  </DomainObject.Predmet.ProtustrankaFormatedWithAdressOIB>
  <DomainObject.Predmet.ProtustrankaWithAdress>
    <izvorni_sadrzaj>STYLISH NAILS j.d.o.o. Ulica Ivana Lackovića Croate 39, 10020 Odra</izvorni_sadrzaj>
    <derivirana_varijabla naziv="DomainObject.Predmet.ProtustrankaWithAdress_1">STYLISH NAILS j.d.o.o. Ulica Ivana Lackovića Croate 39, 10020 Odra</derivirana_varijabla>
  </DomainObject.Predmet.ProtustrankaWithAdress>
  <DomainObject.Predmet.ProtustrankaWithAdressOIB>
    <izvorni_sadrzaj>STYLISH NAILS j.d.o.o., OIB 24766661735, Ulica Ivana Lackovića Croate 39, 10020 Odra</izvorni_sadrzaj>
    <derivirana_varijabla naziv="DomainObject.Predmet.ProtustrankaWithAdressOIB_1">STYLISH NAILS j.d.o.o., OIB 24766661735, Ulica Ivana Lackovića Croate 39, 10020 Odra</derivirana_varijabla>
  </DomainObject.Predmet.ProtustrankaWithAdressOIB>
  <DomainObject.Predmet.ProtustrankaNazivFormated>
    <izvorni_sadrzaj>STYLISH NAILS j.d.o.o.</izvorni_sadrzaj>
    <derivirana_varijabla naziv="DomainObject.Predmet.ProtustrankaNazivFormated_1">STYLISH NAILS j.d.o.o.</derivirana_varijabla>
  </DomainObject.Predmet.ProtustrankaNazivFormated>
  <DomainObject.Predmet.ProtustrankaNazivFormatedOIB>
    <izvorni_sadrzaj>STYLISH NAILS j.d.o.o., OIB 24766661735</izvorni_sadrzaj>
    <derivirana_varijabla naziv="DomainObject.Predmet.ProtustrankaNazivFormatedOIB_1">STYLISH NAILS j.d.o.o., OIB 24766661735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STYLISH NAILS j.d.o.o.</item>
    </izvorni_sadrzaj>
    <derivirana_varijabla naziv="DomainObject.Predmet.ProtuStrankaListFormated_1">
      <item>STYLISH NAILS j.d.o.o.</item>
    </derivirana_varijabla>
  </DomainObject.Predmet.ProtuStrankaListFormated>
  <DomainObject.Predmet.ProtuStrankaListFormatedOIB>
    <izvorni_sadrzaj>
      <item>STYLISH NAILS j.d.o.o., OIB 24766661735</item>
    </izvorni_sadrzaj>
    <derivirana_varijabla naziv="DomainObject.Predmet.ProtuStrankaListFormatedOIB_1">
      <item>STYLISH NAILS j.d.o.o., OIB 24766661735</item>
    </derivirana_varijabla>
  </DomainObject.Predmet.ProtuStrankaListFormatedOIB>
  <DomainObject.Predmet.ProtuStrankaListFormatedWithAdress>
    <izvorni_sadrzaj>
      <item>STYLISH NAILS j.d.o.o., Ulica Ivana Lackovića Croate 39, 10020 Odra</item>
    </izvorni_sadrzaj>
    <derivirana_varijabla naziv="DomainObject.Predmet.ProtuStrankaListFormatedWithAdress_1">
      <item>STYLISH NAILS j.d.o.o., Ulica Ivana Lackovića Croate 39, 10020 Odra</item>
    </derivirana_varijabla>
  </DomainObject.Predmet.ProtuStrankaListFormatedWithAdress>
  <DomainObject.Predmet.ProtuStrankaListFormatedWithAdressOIB>
    <izvorni_sadrzaj>
      <item>STYLISH NAILS j.d.o.o., OIB 24766661735, Ulica Ivana Lackovića Croate 39, 10020 Odra</item>
    </izvorni_sadrzaj>
    <derivirana_varijabla naziv="DomainObject.Predmet.ProtuStrankaListFormatedWithAdressOIB_1">
      <item>STYLISH NAILS j.d.o.o., OIB 24766661735, Ulica Ivana Lackovića Croate 39, 10020 Odra</item>
    </derivirana_varijabla>
  </DomainObject.Predmet.ProtuStrankaListFormatedWithAdressOIB>
  <DomainObject.Predmet.ProtuStrankaListNazivFormated>
    <izvorni_sadrzaj>
      <item>STYLISH NAILS j.d.o.o.</item>
    </izvorni_sadrzaj>
    <derivirana_varijabla naziv="DomainObject.Predmet.ProtuStrankaListNazivFormated_1">
      <item>STYLISH NAILS j.d.o.o.</item>
    </derivirana_varijabla>
  </DomainObject.Predmet.ProtuStrankaListNazivFormated>
  <DomainObject.Predmet.ProtuStrankaListNazivFormatedOIB>
    <izvorni_sadrzaj>
      <item>STYLISH NAILS j.d.o.o., OIB 24766661735</item>
    </izvorni_sadrzaj>
    <derivirana_varijabla naziv="DomainObject.Predmet.ProtuStrankaListNazivFormatedOIB_1">
      <item>STYLISH NAILS j.d.o.o., OIB 24766661735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STYLISH NAILS j.d.o.o.</izvorni_sadrzaj>
    <derivirana_varijabla naziv="DomainObject.Predmet.ProtustrankaIDrugi_1">STYLISH NAILS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STYLISH NAILS j.d.o.o., OIB 24766661735, Ulica Ivana Lackovića Croate 39, 10020 Odra</izvorni_sadrzaj>
    <derivirana_varijabla naziv="DomainObject.Predmet.ProtustrankaIDrugiAdressOIB_1">STYLISH NAILS j.d.o.o., OIB 24766661735, Ulica Ivana Lackovića Croate 39,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STYLISH NAILS j.d.o.o.</item>
      <item>HRVATSKI ZAVOD ZA MIROVINSKO OSIGURANJE</item>
    </izvorni_sadrzaj>
    <derivirana_varijabla naziv="DomainObject.Predmet.SudioniciListNaziv_1">
      <item>FINA Regionalni centar Zagreb</item>
      <item>STYLISH NAILS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24766661735</item>
      <item>, OIB 84397956623</item>
    </izvorni_sadrzaj>
    <derivirana_varijabla naziv="DomainObject.Predmet.SudioniciListNazivOIB_1">
      <item>, OIB 85821130368</item>
      <item>, OIB 24766661735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1746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2016-01-25T13:18:00Z</dcterms:created>
  <dc:creator>Korisnik</dc:creator>
  <cp:lastModifiedBy>Jadranka Zelić</cp:lastModifiedBy>
  <cp:lastPrinted>2016-01-27T10:10:00Z</cp:lastPrinted>
  <dcterms:modified xmlns:xsi="http://www.w3.org/2001/XMLSchema-instance" xsi:type="dcterms:W3CDTF">2016-01-27T10:11:00Z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