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271f" w14:paraId="219271f" w:rsidRDefault="00B72A8C" w:rsidP="00800B8B" w:rsidR="00800B8B" w:rsidRPr="00BE715E">
      <w:pPr>
        <w15:collapsed w:val="false"/>
      </w:pPr>
      <w:bookmarkStart w:name="_GoBack" w:id="0"/>
      <w:bookmarkEnd w:id="0"/>
      <w:r w:rsidRPr="003E73C1">
        <w:tab/>
      </w:r>
      <w:r w:rsidRPr="003E73C1">
        <w:tab/>
      </w:r>
      <w:r w:rsidRPr="003E73C1">
        <w:tab/>
      </w:r>
      <w:r w:rsidRPr="003E73C1">
        <w:tab/>
      </w:r>
      <w:r w:rsidRPr="003E73C1">
        <w:tab/>
      </w:r>
      <w:r w:rsidRPr="003E73C1">
        <w:tab/>
      </w:r>
      <w:r w:rsidRPr="003E73C1">
        <w:tab/>
      </w:r>
      <w:r w:rsidRPr="003E73C1">
        <w:tab/>
      </w:r>
      <w:r w:rsidRPr="003E73C1">
        <w:tab/>
      </w:r>
      <w:r w:rsidR="00800B8B" w:rsidRPr="00BE715E">
        <w:tab/>
        <w:t xml:space="preserve">      4 Stpn-</w:t>
      </w:r>
      <w:r w:rsidR="0051651C">
        <w:t>17</w:t>
      </w:r>
      <w:r w:rsidR="00501641">
        <w:t>4</w:t>
      </w:r>
      <w:r w:rsidR="00800B8B">
        <w:t>/15</w:t>
      </w:r>
      <w:r w:rsidR="00800B8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B8B" w:rsidP="00800B8B" w:rsidR="00800B8B" w:rsidRPr="00BE715E">
      <w:pPr>
        <w:jc w:val="both"/>
      </w:pPr>
      <w:r w:rsidRPr="00BE715E">
        <w:t xml:space="preserve">REPUBLIKA HRVATSKA </w:t>
      </w:r>
    </w:p>
    <w:p w:rsidRDefault="00800B8B" w:rsidP="00800B8B" w:rsidR="00800B8B" w:rsidRPr="00BE715E">
      <w:pPr>
        <w:jc w:val="both"/>
      </w:pPr>
      <w:r w:rsidRPr="00BE715E">
        <w:t xml:space="preserve">TRGOVAČKI SUD U ZAGREBU </w:t>
      </w:r>
    </w:p>
    <w:p w:rsidRDefault="00800B8B" w:rsidP="00800B8B" w:rsidR="00800B8B" w:rsidRPr="00BE715E">
      <w:pPr>
        <w:jc w:val="both"/>
      </w:pPr>
      <w:r w:rsidRPr="00BE715E">
        <w:t xml:space="preserve">STALNA SLUŽBA </w:t>
      </w:r>
    </w:p>
    <w:p w:rsidRDefault="00800B8B" w:rsidP="00800B8B" w:rsidR="00800B8B" w:rsidRPr="00BE715E">
      <w:pPr>
        <w:jc w:val="both"/>
      </w:pPr>
      <w:r w:rsidRPr="00BE715E">
        <w:t xml:space="preserve">Karlovac, </w:t>
      </w:r>
      <w:r>
        <w:t>Ljudevita Šestića 4</w:t>
      </w:r>
    </w:p>
    <w:p w:rsidRDefault="006B22DC" w:rsidP="00800B8B" w:rsidR="006B22DC" w:rsidRPr="003E73C1">
      <w:pPr>
        <w:rPr>
          <w:b/>
        </w:rPr>
      </w:pPr>
    </w:p>
    <w:p w:rsidRDefault="00B05561" w:rsidP="001104DA" w:rsidR="00B72A8C" w:rsidRPr="003E73C1">
      <w:pPr>
        <w:jc w:val="center"/>
        <w:rPr>
          <w:b/>
        </w:rPr>
      </w:pPr>
      <w:r w:rsidRPr="003E73C1">
        <w:rPr>
          <w:b/>
        </w:rPr>
        <w:t xml:space="preserve"> </w:t>
      </w:r>
    </w:p>
    <w:p w:rsidRDefault="00B72A8C" w:rsidR="00B72A8C" w:rsidRPr="003E73C1"/>
    <w:p w:rsidRDefault="00B72A8C" w:rsidP="006B22DC" w:rsidR="00B72A8C" w:rsidRPr="003E73C1">
      <w:pPr>
        <w:jc w:val="both"/>
      </w:pPr>
      <w:r w:rsidRPr="003E73C1">
        <w:tab/>
      </w:r>
      <w:r w:rsidRPr="003E73C1">
        <w:rPr>
          <w:b/>
        </w:rPr>
        <w:t xml:space="preserve">TRGOVAČKI SUD U </w:t>
      </w:r>
      <w:r w:rsidR="001104DA" w:rsidRPr="003E73C1">
        <w:rPr>
          <w:b/>
        </w:rPr>
        <w:t xml:space="preserve">ZAGREBU, STALNA SLUŽBA </w:t>
      </w:r>
      <w:r w:rsidRPr="003E73C1">
        <w:t xml:space="preserve">po sucu </w:t>
      </w:r>
      <w:r w:rsidR="006B22DC" w:rsidRPr="003E73C1">
        <w:t>Goranki Boljkovac</w:t>
      </w:r>
      <w:r w:rsidR="00930C87" w:rsidRPr="003E73C1">
        <w:t xml:space="preserve">, </w:t>
      </w:r>
      <w:r w:rsidR="00EB2F91" w:rsidRPr="003E73C1">
        <w:t>povodom prijedloga</w:t>
      </w:r>
      <w:r w:rsidR="003623E9" w:rsidRPr="003E73C1">
        <w:t xml:space="preserve"> </w:t>
      </w:r>
      <w:r w:rsidR="003623E9" w:rsidRPr="00D72586">
        <w:t>dužnika</w:t>
      </w:r>
      <w:r w:rsidR="00EB2F91" w:rsidRPr="00D72586">
        <w:t xml:space="preserve"> </w:t>
      </w:r>
      <w:r w:rsidR="00C06C39">
        <w:t>PASTOR INŽENJERING d.d. Rakitje, Novačka 2, OIB 55598634637</w:t>
      </w:r>
      <w:r w:rsidR="00C06C39" w:rsidRPr="00BE715E">
        <w:t xml:space="preserve">, </w:t>
      </w:r>
      <w:r w:rsidR="00C06C39">
        <w:t>kojeg zastupa punomoćnica Ljubica Spajić, odvjetnica u Zagrebu, Ilica 139/I</w:t>
      </w:r>
      <w:r w:rsidR="007E577D" w:rsidRPr="00BE715E">
        <w:t>,</w:t>
      </w:r>
      <w:r w:rsidR="007C2CE5" w:rsidRPr="003E73C1">
        <w:t xml:space="preserve"> </w:t>
      </w:r>
      <w:r w:rsidR="00B05561" w:rsidRPr="003E73C1">
        <w:t>pod brojem 4 Stpn-</w:t>
      </w:r>
      <w:r w:rsidR="00C06C39">
        <w:t>17</w:t>
      </w:r>
      <w:r w:rsidR="00501641">
        <w:t>4</w:t>
      </w:r>
      <w:r w:rsidR="00800B8B">
        <w:t>/15</w:t>
      </w:r>
      <w:r w:rsidR="00B05561" w:rsidRPr="003E73C1">
        <w:t xml:space="preserve">, temeljem članka </w:t>
      </w:r>
      <w:smartTag w:element="metricconverter" w:uri="urn:schemas-microsoft-com:office:smarttags">
        <w:smartTagPr>
          <w:attr w:val="66. st" w:name="ProductID"/>
        </w:smartTagPr>
        <w:r w:rsidR="00B05561" w:rsidRPr="003E73C1">
          <w:t>66. st</w:t>
        </w:r>
      </w:smartTag>
      <w:r w:rsidR="00B05561" w:rsidRPr="003E73C1">
        <w:t>. 6. Zakona o financijskom poslovanju i predstečajnoj nagodbi (Narodne novine broj 108/12, 144/12</w:t>
      </w:r>
      <w:r w:rsidR="00336966" w:rsidRPr="003E73C1">
        <w:t>, 81/13</w:t>
      </w:r>
      <w:r w:rsidR="00B52547" w:rsidRPr="003E73C1">
        <w:t>, 112/13</w:t>
      </w:r>
      <w:r w:rsidR="00B05561" w:rsidRPr="003E73C1">
        <w:t xml:space="preserve">), objavljuje: </w:t>
      </w:r>
      <w:r w:rsidR="00F5445D" w:rsidRPr="003E73C1">
        <w:t xml:space="preserve">  </w:t>
      </w:r>
    </w:p>
    <w:p w:rsidRDefault="006B22DC" w:rsidP="006B22DC" w:rsidR="006B22DC" w:rsidRPr="003E73C1">
      <w:pPr>
        <w:jc w:val="both"/>
      </w:pPr>
    </w:p>
    <w:p w:rsidRDefault="00B05561" w:rsidP="003E73C1" w:rsidR="00B043EC" w:rsidRPr="003E73C1">
      <w:pPr>
        <w:jc w:val="center"/>
        <w:rPr>
          <w:b/>
        </w:rPr>
      </w:pPr>
      <w:r w:rsidRPr="003E73C1">
        <w:rPr>
          <w:b/>
        </w:rPr>
        <w:t>O G L A S</w:t>
      </w:r>
    </w:p>
    <w:p w:rsidRDefault="0053753E" w:rsidP="006B22DC" w:rsidR="0053753E" w:rsidRPr="003E73C1">
      <w:pPr>
        <w:jc w:val="center"/>
      </w:pPr>
    </w:p>
    <w:p w:rsidRDefault="00D72586" w:rsidP="00D72586" w:rsidR="00D72586" w:rsidRPr="00BE715E">
      <w:pPr>
        <w:jc w:val="center"/>
      </w:pPr>
    </w:p>
    <w:p w:rsidRDefault="00D72586" w:rsidP="00D72586" w:rsidR="00D72586" w:rsidRPr="00BE715E">
      <w:pPr>
        <w:numPr>
          <w:ilvl w:val="0"/>
          <w:numId w:val="3"/>
        </w:numPr>
        <w:jc w:val="both"/>
      </w:pPr>
      <w:r w:rsidRPr="00BE715E">
        <w:t xml:space="preserve">Određuje se ročište radi sklapanja predstečajne nagodbe nad dužnikom </w:t>
      </w:r>
      <w:r w:rsidR="00C06C39">
        <w:t>PASTOR INŽENJERING d.d. Rakitje, Novačka 2, OIB 55598634637</w:t>
      </w:r>
      <w:r w:rsidR="00C06C39" w:rsidRPr="00BE715E">
        <w:t xml:space="preserve">, za dan </w:t>
      </w:r>
      <w:r w:rsidR="00C06C39">
        <w:rPr>
          <w:b/>
        </w:rPr>
        <w:t>3. listopada 2016.</w:t>
      </w:r>
      <w:r w:rsidR="00C06C39" w:rsidRPr="00BE715E">
        <w:rPr>
          <w:b/>
        </w:rPr>
        <w:t xml:space="preserve"> godine u</w:t>
      </w:r>
      <w:r w:rsidR="00C06C39" w:rsidRPr="00BE715E">
        <w:t xml:space="preserve"> </w:t>
      </w:r>
      <w:r w:rsidR="00C06C39">
        <w:rPr>
          <w:b/>
        </w:rPr>
        <w:t>12,30</w:t>
      </w:r>
      <w:r w:rsidR="00C06C39" w:rsidRPr="00BE715E">
        <w:rPr>
          <w:b/>
        </w:rPr>
        <w:t xml:space="preserve"> sati</w:t>
      </w:r>
      <w:r w:rsidR="00800B8B" w:rsidRPr="00BE715E">
        <w:rPr>
          <w:b/>
        </w:rPr>
        <w:t xml:space="preserve">, u zgradi Trgovačkog suda u Zagrebu, Stalna služba, Karlovac, </w:t>
      </w:r>
      <w:r w:rsidR="00800B8B">
        <w:rPr>
          <w:b/>
        </w:rPr>
        <w:t>Ljudevita Šestića 4</w:t>
      </w:r>
      <w:r w:rsidR="00800B8B" w:rsidRPr="00BE715E">
        <w:t>, soba broj 3</w:t>
      </w:r>
      <w:r w:rsidRPr="00BE715E">
        <w:t xml:space="preserve">. </w:t>
      </w:r>
      <w:r>
        <w:t xml:space="preserve"> </w:t>
      </w:r>
    </w:p>
    <w:p w:rsidRDefault="007E577D" w:rsidP="007E577D" w:rsidR="007E577D" w:rsidRPr="00BE715E">
      <w:pPr>
        <w:ind w:left="705"/>
        <w:jc w:val="both"/>
      </w:pPr>
    </w:p>
    <w:p w:rsidRDefault="007E577D" w:rsidP="007E577D" w:rsidR="007E577D" w:rsidRPr="00BE715E">
      <w:pPr>
        <w:numPr>
          <w:ilvl w:val="0"/>
          <w:numId w:val="3"/>
        </w:numPr>
        <w:jc w:val="both"/>
      </w:pPr>
      <w:r w:rsidRPr="00BE715E">
        <w:t>Na ročište se pozivaju dužnik i svi vjerovnici.</w:t>
      </w:r>
    </w:p>
    <w:p w:rsidRDefault="007E577D" w:rsidP="007E577D" w:rsidR="007E577D" w:rsidRPr="00BE715E">
      <w:pPr>
        <w:jc w:val="both"/>
      </w:pPr>
      <w:r w:rsidRPr="00BE715E">
        <w:t xml:space="preserve"> </w:t>
      </w:r>
    </w:p>
    <w:p w:rsidRDefault="003623E9" w:rsidP="003623E9" w:rsidR="003623E9" w:rsidRPr="003E73C1">
      <w:pPr>
        <w:jc w:val="both"/>
        <w:rPr>
          <w:b/>
        </w:rPr>
      </w:pPr>
      <w:r w:rsidRPr="003E73C1">
        <w:tab/>
      </w:r>
    </w:p>
    <w:p w:rsidRDefault="003E73C1" w:rsidP="003E73C1" w:rsidR="003623E9" w:rsidRPr="003E73C1">
      <w:pPr>
        <w:jc w:val="center"/>
      </w:pPr>
      <w:r w:rsidRPr="003E73C1">
        <w:t xml:space="preserve">     </w:t>
      </w:r>
      <w:r w:rsidR="003623E9" w:rsidRPr="003E73C1">
        <w:t xml:space="preserve">U Karlovcu  </w:t>
      </w:r>
      <w:r w:rsidR="00C06C39">
        <w:t>2. rujna 2016</w:t>
      </w:r>
      <w:r w:rsidR="003623E9" w:rsidRPr="003E73C1">
        <w:t>. godine</w:t>
      </w:r>
    </w:p>
    <w:p w:rsidRDefault="00B72A8C" w:rsidP="00E30E21" w:rsidR="008409EE" w:rsidRPr="003E73C1">
      <w:pPr>
        <w:jc w:val="both"/>
        <w:rPr>
          <w:b/>
        </w:rPr>
      </w:pPr>
      <w:r w:rsidRPr="003E73C1">
        <w:tab/>
      </w:r>
    </w:p>
    <w:p w:rsidRDefault="007509CD" w:rsidR="007509CD" w:rsidRPr="003E73C1">
      <w:r w:rsidRPr="003E73C1">
        <w:t xml:space="preserve">                                                                                                             </w:t>
      </w:r>
    </w:p>
    <w:p w:rsidRDefault="006B22DC" w:rsidP="0051651C" w:rsidR="0051651C" w:rsidRPr="00BE715E">
      <w:pPr>
        <w:ind w:left="6372"/>
      </w:pPr>
      <w:r w:rsidRPr="003E73C1">
        <w:t xml:space="preserve">        </w:t>
      </w:r>
      <w:r w:rsidR="0051651C" w:rsidRPr="00BE715E">
        <w:t>Sudac:</w:t>
      </w:r>
    </w:p>
    <w:p w:rsidRDefault="0051651C" w:rsidP="0051651C" w:rsidR="0051651C">
      <w:pPr>
        <w:ind w:left="6372"/>
      </w:pPr>
      <w:r w:rsidRPr="00BE715E">
        <w:t>Goranka Boljkovac</w:t>
      </w:r>
      <w:r>
        <w:t>, v.r.</w:t>
      </w:r>
    </w:p>
    <w:p w:rsidRDefault="0051651C" w:rsidP="0051651C" w:rsidR="0051651C">
      <w:pPr>
        <w:ind w:left="6372"/>
      </w:pPr>
    </w:p>
    <w:p w:rsidRDefault="0051651C" w:rsidP="0051651C" w:rsidR="0051651C" w:rsidRPr="00BE715E">
      <w:pPr>
        <w:tabs>
          <w:tab w:pos="6703" w:val="left"/>
        </w:tabs>
      </w:pPr>
      <w:r>
        <w:tab/>
        <w:t>Za točnost otpravka-</w:t>
      </w:r>
    </w:p>
    <w:p w:rsidRDefault="0051651C" w:rsidP="0051651C" w:rsidR="0051651C" w:rsidRPr="00BE715E">
      <w:pPr>
        <w:ind w:left="6372"/>
      </w:pPr>
      <w:r>
        <w:t xml:space="preserve">     ovlašteni službenik:</w:t>
      </w:r>
    </w:p>
    <w:p w:rsidRDefault="0051651C" w:rsidP="0051651C" w:rsidR="0051651C" w:rsidRPr="00BE715E">
      <w:pPr>
        <w:tabs>
          <w:tab w:pos="6734" w:val="left"/>
        </w:tabs>
      </w:pPr>
      <w:r>
        <w:tab/>
        <w:t>Renata Klokočki</w:t>
      </w:r>
    </w:p>
    <w:p w:rsidRDefault="006F7E6E" w:rsidP="00F81750" w:rsidR="006F7E6E" w:rsidRPr="003E73C1">
      <w:pPr>
        <w:tabs>
          <w:tab w:pos="6900" w:val="left"/>
        </w:tabs>
        <w:jc w:val="both"/>
      </w:pPr>
    </w:p>
    <w:p w:rsidRDefault="00190C2D" w:rsidP="00190C2D" w:rsidR="00190C2D" w:rsidRPr="003E73C1">
      <w:pPr>
        <w:tabs>
          <w:tab w:pos="6510" w:val="left"/>
        </w:tabs>
      </w:pPr>
    </w:p>
    <w:p w:rsidRDefault="007C2CE5" w:rsidP="003E73C1" w:rsidR="007C2CE5" w:rsidRPr="003E73C1">
      <w:pPr>
        <w:tabs>
          <w:tab w:pos="6510" w:val="left"/>
        </w:tabs>
      </w:pPr>
    </w:p>
    <w:p w:rsidRDefault="00B043EC" w:rsidP="003E73C1" w:rsidR="00B043EC" w:rsidRPr="003E73C1">
      <w:pPr>
        <w:tabs>
          <w:tab w:pos="6510" w:val="left"/>
        </w:tabs>
      </w:pPr>
      <w:r w:rsidRPr="003E73C1">
        <w:t>Dna:</w:t>
      </w:r>
      <w:r w:rsidR="006766B2" w:rsidRPr="003E73C1">
        <w:t xml:space="preserve">                                                                                       </w:t>
      </w:r>
      <w:r w:rsidR="00832012" w:rsidRPr="003E73C1">
        <w:t xml:space="preserve">      </w:t>
      </w:r>
      <w:r w:rsidR="006766B2" w:rsidRPr="003E73C1">
        <w:t xml:space="preserve">  </w:t>
      </w:r>
      <w:r w:rsidR="006067BF" w:rsidRPr="003E73C1">
        <w:t xml:space="preserve"> </w:t>
      </w:r>
      <w:r w:rsidR="003E73C1">
        <w:tab/>
      </w:r>
    </w:p>
    <w:p w:rsidRDefault="00B05561" w:rsidP="001104DA" w:rsidR="00B72A8C" w:rsidRPr="003E73C1">
      <w:pPr>
        <w:numPr>
          <w:ilvl w:val="0"/>
          <w:numId w:val="2"/>
        </w:numPr>
      </w:pPr>
      <w:r w:rsidRPr="003E73C1">
        <w:t>Oglasna ploča suda</w:t>
      </w:r>
      <w:r w:rsidR="006E22CC" w:rsidRPr="003E73C1">
        <w:t xml:space="preserve"> </w:t>
      </w:r>
    </w:p>
    <w:p w:rsidRDefault="00B05561" w:rsidP="001104DA" w:rsidR="00832012" w:rsidRPr="003E73C1">
      <w:pPr>
        <w:numPr>
          <w:ilvl w:val="0"/>
          <w:numId w:val="2"/>
        </w:numPr>
      </w:pPr>
      <w:r w:rsidRPr="003E73C1">
        <w:t>FINA radi objave na web stranicama</w:t>
      </w:r>
    </w:p>
    <w:p w:rsidRDefault="00B05561" w:rsidP="00B05561" w:rsidR="001104DA" w:rsidRPr="003E73C1">
      <w:pPr>
        <w:ind w:left="720"/>
      </w:pPr>
      <w:r w:rsidRPr="003E73C1">
        <w:t>faxom i poštom</w:t>
      </w:r>
    </w:p>
    <w:sectPr w:rsidSect="00E30E21" w:rsidR="001104DA" w:rsidRPr="003E73C1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CFC" w:rsidR="005F2CFC">
      <w:r>
        <w:separator/>
      </w:r>
    </w:p>
  </w:endnote>
  <w:endnote w:id="0" w:type="continuationSeparator">
    <w:p w:rsidRDefault="005F2CFC" w:rsidR="005F2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CFC" w:rsidR="005F2CFC">
      <w:r>
        <w:separator/>
      </w:r>
    </w:p>
  </w:footnote>
  <w:footnote w:id="0" w:type="continuationSeparator">
    <w:p w:rsidRDefault="005F2CFC" w:rsidR="005F2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C1D2C0F"/>
    <w:multiLevelType w:val="hybridMultilevel"/>
    <w:tmpl w:val="71844624"/>
    <w:lvl w:tplc="CE94BC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362E"/>
    <w:rsid w:val="00014729"/>
    <w:rsid w:val="000156AC"/>
    <w:rsid w:val="000344D9"/>
    <w:rsid w:val="0006755E"/>
    <w:rsid w:val="0008657D"/>
    <w:rsid w:val="000B2C17"/>
    <w:rsid w:val="000F3F9C"/>
    <w:rsid w:val="001104DA"/>
    <w:rsid w:val="00127874"/>
    <w:rsid w:val="001346BB"/>
    <w:rsid w:val="00143615"/>
    <w:rsid w:val="0015199B"/>
    <w:rsid w:val="00153A64"/>
    <w:rsid w:val="001860A9"/>
    <w:rsid w:val="00190C2D"/>
    <w:rsid w:val="00192A40"/>
    <w:rsid w:val="001A3296"/>
    <w:rsid w:val="001C6517"/>
    <w:rsid w:val="001F4570"/>
    <w:rsid w:val="00232CA9"/>
    <w:rsid w:val="0024292F"/>
    <w:rsid w:val="00244285"/>
    <w:rsid w:val="00283807"/>
    <w:rsid w:val="00285C8C"/>
    <w:rsid w:val="002C2FF2"/>
    <w:rsid w:val="00304278"/>
    <w:rsid w:val="00336966"/>
    <w:rsid w:val="003420B2"/>
    <w:rsid w:val="0034269C"/>
    <w:rsid w:val="00355F22"/>
    <w:rsid w:val="003623E9"/>
    <w:rsid w:val="00363BBB"/>
    <w:rsid w:val="00371970"/>
    <w:rsid w:val="0039168A"/>
    <w:rsid w:val="003E73C1"/>
    <w:rsid w:val="00421BEF"/>
    <w:rsid w:val="004333B9"/>
    <w:rsid w:val="00451EBE"/>
    <w:rsid w:val="004E3C99"/>
    <w:rsid w:val="004E5D96"/>
    <w:rsid w:val="00501641"/>
    <w:rsid w:val="00503B74"/>
    <w:rsid w:val="0051651C"/>
    <w:rsid w:val="0053753E"/>
    <w:rsid w:val="00541E07"/>
    <w:rsid w:val="00561B60"/>
    <w:rsid w:val="0057262B"/>
    <w:rsid w:val="005C420D"/>
    <w:rsid w:val="005D5ED6"/>
    <w:rsid w:val="005E480E"/>
    <w:rsid w:val="005F0B15"/>
    <w:rsid w:val="005F2CFC"/>
    <w:rsid w:val="006067BF"/>
    <w:rsid w:val="00634708"/>
    <w:rsid w:val="006454B7"/>
    <w:rsid w:val="00657FE8"/>
    <w:rsid w:val="00661BA2"/>
    <w:rsid w:val="00667188"/>
    <w:rsid w:val="0067556F"/>
    <w:rsid w:val="0067622C"/>
    <w:rsid w:val="006766B2"/>
    <w:rsid w:val="006B22DC"/>
    <w:rsid w:val="006E22CC"/>
    <w:rsid w:val="006F7E6E"/>
    <w:rsid w:val="007079DA"/>
    <w:rsid w:val="00726AEC"/>
    <w:rsid w:val="00746AD5"/>
    <w:rsid w:val="007509CD"/>
    <w:rsid w:val="0077017C"/>
    <w:rsid w:val="007727BB"/>
    <w:rsid w:val="007B5C56"/>
    <w:rsid w:val="007C2CE5"/>
    <w:rsid w:val="007E577D"/>
    <w:rsid w:val="00800B8B"/>
    <w:rsid w:val="00801382"/>
    <w:rsid w:val="00806C51"/>
    <w:rsid w:val="00832012"/>
    <w:rsid w:val="008409EE"/>
    <w:rsid w:val="008606AE"/>
    <w:rsid w:val="00864A4A"/>
    <w:rsid w:val="00880225"/>
    <w:rsid w:val="00884684"/>
    <w:rsid w:val="008D7DF4"/>
    <w:rsid w:val="00902BC6"/>
    <w:rsid w:val="009252F3"/>
    <w:rsid w:val="00930C87"/>
    <w:rsid w:val="009330C0"/>
    <w:rsid w:val="00947731"/>
    <w:rsid w:val="00982C9D"/>
    <w:rsid w:val="00993F71"/>
    <w:rsid w:val="009A3A8E"/>
    <w:rsid w:val="009C1416"/>
    <w:rsid w:val="009C1899"/>
    <w:rsid w:val="009D1C3D"/>
    <w:rsid w:val="009D5F10"/>
    <w:rsid w:val="009D7923"/>
    <w:rsid w:val="009F096F"/>
    <w:rsid w:val="00A15EAB"/>
    <w:rsid w:val="00A31159"/>
    <w:rsid w:val="00A611EE"/>
    <w:rsid w:val="00A62545"/>
    <w:rsid w:val="00A65312"/>
    <w:rsid w:val="00AC151A"/>
    <w:rsid w:val="00AE3590"/>
    <w:rsid w:val="00AF0B22"/>
    <w:rsid w:val="00B043EC"/>
    <w:rsid w:val="00B05561"/>
    <w:rsid w:val="00B52547"/>
    <w:rsid w:val="00B63BF1"/>
    <w:rsid w:val="00B66B98"/>
    <w:rsid w:val="00B72A8C"/>
    <w:rsid w:val="00B81753"/>
    <w:rsid w:val="00B9691B"/>
    <w:rsid w:val="00BA622B"/>
    <w:rsid w:val="00C02911"/>
    <w:rsid w:val="00C06C39"/>
    <w:rsid w:val="00C56396"/>
    <w:rsid w:val="00C75D10"/>
    <w:rsid w:val="00C949B8"/>
    <w:rsid w:val="00CA1D8E"/>
    <w:rsid w:val="00CA7DE1"/>
    <w:rsid w:val="00CB578F"/>
    <w:rsid w:val="00CE18F1"/>
    <w:rsid w:val="00CF7F50"/>
    <w:rsid w:val="00D163BC"/>
    <w:rsid w:val="00D17DFC"/>
    <w:rsid w:val="00D24479"/>
    <w:rsid w:val="00D2677B"/>
    <w:rsid w:val="00D2771C"/>
    <w:rsid w:val="00D359F1"/>
    <w:rsid w:val="00D607EA"/>
    <w:rsid w:val="00D66455"/>
    <w:rsid w:val="00D72586"/>
    <w:rsid w:val="00D807D5"/>
    <w:rsid w:val="00D8309D"/>
    <w:rsid w:val="00D86825"/>
    <w:rsid w:val="00DA3253"/>
    <w:rsid w:val="00DD1222"/>
    <w:rsid w:val="00E0470F"/>
    <w:rsid w:val="00E30E21"/>
    <w:rsid w:val="00E3187A"/>
    <w:rsid w:val="00E632C6"/>
    <w:rsid w:val="00E65A5D"/>
    <w:rsid w:val="00E70530"/>
    <w:rsid w:val="00EB2F91"/>
    <w:rsid w:val="00ED3B50"/>
    <w:rsid w:val="00F02C24"/>
    <w:rsid w:val="00F15037"/>
    <w:rsid w:val="00F248B6"/>
    <w:rsid w:val="00F32A62"/>
    <w:rsid w:val="00F5445D"/>
    <w:rsid w:val="00F81750"/>
    <w:rsid w:val="00F94179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6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2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2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2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2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6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2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2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2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2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2015.</izvorni_sadrzaj>
    <derivirana_varijabla naziv="DomainObject.Predmet.DatumOsnivanja_1">27.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Stpn-174/2015</izvorni_sadrzaj>
    <derivirana_varijabla naziv="DomainObject.Predmet.OznakaBroj_1">Stpn-174/2015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 INŽENJERING d.d. zastupanog po punomoćniku Ljubica Spajić</izvorni_sadrzaj>
    <derivirana_varijabla naziv="DomainObject.Predmet.ProtustrankaFormated_1">  PASTOR INŽENJERING d.d. zastupanog po punomoćniku Ljubica Spajić</derivirana_varijabla>
  </DomainObject.Predmet.ProtustrankaFormated>
  <DomainObject.Predmet.ProtustrankaFormatedOIB>
    <izvorni_sadrzaj>  PASTOR INŽENJERING d.d., OIB 55598634637 zastupanog po punomoćniku Ljubica Spajić</izvorni_sadrzaj>
    <derivirana_varijabla naziv="DomainObject.Predmet.ProtustrankaFormatedOIB_1">  PASTOR INŽENJERING d.d., OIB 55598634637 zastupanog po punomoćniku Ljubica Spajić</derivirana_varijabla>
  </DomainObject.Predmet.ProtustrankaFormatedOIB>
  <DomainObject.Predmet.ProtustrankaFormatedWithAdress>
    <izvorni_sadrzaj> PASTOR INŽENJERING d.d., Novačka 2, 10437 Rakitje zastupanog po punomoćniku Ljubica Spajić</izvorni_sadrzaj>
    <derivirana_varijabla naziv="DomainObject.Predmet.ProtustrankaFormatedWithAdress_1"> PASTOR INŽENJERING d.d., Novačka 2, 10437 Rakitje zastupanog po punomoćniku Ljubica Spajić</derivirana_varijabla>
  </DomainObject.Predmet.ProtustrankaFormatedWithAdress>
  <DomainObject.Predmet.ProtustrankaFormatedWithAdressOIB>
    <izvorni_sadrzaj> PASTOR INŽENJERING d.d., OIB 55598634637, Novačka 2, 10437 Rakitje zastupanog po punomoćniku Ljubica Spajić</izvorni_sadrzaj>
    <derivirana_varijabla naziv="DomainObject.Predmet.ProtustrankaFormatedWithAdressOIB_1"> PASTOR INŽENJERING d.d., OIB 55598634637, Novačka 2, 10437 Rakitje zastupanog po punomoćniku Ljubica Spajić</derivirana_varijabla>
  </DomainObject.Predmet.ProtustrankaFormatedWithAdressOIB>
  <DomainObject.Predmet.ProtustrankaWithAdress>
    <izvorni_sadrzaj>PASTOR INŽENJERING d.d. Novačka 2, 10437 Rakitje</izvorni_sadrzaj>
    <derivirana_varijabla naziv="DomainObject.Predmet.ProtustrankaWithAdress_1">PASTOR INŽENJERING d.d. Novačka 2, 10437 Rakitje</derivirana_varijabla>
  </DomainObject.Predmet.ProtustrankaWithAdress>
  <DomainObject.Predmet.ProtustrankaWithAdressOIB>
    <izvorni_sadrzaj>PASTOR INŽENJERING d.d., OIB 55598634637, Novačka 2, 10437 Rakitje</izvorni_sadrzaj>
    <derivirana_varijabla naziv="DomainObject.Predmet.ProtustrankaWithAdressOIB_1">PASTOR INŽENJERING d.d., OIB 55598634637, Novačka 2, 10437 Rakitje</derivirana_varijabla>
  </DomainObject.Predmet.ProtustrankaWithAdressOIB>
  <DomainObject.Predmet.ProtustrankaNazivFormated>
    <izvorni_sadrzaj>PASTOR INŽENJERING d.d.</izvorni_sadrzaj>
    <derivirana_varijabla naziv="DomainObject.Predmet.ProtustrankaNazivFormated_1">PASTOR INŽENJERING d.d.</derivirana_varijabla>
  </DomainObject.Predmet.ProtustrankaNazivFormated>
  <DomainObject.Predmet.ProtustrankaNazivFormatedOIB>
    <izvorni_sadrzaj>PASTOR INŽENJERING d.d., OIB 55598634637</izvorni_sadrzaj>
    <derivirana_varijabla naziv="DomainObject.Predmet.ProtustrankaNazivFormatedOIB_1">PASTOR INŽENJERING d.d., OIB 55598634637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PASTOR INŽENJERING d.d.</izvorni_sadrzaj>
    <derivirana_varijabla naziv="DomainObject.Predmet.StrankaFormated_1">  PASTOR INŽENJERING d.d.</derivirana_varijabla>
  </DomainObject.Predmet.StrankaFormated>
  <DomainObject.Predmet.StrankaFormatedOIB>
    <izvorni_sadrzaj>  PASTOR INŽENJERING d.d., OIB 55598634637</izvorni_sadrzaj>
    <derivirana_varijabla naziv="DomainObject.Predmet.StrankaFormatedOIB_1">  PASTOR INŽENJERING d.d., OIB 55598634637</derivirana_varijabla>
  </DomainObject.Predmet.StrankaFormatedOIB>
  <DomainObject.Predmet.StrankaFormatedWithAdress>
    <izvorni_sadrzaj> PASTOR INŽENJERING d.d., Novačka 2, 10437 Rakitje</izvorni_sadrzaj>
    <derivirana_varijabla naziv="DomainObject.Predmet.StrankaFormatedWithAdress_1"> PASTOR INŽENJERING d.d., Novačka 2, 10437 Rakitje</derivirana_varijabla>
  </DomainObject.Predmet.StrankaFormatedWithAdress>
  <DomainObject.Predmet.StrankaFormatedWithAdressOIB>
    <izvorni_sadrzaj> PASTOR INŽENJERING d.d., OIB 55598634637, Novačka 2, 10437 Rakitje</izvorni_sadrzaj>
    <derivirana_varijabla naziv="DomainObject.Predmet.StrankaFormatedWithAdressOIB_1"> PASTOR INŽENJERING d.d., OIB 55598634637, Novačka 2, 10437 Rakitje</derivirana_varijabla>
  </DomainObject.Predmet.StrankaFormatedWithAdressOIB>
  <DomainObject.Predmet.StrankaWithAdress>
    <izvorni_sadrzaj>PASTOR INŽENJERING d.d. Novačka 2,10437 Rakitje</izvorni_sadrzaj>
    <derivirana_varijabla naziv="DomainObject.Predmet.StrankaWithAdress_1">PASTOR INŽENJERING d.d. Novačka 2,10437 Rakitje</derivirana_varijabla>
  </DomainObject.Predmet.StrankaWithAdress>
  <DomainObject.Predmet.StrankaWithAdressOIB>
    <izvorni_sadrzaj>PASTOR INŽENJERING d.d., OIB 55598634637, Novačka 2,10437 Rakitje</izvorni_sadrzaj>
    <derivirana_varijabla naziv="DomainObject.Predmet.StrankaWithAdressOIB_1">PASTOR INŽENJERING d.d., OIB 55598634637, Novačka 2,10437 Rakitje</derivirana_varijabla>
  </DomainObject.Predmet.StrankaWithAdressOIB>
  <DomainObject.Predmet.StrankaNazivFormated>
    <izvorni_sadrzaj>PASTOR INŽENJERING d.d.</izvorni_sadrzaj>
    <derivirana_varijabla naziv="DomainObject.Predmet.StrankaNazivFormated_1">PASTOR INŽENJERING d.d.</derivirana_varijabla>
  </DomainObject.Predmet.StrankaNazivFormated>
  <DomainObject.Predmet.StrankaNazivFormatedOIB>
    <izvorni_sadrzaj>PASTOR INŽENJERING d.d., OIB 55598634637</izvorni_sadrzaj>
    <derivirana_varijabla naziv="DomainObject.Predmet.StrankaNazivFormatedOIB_1">PASTOR INŽENJERING d.d., OIB 55598634637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PASTOR INŽENJERING d.d.</item>
    </izvorni_sadrzaj>
    <derivirana_varijabla naziv="DomainObject.Predmet.StrankaListFormated_1">
      <item>PASTOR INŽENJERING d.d.</item>
    </derivirana_varijabla>
  </DomainObject.Predmet.StrankaListFormated>
  <DomainObject.Predmet.StrankaListFormatedOIB>
    <izvorni_sadrzaj>
      <item>PASTOR INŽENJERING d.d., OIB 55598634637</item>
    </izvorni_sadrzaj>
    <derivirana_varijabla naziv="DomainObject.Predmet.StrankaListFormatedOIB_1">
      <item>PASTOR INŽENJERING d.d., OIB 55598634637</item>
    </derivirana_varijabla>
  </DomainObject.Predmet.StrankaListFormatedOIB>
  <DomainObject.Predmet.StrankaListFormatedWithAdress>
    <izvorni_sadrzaj>
      <item>PASTOR INŽENJERING d.d., Novačka 2, 10437 Rakitje</item>
    </izvorni_sadrzaj>
    <derivirana_varijabla naziv="DomainObject.Predmet.StrankaListFormatedWithAdress_1">
      <item>PASTOR INŽENJERING d.d., Novačka 2, 10437 Rakitje</item>
    </derivirana_varijabla>
  </DomainObject.Predmet.StrankaListFormatedWithAdress>
  <DomainObject.Predmet.StrankaListFormatedWithAdressOIB>
    <izvorni_sadrzaj>
      <item>PASTOR INŽENJERING d.d., OIB 55598634637, Novačka 2, 10437 Rakitje</item>
    </izvorni_sadrzaj>
    <derivirana_varijabla naziv="DomainObject.Predmet.StrankaListFormatedWithAdressOIB_1">
      <item>PASTOR INŽENJERING d.d., OIB 55598634637, Novačka 2, 10437 Rakitje</item>
    </derivirana_varijabla>
  </DomainObject.Predmet.StrankaListFormatedWithAdressOIB>
  <DomainObject.Predmet.StrankaListNazivFormated>
    <izvorni_sadrzaj>
      <item>PASTOR INŽENJERING d.d.</item>
    </izvorni_sadrzaj>
    <derivirana_varijabla naziv="DomainObject.Predmet.StrankaListNazivFormated_1">
      <item>PASTOR INŽENJERING d.d.</item>
    </derivirana_varijabla>
  </DomainObject.Predmet.StrankaListNazivFormated>
  <DomainObject.Predmet.StrankaListNazivFormatedOIB>
    <izvorni_sadrzaj>
      <item>PASTOR INŽENJERING d.d., OIB 55598634637</item>
    </izvorni_sadrzaj>
    <derivirana_varijabla naziv="DomainObject.Predmet.StrankaListNazivFormatedOIB_1">
      <item>PASTOR INŽENJERING d.d., OIB 55598634637</item>
    </derivirana_varijabla>
  </DomainObject.Predmet.StrankaListNazivFormatedOIB>
  <DomainObject.Predmet.ProtuStrankaListFormated>
    <izvorni_sadrzaj>
      <item>PASTOR INŽENJERING d.d. zastupanog po punomoćniku Ljubica Spajić</item>
    </izvorni_sadrzaj>
    <derivirana_varijabla naziv="DomainObject.Predmet.ProtuStrankaListFormated_1">
      <item>PASTOR INŽENJERING d.d. zastupanog po punomoćniku Ljubica Spajić</item>
    </derivirana_varijabla>
  </DomainObject.Predmet.ProtuStrankaListFormated>
  <DomainObject.Predmet.ProtuStrankaListFormatedOIB>
    <izvorni_sadrzaj>
      <item>PASTOR INŽENJERING d.d., OIB 55598634637 zastupanog po punomoćniku Ljubica Spajić</item>
    </izvorni_sadrzaj>
    <derivirana_varijabla naziv="DomainObject.Predmet.ProtuStrankaListFormatedOIB_1">
      <item>PASTOR INŽENJERING d.d., OIB 55598634637 zastupanog po punomoćniku Ljubica Spajić</item>
    </derivirana_varijabla>
  </DomainObject.Predmet.ProtuStrankaListFormatedOIB>
  <DomainObject.Predmet.ProtuStrankaListFormatedWithAdress>
    <izvorni_sadrzaj>
      <item>PASTOR INŽENJERING d.d., Novačka 2, 10437 Rakitje zastupanog po punomoćniku Ljubica Spajić</item>
    </izvorni_sadrzaj>
    <derivirana_varijabla naziv="DomainObject.Predmet.ProtuStrankaListFormatedWithAdress_1">
      <item>PASTOR INŽENJERING d.d., Novačka 2, 10437 Rakitje zastupanog po punomoćniku Ljubica Spajić</item>
    </derivirana_varijabla>
  </DomainObject.Predmet.ProtuStrankaListFormatedWithAdress>
  <DomainObject.Predmet.ProtuStrankaListFormatedWithAdressOIB>
    <izvorni_sadrzaj>
      <item>PASTOR INŽENJERING d.d., OIB 55598634637, Novačka 2, 10437 Rakitje zastupanog po punomoćniku Ljubica Spajić</item>
    </izvorni_sadrzaj>
    <derivirana_varijabla naziv="DomainObject.Predmet.ProtuStrankaListFormatedWithAdressOIB_1">
      <item>PASTOR INŽENJERING d.d., OIB 55598634637, Novačka 2, 10437 Rakitje zastupanog po punomoćniku Ljubica Spajić</item>
    </derivirana_varijabla>
  </DomainObject.Predmet.ProtuStrankaListFormatedWithAdressOIB>
  <DomainObject.Predmet.ProtuStrankaListNazivFormated>
    <izvorni_sadrzaj>
      <item>PASTOR INŽENJERING d.d.</item>
    </izvorni_sadrzaj>
    <derivirana_varijabla naziv="DomainObject.Predmet.ProtuStrankaListNazivFormated_1">
      <item>PASTOR INŽENJERING d.d.</item>
    </derivirana_varijabla>
  </DomainObject.Predmet.ProtuStrankaListNazivFormated>
  <DomainObject.Predmet.ProtuStrankaListNazivFormatedOIB>
    <izvorni_sadrzaj>
      <item>PASTOR INŽENJERING d.d., OIB 55598634637</item>
    </izvorni_sadrzaj>
    <derivirana_varijabla naziv="DomainObject.Predmet.ProtuStrankaListNazivFormatedOIB_1">
      <item>PASTOR INŽENJERING d.d., OIB 55598634637</item>
    </derivirana_varijabla>
  </DomainObject.Predmet.ProtuStrankaListNazivFormatedOIB>
  <DomainObject.Predmet.OstaliListFormated>
    <izvorni_sadrzaj>
      <item>Ljubica Spajić punomoćnik sudionika u postupku PASTOR INŽENJERING d.d.</item>
      <item>FINA ZAGREB</item>
      <item>RH, MF, Porezna uprava</item>
      <item>Županijsko državno odvjetništvo u Zagrebu</item>
    </izvorni_sadrzaj>
    <derivirana_varijabla naziv="DomainObject.Predmet.OstaliListFormated_1">
      <item>Ljubica Spajić punomoćnik sudionika u postupku PASTOR INŽENJERING d.d.</item>
      <item>FINA ZAGREB</item>
      <item>RH, MF, Porezna uprava</item>
      <item>Županijsko državno odvjetništvo u Zagrebu</item>
    </derivirana_varijabla>
  </DomainObject.Predmet.OstaliListFormated>
  <DomainObject.Predmet.OstaliListFormatedOIB>
    <izvorni_sadrzaj>
      <item>Ljubica Spajić punomoćnik sudionika u postupku PASTOR INŽENJERING d.d.</item>
      <item>FINA ZAGREB</item>
      <item>RH, MF, Porezna uprava</item>
      <item>Županijsko državno odvjetništvo u Zagrebu</item>
    </izvorni_sadrzaj>
    <derivirana_varijabla naziv="DomainObject.Predmet.OstaliListFormatedOIB_1">
      <item>Ljubica Spajić punomoćnik sudionika u postupku PASTOR INŽENJERING d.d.</item>
      <item>FINA ZAGREB</item>
      <item>RH, MF, Porezna uprava</item>
      <item>Županijsko državno odvjetništvo u Zagrebu</item>
    </derivirana_varijabla>
  </DomainObject.Predmet.OstaliListFormatedOIB>
  <DomainObject.Predmet.OstaliListFormatedWithAdress>
    <izvorni_sadrzaj>
      <item>Ljubica Spajić, Ilica 139/I, 10000 Zagreb punomoćnik sudionika u postupku PASTOR INŽENJERING d.d.</item>
      <item>FINA ZAGREB</item>
      <item>RH, MF, Porezna uprava, Av. Dubrovnik 32, 10000 Zagreb</item>
      <item>Županijsko državno odvjetništvo u Zagrebu</item>
    </izvorni_sadrzaj>
    <derivirana_varijabla naziv="DomainObject.Predmet.OstaliListFormatedWithAdress_1">
      <item>Ljubica Spajić, Ilica 139/I, 10000 Zagreb punomoćnik sudionika u postupku PASTOR INŽENJERING d.d.</item>
      <item>FINA ZAGREB</item>
      <item>RH, MF, Porezna uprava, Av. Dubrovnik 32, 10000 Zagreb</item>
      <item>Županijsko državno odvjetništvo u Zagrebu</item>
    </derivirana_varijabla>
  </DomainObject.Predmet.OstaliListFormatedWithAdress>
  <DomainObject.Predmet.OstaliListFormatedWithAdressOIB>
    <izvorni_sadrzaj>
      <item>Ljubica Spajić, Ilica 139/I, 10000 Zagreb punomoćnik sudionika u postupku PASTOR INŽENJERING d.d.</item>
      <item>FINA ZAGREB</item>
      <item>RH, MF, Porezna uprava, Av. Dubrovnik 32, 10000 Zagreb</item>
      <item>Županijsko državno odvjetništvo u Zagrebu</item>
    </izvorni_sadrzaj>
    <derivirana_varijabla naziv="DomainObject.Predmet.OstaliListFormatedWithAdressOIB_1">
      <item>Ljubica Spajić, Ilica 139/I, 10000 Zagreb punomoćnik sudionika u postupku PASTOR INŽENJERING d.d.</item>
      <item>FINA ZAGREB</item>
      <item>RH, MF, Porezna uprava, Av. Dubrovnik 32, 10000 Zagreb</item>
      <item>Županijsko državno odvjetništvo u Zagrebu</item>
    </derivirana_varijabla>
  </DomainObject.Predmet.OstaliListFormatedWithAdressOIB>
  <DomainObject.Predmet.OstaliListNazivFormated>
    <izvorni_sadrzaj>
      <item>Ljubica Spajić</item>
      <item>FINA ZAGREB</item>
      <item>RH, MF, Porezna uprava</item>
      <item>Županijsko državno odvjetništvo u Zagrebu</item>
    </izvorni_sadrzaj>
    <derivirana_varijabla naziv="DomainObject.Predmet.OstaliListNazivFormated_1">
      <item>Ljubica Spajić</item>
      <item>FINA ZAGREB</item>
      <item>RH, MF, Porezna uprava</item>
      <item>Županijsko državno odvjetništvo u Zagrebu</item>
    </derivirana_varijabla>
  </DomainObject.Predmet.OstaliListNazivFormated>
  <DomainObject.Predmet.OstaliListNazivFormatedOIB>
    <izvorni_sadrzaj>
      <item>Ljubica Spajić</item>
      <item>FINA ZAGREB</item>
      <item>RH, MF, Porezna uprava</item>
      <item>Županijsko državno odvjetništvo u Zagrebu</item>
    </izvorni_sadrzaj>
    <derivirana_varijabla naziv="DomainObject.Predmet.OstaliListNazivFormatedOIB_1">
      <item>Ljubica Spajić</item>
      <item>FINA ZAGREB</item>
      <item>RH, MF, Porezna uprava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PASTOR INŽENJERING d.d.</izvorni_sadrzaj>
    <derivirana_varijabla naziv="DomainObject.Predmet.StrankaIDrugi_1">PASTOR INŽENJERING d.d.</derivirana_varijabla>
  </DomainObject.Predmet.StrankaIDrugi>
  <DomainObject.Predmet.ProtustrankaIDrugi>
    <izvorni_sadrzaj>PASTOR INŽENJERING d.d.</izvorni_sadrzaj>
    <derivirana_varijabla naziv="DomainObject.Predmet.ProtustrankaIDrugi_1">PASTOR INŽENJERING d.d.</derivirana_varijabla>
  </DomainObject.Predmet.ProtustrankaIDrugi>
  <DomainObject.Predmet.StrankaIDrugiAdressOIB>
    <izvorni_sadrzaj>PASTOR INŽENJERING d.d., OIB 55598634637, Novačka 2, 10437 Rakitje</izvorni_sadrzaj>
    <derivirana_varijabla naziv="DomainObject.Predmet.StrankaIDrugiAdressOIB_1">PASTOR INŽENJERING d.d., OIB 55598634637, Novačka 2, 10437 Rakitje</derivirana_varijabla>
  </DomainObject.Predmet.StrankaIDrugiAdressOIB>
  <DomainObject.Predmet.ProtustrankaIDrugiAdressOIB>
    <izvorni_sadrzaj>PASTOR INŽENJERING d.d., OIB 55598634637, Novačka 2, 10437 Rakitje</izvorni_sadrzaj>
    <derivirana_varijabla naziv="DomainObject.Predmet.ProtustrankaIDrugiAdressOIB_1">PASTOR INŽENJERING d.d., OIB 55598634637, Novačka 2,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PASTOR INŽENJERING d.d.</item>
      <item>PASTOR INŽENJERING d.d.</item>
      <item>Ljubica Spajić</item>
      <item>FINA ZAGREB</item>
      <item>RH, MF, Porezna uprava</item>
      <item>Županijsko državno odvjetništvo u Zagrebu</item>
    </izvorni_sadrzaj>
    <derivirana_varijabla naziv="DomainObject.Predmet.SudioniciListNaziv_1">
      <item>PASTOR INŽENJERING d.d.</item>
      <item>PASTOR INŽENJERING d.d.</item>
      <item>Ljubica Spajić</item>
      <item>FINA ZAGREB</item>
      <item>RH, MF, Porezna uprava</item>
      <item>Županijsko državno odvjetništvo u Zagrebu</item>
    </derivirana_varijabla>
  </DomainObject.Predmet.SudioniciListNaziv>
  <DomainObject.Predmet.SudioniciListAdressOIB>
    <izvorni_sadrzaj>
      <item>PASTOR INŽENJERING d.d., OIB 55598634637, Novačka 2,10437 Rakitje</item>
      <item>PASTOR INŽENJERING d.d., OIB 55598634637, Novačka 2,10437 Rakitje</item>
      <item>Ljubica Spajić, Ilica 139/I,10000 Zagreb</item>
      <item>FINA ZAGREB</item>
      <item>RH, MF, Porezna uprava, Av. Dubrovnik 32,10000 Zagreb</item>
      <item>Županijsko državno odvjetništvo u Zagrebu</item>
    </izvorni_sadrzaj>
    <derivirana_varijabla naziv="DomainObject.Predmet.SudioniciListAdressOIB_1">
      <item>PASTOR INŽENJERING d.d., OIB 55598634637, Novačka 2,10437 Rakitje</item>
      <item>PASTOR INŽENJERING d.d., OIB 55598634637, Novačka 2,10437 Rakitje</item>
      <item>Ljubica Spajić, Ilica 139/I,10000 Zagreb</item>
      <item>FINA ZAGREB</item>
      <item>RH, MF, Porezna uprava, Av. Dubrovnik 32,10000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55598634637</item>
      <item>, OIB 55598634637</item>
      <item>, OIB null</item>
      <item>, OIB null</item>
      <item>, OIB null</item>
      <item>, OIB null</item>
    </izvorni_sadrzaj>
    <derivirana_varijabla naziv="DomainObject.Predmet.SudioniciListNazivOIB_1">
      <item>, OIB 55598634637</item>
      <item>, OIB 55598634637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889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2016-09-02T09:10:00Z</dcterms:created>
  <dc:creator>Korisnik</dc:creator>
  <cp:lastModifiedBy>Goranka Boljkovac</cp:lastModifiedBy>
  <cp:lastPrinted>2016-09-02T09:11:00Z</cp:lastPrinted>
  <dcterms:modified xmlns:xsi="http://www.w3.org/2001/XMLSchema-instance" xsi:type="dcterms:W3CDTF">2016-09-02T09:11:00Z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