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78b5" w14:paraId="bb578b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St-2059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A1792A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KESZ 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>d.o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o., Zagreb, Kozarčeva 11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260466" w:rsidRP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080456972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60466" w:rsidRP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94700619101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dana 5.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60466" w:rsidRP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KESZ d.o.o., Zagreb, Kozarčeva 11, MBS: 080456972, OIB: 94700619101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Zdravka Bošković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Samobor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Ćirilometodska 26a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45297566962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60466" w:rsidRPr="00260466">
        <w:rPr>
          <w:rFonts w:cs="Times New Roman" w:hAnsi="Times New Roman" w:ascii="Times New Roman"/>
          <w:sz w:val="24"/>
          <w:szCs w:val="24"/>
        </w:rPr>
        <w:t>KESZ d.o.o., Zagreb, Kozarčeva 11, MBS: 080456972, OIB: 94700619101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1792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siječnja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60466">
        <w:rPr>
          <w:rFonts w:cs="Times New Roman" w:eastAsia="Times New Roman" w:hAnsi="Times New Roman" w:ascii="Times New Roman"/>
          <w:sz w:val="24"/>
          <w:szCs w:val="20"/>
          <w:lang w:eastAsia="hr-HR"/>
        </w:rPr>
        <w:t>5.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0D8" w:rsidP="00BA36F5" w:rsidR="00A340D8">
      <w:pPr>
        <w:spacing w:lineRule="auto" w:line="240" w:after="0"/>
      </w:pPr>
      <w:r>
        <w:separator/>
      </w:r>
    </w:p>
  </w:endnote>
  <w:endnote w:id="0" w:type="continuationSeparator">
    <w:p w:rsidRDefault="00A340D8" w:rsidP="00BA36F5" w:rsidR="00A340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0D8" w:rsidP="00BA36F5" w:rsidR="00A340D8">
      <w:pPr>
        <w:spacing w:lineRule="auto" w:line="240" w:after="0"/>
      </w:pPr>
      <w:r>
        <w:separator/>
      </w:r>
    </w:p>
  </w:footnote>
  <w:footnote w:id="0" w:type="continuationSeparator">
    <w:p w:rsidRDefault="00A340D8" w:rsidP="00BA36F5" w:rsidR="00A340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D96754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260466">
      <w:rPr>
        <w:rFonts w:cs="Times New Roman" w:hAnsi="Times New Roman" w:ascii="Times New Roman"/>
        <w:sz w:val="24"/>
        <w:szCs w:val="24"/>
      </w:rPr>
      <w:tab/>
      <w:t>24. St-2059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12132B"/>
    <w:rsid w:val="00131324"/>
    <w:rsid w:val="00150C62"/>
    <w:rsid w:val="0017646E"/>
    <w:rsid w:val="001B6BD3"/>
    <w:rsid w:val="001D5C09"/>
    <w:rsid w:val="00254826"/>
    <w:rsid w:val="00260466"/>
    <w:rsid w:val="0028717D"/>
    <w:rsid w:val="002B5FFE"/>
    <w:rsid w:val="002D5756"/>
    <w:rsid w:val="00342C52"/>
    <w:rsid w:val="003442E0"/>
    <w:rsid w:val="00393011"/>
    <w:rsid w:val="003A1F20"/>
    <w:rsid w:val="003C0253"/>
    <w:rsid w:val="003F2428"/>
    <w:rsid w:val="00490029"/>
    <w:rsid w:val="004A1A51"/>
    <w:rsid w:val="004B7D7E"/>
    <w:rsid w:val="0050115D"/>
    <w:rsid w:val="00552C1A"/>
    <w:rsid w:val="005745E3"/>
    <w:rsid w:val="00581E3F"/>
    <w:rsid w:val="00583311"/>
    <w:rsid w:val="00591C0C"/>
    <w:rsid w:val="0059603A"/>
    <w:rsid w:val="00604F51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D776D"/>
    <w:rsid w:val="00912C77"/>
    <w:rsid w:val="00915B22"/>
    <w:rsid w:val="009341C9"/>
    <w:rsid w:val="0097744B"/>
    <w:rsid w:val="009C7AE2"/>
    <w:rsid w:val="009D1BD2"/>
    <w:rsid w:val="009F4F5F"/>
    <w:rsid w:val="009F7260"/>
    <w:rsid w:val="00A15DB0"/>
    <w:rsid w:val="00A1792A"/>
    <w:rsid w:val="00A340D8"/>
    <w:rsid w:val="00A3609A"/>
    <w:rsid w:val="00A362F8"/>
    <w:rsid w:val="00A60064"/>
    <w:rsid w:val="00A7445F"/>
    <w:rsid w:val="00AE5B6E"/>
    <w:rsid w:val="00B228D8"/>
    <w:rsid w:val="00B621A2"/>
    <w:rsid w:val="00BA36F5"/>
    <w:rsid w:val="00BE3395"/>
    <w:rsid w:val="00BF0F60"/>
    <w:rsid w:val="00C537FD"/>
    <w:rsid w:val="00C64D92"/>
    <w:rsid w:val="00C9607A"/>
    <w:rsid w:val="00CA6C01"/>
    <w:rsid w:val="00CF3A5B"/>
    <w:rsid w:val="00D16D7D"/>
    <w:rsid w:val="00D40C44"/>
    <w:rsid w:val="00D4538A"/>
    <w:rsid w:val="00D8240A"/>
    <w:rsid w:val="00D96754"/>
    <w:rsid w:val="00DA028F"/>
    <w:rsid w:val="00DA38AC"/>
    <w:rsid w:val="00DC1676"/>
    <w:rsid w:val="00DE5400"/>
    <w:rsid w:val="00DE71BE"/>
    <w:rsid w:val="00E01338"/>
    <w:rsid w:val="00E3781F"/>
    <w:rsid w:val="00E737E4"/>
    <w:rsid w:val="00E87F27"/>
    <w:rsid w:val="00EC61CA"/>
    <w:rsid w:val="00ED300E"/>
    <w:rsid w:val="00ED3E26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96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75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9675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9675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9675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96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7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967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967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967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2059</izvorni_sadrzaj>
    <derivirana_varijabla naziv="DomainObject.Predmet.Broj_1">2059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St-2059/2015</izvorni_sadrzaj>
    <derivirana_varijabla naziv="DomainObject.Predmet.OznakaBroj_1">St-2059/2015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KESZ d.o.o.</izvorni_sadrzaj>
    <derivirana_varijabla naziv="DomainObject.Predmet.ProtustrankaFormated_1">  KESZ d.o.o.</derivirana_varijabla>
  </DomainObject.Predmet.ProtustrankaFormated>
  <DomainObject.Predmet.ProtustrankaFormatedOIB>
    <izvorni_sadrzaj>  KESZ d.o.o., OIB 94700619101</izvorni_sadrzaj>
    <derivirana_varijabla naziv="DomainObject.Predmet.ProtustrankaFormatedOIB_1">  KESZ d.o.o., OIB 94700619101</derivirana_varijabla>
  </DomainObject.Predmet.ProtustrankaFormatedOIB>
  <DomainObject.Predmet.ProtustrankaFormatedWithAdress>
    <izvorni_sadrzaj> KESZ d.o.o., Kozarčeva 11, 10000 Zagreb</izvorni_sadrzaj>
    <derivirana_varijabla naziv="DomainObject.Predmet.ProtustrankaFormatedWithAdress_1"> KESZ d.o.o., Kozarčeva 11, 10000 Zagreb</derivirana_varijabla>
  </DomainObject.Predmet.ProtustrankaFormatedWithAdress>
  <DomainObject.Predmet.ProtustrankaFormatedWithAdressOIB>
    <izvorni_sadrzaj> KESZ d.o.o., OIB 94700619101, Kozarčeva 11, 10000 Zagreb</izvorni_sadrzaj>
    <derivirana_varijabla naziv="DomainObject.Predmet.ProtustrankaFormatedWithAdressOIB_1"> KESZ d.o.o., OIB 94700619101, Kozarčeva 11, 10000 Zagreb</derivirana_varijabla>
  </DomainObject.Predmet.ProtustrankaFormatedWithAdressOIB>
  <DomainObject.Predmet.ProtustrankaWithAdress>
    <izvorni_sadrzaj>KESZ d.o.o. Kozarčeva 11, 10000 Zagreb</izvorni_sadrzaj>
    <derivirana_varijabla naziv="DomainObject.Predmet.ProtustrankaWithAdress_1">KESZ d.o.o. Kozarčeva 11, 10000 Zagreb</derivirana_varijabla>
  </DomainObject.Predmet.ProtustrankaWithAdress>
  <DomainObject.Predmet.ProtustrankaWithAdressOIB>
    <izvorni_sadrzaj>KESZ d.o.o., OIB 94700619101, Kozarčeva 11, 10000 Zagreb</izvorni_sadrzaj>
    <derivirana_varijabla naziv="DomainObject.Predmet.ProtustrankaWithAdressOIB_1">KESZ d.o.o., OIB 94700619101, Kozarčeva 11, 10000 Zagreb</derivirana_varijabla>
  </DomainObject.Predmet.ProtustrankaWithAdressOIB>
  <DomainObject.Predmet.ProtustrankaNazivFormated>
    <izvorni_sadrzaj>KESZ d.o.o.</izvorni_sadrzaj>
    <derivirana_varijabla naziv="DomainObject.Predmet.ProtustrankaNazivFormated_1">KESZ d.o.o.</derivirana_varijabla>
  </DomainObject.Predmet.ProtustrankaNazivFormated>
  <DomainObject.Predmet.ProtustrankaNazivFormatedOIB>
    <izvorni_sadrzaj>KESZ d.o.o., OIB 94700619101</izvorni_sadrzaj>
    <derivirana_varijabla naziv="DomainObject.Predmet.ProtustrankaNazivFormatedOIB_1">KESZ d.o.o., OIB 94700619101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KESZ d.o.o.</item>
    </izvorni_sadrzaj>
    <derivirana_varijabla naziv="DomainObject.Predmet.ProtuStrankaListFormated_1">
      <item>KESZ d.o.o.</item>
    </derivirana_varijabla>
  </DomainObject.Predmet.ProtuStrankaListFormated>
  <DomainObject.Predmet.ProtuStrankaListFormatedOIB>
    <izvorni_sadrzaj>
      <item>KESZ d.o.o., OIB 94700619101</item>
    </izvorni_sadrzaj>
    <derivirana_varijabla naziv="DomainObject.Predmet.ProtuStrankaListFormatedOIB_1">
      <item>KESZ d.o.o., OIB 94700619101</item>
    </derivirana_varijabla>
  </DomainObject.Predmet.ProtuStrankaListFormatedOIB>
  <DomainObject.Predmet.ProtuStrankaListFormatedWithAdress>
    <izvorni_sadrzaj>
      <item>KESZ d.o.o., Kozarčeva 11, 10000 Zagreb</item>
    </izvorni_sadrzaj>
    <derivirana_varijabla naziv="DomainObject.Predmet.ProtuStrankaListFormatedWithAdress_1">
      <item>KESZ d.o.o., Kozarčeva 11, 10000 Zagreb</item>
    </derivirana_varijabla>
  </DomainObject.Predmet.ProtuStrankaListFormatedWithAdress>
  <DomainObject.Predmet.ProtuStrankaListFormatedWithAdressOIB>
    <izvorni_sadrzaj>
      <item>KESZ d.o.o., OIB 94700619101, Kozarčeva 11, 10000 Zagreb</item>
    </izvorni_sadrzaj>
    <derivirana_varijabla naziv="DomainObject.Predmet.ProtuStrankaListFormatedWithAdressOIB_1">
      <item>KESZ d.o.o., OIB 94700619101, Kozarčeva 11, 10000 Zagreb</item>
    </derivirana_varijabla>
  </DomainObject.Predmet.ProtuStrankaListFormatedWithAdressOIB>
  <DomainObject.Predmet.ProtuStrankaListNazivFormated>
    <izvorni_sadrzaj>
      <item>KESZ d.o.o.</item>
    </izvorni_sadrzaj>
    <derivirana_varijabla naziv="DomainObject.Predmet.ProtuStrankaListNazivFormated_1">
      <item>KESZ d.o.o.</item>
    </derivirana_varijabla>
  </DomainObject.Predmet.ProtuStrankaListNazivFormated>
  <DomainObject.Predmet.ProtuStrankaListNazivFormatedOIB>
    <izvorni_sadrzaj>
      <item>KESZ d.o.o., OIB 94700619101</item>
    </izvorni_sadrzaj>
    <derivirana_varijabla naziv="DomainObject.Predmet.ProtuStrankaListNazivFormatedOIB_1">
      <item>KESZ d.o.o., OIB 94700619101</item>
    </derivirana_varijabla>
  </DomainObject.Predmet.ProtuStrankaListNazivFormatedOIB>
  <DomainObject.Predmet.OstaliListFormated>
    <izvorni_sadrzaj>
      <item>Mihaly Varga</item>
    </izvorni_sadrzaj>
    <derivirana_varijabla naziv="DomainObject.Predmet.OstaliListFormated_1">
      <item>Mihaly Varga</item>
    </derivirana_varijabla>
  </DomainObject.Predmet.OstaliListFormated>
  <DomainObject.Predmet.OstaliListFormatedOIB>
    <izvorni_sadrzaj>
      <item>Mihaly Varga</item>
    </izvorni_sadrzaj>
    <derivirana_varijabla naziv="DomainObject.Predmet.OstaliListFormatedOIB_1">
      <item>Mihaly Varga</item>
    </derivirana_varijabla>
  </DomainObject.Predmet.OstaliListFormatedOIB>
  <DomainObject.Predmet.OstaliListFormatedWithAdress>
    <izvorni_sadrzaj>
      <item>Mihaly Varga, Karasz 6/I/I, Szegedin</item>
    </izvorni_sadrzaj>
    <derivirana_varijabla naziv="DomainObject.Predmet.OstaliListFormatedWithAdress_1">
      <item>Mihaly Varga, Karasz 6/I/I, Szegedin</item>
    </derivirana_varijabla>
  </DomainObject.Predmet.OstaliListFormatedWithAdress>
  <DomainObject.Predmet.OstaliListFormatedWithAdressOIB>
    <izvorni_sadrzaj>
      <item>Mihaly Varga, Karasz 6/I/I, Szegedin</item>
    </izvorni_sadrzaj>
    <derivirana_varijabla naziv="DomainObject.Predmet.OstaliListFormatedWithAdressOIB_1">
      <item>Mihaly Varga, Karasz 6/I/I, Szegedin</item>
    </derivirana_varijabla>
  </DomainObject.Predmet.OstaliListFormatedWithAdressOIB>
  <DomainObject.Predmet.OstaliListNazivFormated>
    <izvorni_sadrzaj>
      <item>Mihaly Varga</item>
    </izvorni_sadrzaj>
    <derivirana_varijabla naziv="DomainObject.Predmet.OstaliListNazivFormated_1">
      <item>Mihaly Varga</item>
    </derivirana_varijabla>
  </DomainObject.Predmet.OstaliListNazivFormated>
  <DomainObject.Predmet.OstaliListNazivFormatedOIB>
    <izvorni_sadrzaj>
      <item>Mihaly Varga</item>
    </izvorni_sadrzaj>
    <derivirana_varijabla naziv="DomainObject.Predmet.OstaliListNazivFormatedOIB_1">
      <item>Mihaly Varga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KESZ d.o.o.</izvorni_sadrzaj>
    <derivirana_varijabla naziv="DomainObject.Predmet.ProtustrankaIDrugi_1">KESZ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KESZ d.o.o., OIB 94700619101, Kozarčeva 11, 10000 Zagreb</izvorni_sadrzaj>
    <derivirana_varijabla naziv="DomainObject.Predmet.ProtustrankaIDrugiAdressOIB_1">KESZ d.o.o., OIB 94700619101, Kozarčeva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KESZ d.o.o.</item>
      <item>Mihaly Varga</item>
    </izvorni_sadrzaj>
    <derivirana_varijabla naziv="DomainObject.Predmet.SudioniciListNaziv_1">
      <item>FINA Regionalni centar Zagreb</item>
      <item>KESZ d.o.o.</item>
      <item>Mihaly Varga</item>
    </derivirana_varijabla>
  </DomainObject.Predmet.SudioniciListNaziv>
  <DomainObject.Predmet.SudioniciListAdressOIB>
    <izvorni_sadrzaj>
      <item>FINA Regionalni centar Zagreb, OIB 85821130368, Trg svibanjskih žrtava 1995. 1,10000 Zagreb</item>
      <item>KESZ d.o.o., OIB 94700619101, Kozarčeva 11,10000 Zagreb</item>
      <item>Mihaly Varga, Karasz 6/I/I,Szegedin</item>
    </izvorni_sadrzaj>
    <derivirana_varijabla naziv="DomainObject.Predmet.SudioniciListAdressOIB_1">
      <item>FINA Regionalni centar Zagreb, OIB 85821130368, Trg svibanjskih žrtava 1995. 1,10000 Zagreb</item>
      <item>KESZ d.o.o., OIB 94700619101, Kozarčeva 11,10000 Zagreb</item>
      <item>Mihaly Varga, Karasz 6/I/I,Szegedin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94700619101</item>
      <item>, OIB null</item>
    </izvorni_sadrzaj>
    <derivirana_varijabla naziv="DomainObject.Predmet.SudioniciListNazivOIB_1">
      <item>, OIB 85821130368</item>
      <item>, OIB 94700619101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2735</properties:Characters>
  <properties:Lines>79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2016-04-05T05:32:00Z</dcterms:created>
  <dc:creator>Ivan Turčić</dc:creator>
  <cp:lastModifiedBy>Lovro Tomičić</cp:lastModifiedBy>
  <dcterms:modified xmlns:xsi="http://www.w3.org/2001/XMLSchema-instance" xsi:type="dcterms:W3CDTF">2016-04-05T05:40:00Z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