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46c1" w14:paraId="6e446c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0333F" w:rsidRPr="0050333F">
        <w:t>MOGUĆNOST d.o.o., OIB: 29368101</w:t>
      </w:r>
      <w:r w:rsidR="0050333F">
        <w:t>518, Split, Pujanke 24/II, B-12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 xml:space="preserve">28.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0333F" w:rsidRPr="0050333F">
        <w:t>MOGUĆNOST d.o.o., OIB: 29368101</w:t>
      </w:r>
      <w:r w:rsidR="0050333F">
        <w:t>518, Split, Pujanke 24/II, B-12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50333F">
        <w:t>3018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0333F">
        <w:t>201.750,83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47D0D">
        <w:t>28.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9A096E">
      <w:t>16</w:t>
    </w:r>
    <w:r w:rsidR="0050333F">
      <w:t>30</w:t>
    </w:r>
    <w:r w:rsidR="00D47D0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52756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St-1630/2015</izvorni_sadrzaj>
    <derivirana_varijabla naziv="DomainObject.Predmet.OznakaBroj_1">St-1630/2015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MOGUĆNOST društvo s ograničenom odgovornošću za trgovinu i marketing</izvorni_sadrzaj>
    <derivirana_varijabla naziv="DomainObject.Predmet.ProtustrankaFormated_1">  MOGUĆNOST društvo s ograničenom odgovornošću za trgovinu i marketing</derivirana_varijabla>
  </DomainObject.Predmet.ProtustrankaFormated>
  <DomainObject.Predmet.ProtustrankaFormatedOIB>
    <izvorni_sadrzaj>  MOGUĆNOST društvo s ograničenom odgovornošću za trgovinu i marketing, OIB 29368101518</izvorni_sadrzaj>
    <derivirana_varijabla naziv="DomainObject.Predmet.ProtustrankaFormatedOIB_1">  MOGUĆNOST društvo s ograničenom odgovornošću za trgovinu i marketing, OIB 29368101518</derivirana_varijabla>
  </DomainObject.Predmet.ProtustrankaFormatedOIB>
  <DomainObject.Predmet.ProtustrankaFormatedWithAdress>
    <izvorni_sadrzaj> MOGUĆNOST društvo s ograničenom odgovornošću za trgovinu i marketing, Pujanke 24/II, B-12, 21000 Split</izvorni_sadrzaj>
    <derivirana_varijabla naziv="DomainObject.Predmet.ProtustrankaFormatedWithAdress_1"> MOGUĆNOST društvo s ograničenom odgovornošću za trgovinu i marketing, Pujanke 24/II, B-12, 21000 Split</derivirana_varijabla>
  </DomainObject.Predmet.ProtustrankaFormatedWithAdress>
  <DomainObject.Predmet.ProtustrankaFormatedWithAdressOIB>
    <izvorni_sadrzaj> MOGUĆNOST društvo s ograničenom odgovornošću za trgovinu i marketing, OIB 29368101518, Pujanke 24/II, B-12, 21000 Split</izvorni_sadrzaj>
    <derivirana_varijabla naziv="DomainObject.Predmet.ProtustrankaFormatedWithAdressOIB_1"> MOGUĆNOST društvo s ograničenom odgovornošću za trgovinu i marketing, OIB 29368101518, Pujanke 24/II, B-12, 21000 Split</derivirana_varijabla>
  </DomainObject.Predmet.ProtustrankaFormatedWithAdressOIB>
  <DomainObject.Predmet.ProtustrankaWithAdress>
    <izvorni_sadrzaj>MOGUĆNOST društvo s ograničenom odgovornošću za trgovinu i marketing Pujanke 24/II, B-12, 21000 Split</izvorni_sadrzaj>
    <derivirana_varijabla naziv="DomainObject.Predmet.ProtustrankaWithAdress_1">MOGUĆNOST društvo s ograničenom odgovornošću za trgovinu i marketing Pujanke 24/II, B-12, 21000 Split</derivirana_varijabla>
  </DomainObject.Predmet.ProtustrankaWithAdress>
  <DomainObject.Predmet.ProtustrankaWithAdressOIB>
    <izvorni_sadrzaj>MOGUĆNOST društvo s ograničenom odgovornošću za trgovinu i marketing, OIB 29368101518, Pujanke 24/II, B-12, 21000 Split</izvorni_sadrzaj>
    <derivirana_varijabla naziv="DomainObject.Predmet.ProtustrankaWithAdressOIB_1">MOGUĆNOST društvo s ograničenom odgovornošću za trgovinu i marketing, OIB 29368101518, Pujanke 24/II, B-12, 21000 Split</derivirana_varijabla>
  </DomainObject.Predmet.ProtustrankaWithAdressOIB>
  <DomainObject.Predmet.ProtustrankaNazivFormated>
    <izvorni_sadrzaj>MOGUĆNOST društvo s ograničenom odgovornošću za trgovinu i marketing</izvorni_sadrzaj>
    <derivirana_varijabla naziv="DomainObject.Predmet.ProtustrankaNazivFormated_1">MOGUĆNOST društvo s ograničenom odgovornošću za trgovinu i marketing</derivirana_varijabla>
  </DomainObject.Predmet.ProtustrankaNazivFormated>
  <DomainObject.Predmet.ProtustrankaNazivFormatedOIB>
    <izvorni_sadrzaj>MOGUĆNOST društvo s ograničenom odgovornošću za trgovinu i marketing, OIB 29368101518</izvorni_sadrzaj>
    <derivirana_varijabla naziv="DomainObject.Predmet.ProtustrankaNazivFormatedOIB_1">MOGUĆNOST društvo s ograničenom odgovornošću za trgovinu i marketing, OIB 29368101518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201750.83</izvorni_sadrzaj>
    <derivirana_varijabla naziv="DomainObject.Predmet.TrenutnaVrijednost_1">201750.83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MOGUĆNOST društvo s ograničenom odgovornošću za trgovinu i marketing</item>
    </izvorni_sadrzaj>
    <derivirana_varijabla naziv="DomainObject.Predmet.ProtuStrankaListFormated_1">
      <item>MOGUĆNOST društvo s ograničenom odgovornošću za trgovinu i marketing</item>
    </derivirana_varijabla>
  </DomainObject.Predmet.ProtuStrankaListFormated>
  <DomainObject.Predmet.ProtuStrankaListFormatedOIB>
    <izvorni_sadrzaj>
      <item>MOGUĆNOST društvo s ograničenom odgovornošću za trgovinu i marketing, OIB 29368101518</item>
    </izvorni_sadrzaj>
    <derivirana_varijabla naziv="DomainObject.Predmet.ProtuStrankaListFormatedOIB_1">
      <item>MOGUĆNOST društvo s ograničenom odgovornošću za trgovinu i marketing, OIB 29368101518</item>
    </derivirana_varijabla>
  </DomainObject.Predmet.ProtuStrankaListFormatedOIB>
  <DomainObject.Predmet.ProtuStrankaListFormatedWithAdress>
    <izvorni_sadrzaj>
      <item>MOGUĆNOST društvo s ograničenom odgovornošću za trgovinu i marketing, Pujanke 24/II, B-12, 21000 Split</item>
    </izvorni_sadrzaj>
    <derivirana_varijabla naziv="DomainObject.Predmet.ProtuStrankaListFormatedWithAdress_1">
      <item>MOGUĆNOST društvo s ograničenom odgovornošću za trgovinu i marketing, Pujanke 24/II, B-12, 21000 Split</item>
    </derivirana_varijabla>
  </DomainObject.Predmet.ProtuStrankaListFormatedWithAdress>
  <DomainObject.Predmet.ProtuStrankaListFormatedWithAdressOIB>
    <izvorni_sadrzaj>
      <item>MOGUĆNOST društvo s ograničenom odgovornošću za trgovinu i marketing, OIB 29368101518, Pujanke 24/II, B-12, 21000 Split</item>
    </izvorni_sadrzaj>
    <derivirana_varijabla naziv="DomainObject.Predmet.ProtuStrankaListFormatedWithAdressOIB_1">
      <item>MOGUĆNOST društvo s ograničenom odgovornošću za trgovinu i marketing, OIB 29368101518, Pujanke 24/II, B-12, 21000 Split</item>
    </derivirana_varijabla>
  </DomainObject.Predmet.ProtuStrankaListFormatedWithAdressOIB>
  <DomainObject.Predmet.ProtuStrankaListNazivFormated>
    <izvorni_sadrzaj>
      <item>MOGUĆNOST društvo s ograničenom odgovornošću za trgovinu i marketing</item>
    </izvorni_sadrzaj>
    <derivirana_varijabla naziv="DomainObject.Predmet.ProtuStrankaListNazivFormated_1">
      <item>MOGUĆNOST društvo s ograničenom odgovornošću za trgovinu i marketing</item>
    </derivirana_varijabla>
  </DomainObject.Predmet.ProtuStrankaListNazivFormated>
  <DomainObject.Predmet.ProtuStrankaListNazivFormatedOIB>
    <izvorni_sadrzaj>
      <item>MOGUĆNOST društvo s ograničenom odgovornošću za trgovinu i marketing, OIB 29368101518</item>
    </izvorni_sadrzaj>
    <derivirana_varijabla naziv="DomainObject.Predmet.ProtuStrankaListNazivFormatedOIB_1">
      <item>MOGUĆNOST društvo s ograničenom odgovornošću za trgovinu i marketing, OIB 29368101518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MOGUĆNOST društvo s ograničenom odgovornošću za trgovinu i marketing</izvorni_sadrzaj>
    <derivirana_varijabla naziv="DomainObject.Predmet.ProtustrankaIDrugi_1">MOGUĆNOST društvo s ograničenom odgovornošću za trgovinu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MOGUĆNOST društvo s ograničenom odgovornošću za trgovinu i marketing, OIB 29368101518, Pujanke 24/II, B-12, 21000 Split</izvorni_sadrzaj>
    <derivirana_varijabla naziv="DomainObject.Predmet.ProtustrankaIDrugiAdressOIB_1">MOGUĆNOST društvo s ograničenom odgovornošću za trgovinu i marketing, OIB 29368101518, Pujanke 24/II, B-12,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MOGUĆNOST društvo s ograničenom odgovornošću za trgovinu i marketing</item>
      <item>FINANCIJSKA AGENCIJA, RC SPLIT</item>
    </izvorni_sadrzaj>
    <derivirana_varijabla naziv="DomainObject.Predmet.SudioniciListNaziv_1">
      <item>MOGUĆNOST društvo s ograničenom odgovornošću za trgovinu i marketing</item>
      <item>FINANCIJSKA AGENCIJA, RC SPLIT</item>
    </derivirana_varijabla>
  </DomainObject.Predmet.SudioniciListNaziv>
  <DomainObject.Predmet.SudioniciListAdressOIB>
    <izvorni_sadrzaj>
      <item>MOGUĆNOST društvo s ograničenom odgovornošću za trgovinu i marketing, OIB 29368101518, Pujanke 24/II, B-12,21000 Split</item>
      <item>FINANCIJSKA AGENCIJA, RC SPLIT, OIB 85821130368, Mažuranićevo šetalište 24 b,21000 Split</item>
    </izvorni_sadrzaj>
    <derivirana_varijabla naziv="DomainObject.Predmet.SudioniciListAdressOIB_1">
      <item>MOGUĆNOST društvo s ograničenom odgovornošću za trgovinu i marketing, OIB 29368101518, Pujanke 24/II, B-12,21000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29368101518</item>
      <item>, OIB 85821130368</item>
    </izvorni_sadrzaj>
    <derivirana_varijabla naziv="DomainObject.Predmet.SudioniciListNazivOIB_1">
      <item>, OIB 29368101518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4B9F2-D839-47C5-BCDE-B8E22F7C4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2016-12-28T12:50:00Z</dcterms:created>
  <dc:creator>nmarkovic</dc:creator>
  <cp:lastModifiedBy>Ana Golub Gruić</cp:lastModifiedBy>
  <cp:lastPrinted>2016-12-28T12:50:00Z</cp:lastPrinted>
  <dcterms:modified xmlns:xsi="http://www.w3.org/2001/XMLSchema-instance" xsi:type="dcterms:W3CDTF">2016-12-28T13:42:00Z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