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8b25" w14:paraId="e638b25" w:rsidRDefault="00942FF5" w:rsidR="00942FF5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 xml:space="preserve">b, </w:t>
      </w:r>
      <w:proofErr w:type="spellStart"/>
      <w:r w:rsidR="00C3703D" w:rsidRPr="007C5741">
        <w:rPr>
          <w:bCs/>
        </w:rPr>
        <w:t>Amruševa</w:t>
      </w:r>
      <w:proofErr w:type="spellEnd"/>
      <w:r w:rsidR="00C3703D" w:rsidRPr="007C5741">
        <w:rPr>
          <w:bCs/>
        </w:rPr>
        <w:t xml:space="preserve">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9F3B87">
        <w:rPr>
          <w:bCs/>
        </w:rPr>
        <w:t>711/14-30</w:t>
      </w:r>
    </w:p>
    <w:p w:rsidRDefault="002C6C80" w:rsidR="002C6C80" w:rsidRPr="007C5741">
      <w:pPr>
        <w:rPr>
          <w:bCs/>
        </w:rPr>
      </w:pPr>
    </w:p>
    <w:p w:rsidRDefault="009F3B87" w:rsidR="00B23C9B" w:rsidRPr="007C5741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AA6ECC" w:rsidR="00AA6ECC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9F3B87" w:rsidR="009F3B87">
      <w:pPr>
        <w:jc w:val="center"/>
        <w:rPr>
          <w:bCs/>
        </w:rPr>
      </w:pPr>
      <w:r>
        <w:rPr>
          <w:bCs/>
        </w:rPr>
        <w:t xml:space="preserve">O </w:t>
      </w:r>
    </w:p>
    <w:p w:rsidRDefault="009F3B87" w:rsidR="009F3B87" w:rsidRPr="007C5741">
      <w:pPr>
        <w:jc w:val="center"/>
        <w:rPr>
          <w:bCs/>
        </w:rPr>
      </w:pPr>
      <w:r>
        <w:rPr>
          <w:bCs/>
        </w:rPr>
        <w:t>ISPRAVKU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D62C9D">
        <w:t xml:space="preserve">imovinom dužnika DARKO MILOŠEVIĆ </w:t>
      </w:r>
      <w:proofErr w:type="spellStart"/>
      <w:r w:rsidR="00D62C9D">
        <w:t>vl</w:t>
      </w:r>
      <w:proofErr w:type="spellEnd"/>
      <w:r w:rsidR="00D62C9D">
        <w:t xml:space="preserve">. UGOSTITELJSKI OBRT, Zagreb, J. Žerjavića 11, OIB: 40278115102 </w:t>
      </w:r>
      <w:r w:rsidR="00FE68C8" w:rsidRPr="007C5741">
        <w:t xml:space="preserve">dana </w:t>
      </w:r>
      <w:r w:rsidR="00E73674">
        <w:t>15</w:t>
      </w:r>
      <w:r w:rsidR="009F3B87">
        <w:t>. prosinca</w:t>
      </w:r>
      <w:r w:rsidR="007C3C96" w:rsidRPr="007C5741">
        <w:t xml:space="preserve"> 2015.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4307BB" w:rsidP="004307BB" w:rsidR="004307BB" w:rsidRPr="004307BB"/>
    <w:p w:rsidRDefault="009F3B87" w:rsidP="007B17CF" w:rsidR="007B17CF" w:rsidRPr="007C5741">
      <w:r>
        <w:tab/>
        <w:t xml:space="preserve">Ispravlja se rješenje o otvaranju i istovremenom </w:t>
      </w:r>
      <w:r w:rsidR="004307BB">
        <w:t xml:space="preserve">od 25. rujna 2015. godine u točki 4. tako da ista glasi: </w:t>
      </w:r>
    </w:p>
    <w:p w:rsidRDefault="00AA6ECC" w:rsidR="00AA6ECC" w:rsidRPr="007C5741">
      <w:r w:rsidRPr="007C5741">
        <w:tab/>
      </w:r>
      <w:r w:rsidR="004307BB">
        <w:t>"</w:t>
      </w:r>
      <w:r w:rsidR="004E3998">
        <w:t>4</w:t>
      </w:r>
      <w:r w:rsidR="00AF6E3B" w:rsidRPr="007C5741">
        <w:t>.</w:t>
      </w:r>
      <w:r w:rsidRPr="007C5741">
        <w:t xml:space="preserve">  Po pravomoćnosti rješenja stečajni dužnik brisat će se iz</w:t>
      </w:r>
      <w:r w:rsidR="004307BB">
        <w:t xml:space="preserve"> obrtnog</w:t>
      </w:r>
      <w:r w:rsidRPr="007C5741">
        <w:t xml:space="preserve"> registra</w:t>
      </w:r>
      <w:r w:rsidR="004307BB">
        <w:t>."</w:t>
      </w:r>
      <w:r w:rsidRPr="007C5741">
        <w:t xml:space="preserve"> 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 w:rsidRPr="007C5741">
      <w:r w:rsidRPr="007C5741">
        <w:tab/>
      </w:r>
    </w:p>
    <w:p w:rsidRDefault="004307BB" w:rsidR="00AA6ECC">
      <w:r>
        <w:tab/>
        <w:t xml:space="preserve">Rješenje od 25. rujna 2015. godine otvoren je i istovremeno zaključen stečajni postupak nad imovinom dužnika </w:t>
      </w:r>
      <w:r w:rsidR="00B45208" w:rsidRPr="007C5741">
        <w:t xml:space="preserve">  </w:t>
      </w:r>
      <w:r>
        <w:t xml:space="preserve">DARKO MILOŠEVIĆ </w:t>
      </w:r>
      <w:proofErr w:type="spellStart"/>
      <w:r>
        <w:t>vl</w:t>
      </w:r>
      <w:proofErr w:type="spellEnd"/>
      <w:r>
        <w:t>. UGOSTITELJSKI OBRT, Zagreb, J. Žerjavića 11, OIB: 40278115102.</w:t>
      </w:r>
    </w:p>
    <w:p w:rsidRDefault="004307BB" w:rsidR="004307BB">
      <w:r>
        <w:tab/>
      </w:r>
      <w:r w:rsidR="00C94DF1">
        <w:t>S obzirom da je došlo do pogreške u pisanju u odnosu na točku 4 izreke, valjalo je temeljem čl. 342 ZPP-a, a u vezi sa čl. 6 SZ-a naložiti brisanje stečajnog dužnika iz obrtnog registra.</w:t>
      </w:r>
      <w:r>
        <w:t xml:space="preserve"> </w:t>
      </w:r>
    </w:p>
    <w:p w:rsidRDefault="004307BB" w:rsidR="004307BB" w:rsidRPr="007C5741"/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E73674">
        <w:t>15</w:t>
      </w:r>
      <w:r w:rsidR="004307BB">
        <w:t xml:space="preserve">. prosinca </w:t>
      </w:r>
      <w:r w:rsidR="001F3E85">
        <w:t xml:space="preserve"> </w:t>
      </w:r>
      <w:r w:rsidR="007C3C96" w:rsidRPr="007C5741">
        <w:t xml:space="preserve"> 2015.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A53D3A">
        <w:t>,v.r.</w:t>
      </w:r>
    </w:p>
    <w:p w:rsidRDefault="00CE6F38" w:rsidP="00CE6F38" w:rsidR="00CE6F38" w:rsidRPr="00D71DE7">
      <w:r w:rsidRPr="00D71DE7">
        <w:t>POUKA O PRAVNOM LIJEKU</w:t>
      </w:r>
    </w:p>
    <w:p w:rsidRDefault="00CE6F38" w:rsidP="00CE6F38" w:rsidR="00CE6F38" w:rsidRPr="00D71DE7">
      <w:r w:rsidRPr="00D71DE7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53D3A" w:rsidR="00A53D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A53D3A" w:rsidP="00A53D3A" w:rsidR="00A53D3A">
      <w:pPr>
        <w:ind w:firstLine="708" w:left="5664"/>
      </w:pPr>
      <w:r>
        <w:t>Vinka Mihalinčić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D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4307BB">
      <w:t>711/14-30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5863"/>
    <w:rsid w:val="000D10DB"/>
    <w:rsid w:val="000F03F6"/>
    <w:rsid w:val="0011336F"/>
    <w:rsid w:val="001410C8"/>
    <w:rsid w:val="00143BF0"/>
    <w:rsid w:val="001B057F"/>
    <w:rsid w:val="001C5CCA"/>
    <w:rsid w:val="001E028A"/>
    <w:rsid w:val="001F3E85"/>
    <w:rsid w:val="00212572"/>
    <w:rsid w:val="00233E53"/>
    <w:rsid w:val="00251C52"/>
    <w:rsid w:val="002760CA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307BB"/>
    <w:rsid w:val="00444603"/>
    <w:rsid w:val="004A64DD"/>
    <w:rsid w:val="004D03A5"/>
    <w:rsid w:val="004E31E5"/>
    <w:rsid w:val="004E3998"/>
    <w:rsid w:val="004E51BD"/>
    <w:rsid w:val="004F0DB7"/>
    <w:rsid w:val="00515FDF"/>
    <w:rsid w:val="00525A3A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6432B7"/>
    <w:rsid w:val="00654EA7"/>
    <w:rsid w:val="00657111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A1EE8"/>
    <w:rsid w:val="009A7B81"/>
    <w:rsid w:val="009E1F79"/>
    <w:rsid w:val="009F1A77"/>
    <w:rsid w:val="009F3B87"/>
    <w:rsid w:val="00A003C6"/>
    <w:rsid w:val="00A030B8"/>
    <w:rsid w:val="00A319A1"/>
    <w:rsid w:val="00A35695"/>
    <w:rsid w:val="00A53D3A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914F4"/>
    <w:rsid w:val="00C94DF1"/>
    <w:rsid w:val="00CC2173"/>
    <w:rsid w:val="00CE6F38"/>
    <w:rsid w:val="00CF1FA1"/>
    <w:rsid w:val="00D02B3D"/>
    <w:rsid w:val="00D24610"/>
    <w:rsid w:val="00D62C9D"/>
    <w:rsid w:val="00D66F08"/>
    <w:rsid w:val="00D73B9B"/>
    <w:rsid w:val="00DB3922"/>
    <w:rsid w:val="00DB4F7A"/>
    <w:rsid w:val="00DC0BBD"/>
    <w:rsid w:val="00DD1363"/>
    <w:rsid w:val="00DE6140"/>
    <w:rsid w:val="00DE6B58"/>
    <w:rsid w:val="00E044F7"/>
    <w:rsid w:val="00E27765"/>
    <w:rsid w:val="00E32BF2"/>
    <w:rsid w:val="00E34F83"/>
    <w:rsid w:val="00E5376F"/>
    <w:rsid w:val="00E72557"/>
    <w:rsid w:val="00E73674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B6993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3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D3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D3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D3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D3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3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D3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D3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D3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D3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2015.</izvorni_sadrzaj>
    <derivirana_varijabla naziv="DomainObject.Predmet.DatumRjesavanja_1">28.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St-711/2014</izvorni_sadrzaj>
    <derivirana_varijabla naziv="DomainObject.Predmet.OznakaBroj_1">St-711/2014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FORMIRAN POMOĆNI OMOT 
U REFERADI</izvorni_sadrzaj>
    <derivirana_varijabla naziv="DomainObject.Predmet.PrimjedbaSuca_1">FORMIRAN POMOĆNI OMOT 
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Milošević</izvorni_sadrzaj>
    <derivirana_varijabla naziv="DomainObject.Predmet.ProtustrankaFormated_1">  Darko Milošević</derivirana_varijabla>
  </DomainObject.Predmet.ProtustrankaFormated>
  <DomainObject.Predmet.ProtustrankaFormatedOIB>
    <izvorni_sadrzaj>  Darko Milošević, OIB 40278115102</izvorni_sadrzaj>
    <derivirana_varijabla naziv="DomainObject.Predmet.ProtustrankaFormatedOIB_1">  Darko Milošević, OIB 40278115102</derivirana_varijabla>
  </DomainObject.Predmet.ProtustrankaFormatedOIB>
  <DomainObject.Predmet.ProtustrankaFormatedWithAdress>
    <izvorni_sadrzaj> Darko Milošević, Nova Ves 45, 10000 Zagreb</izvorni_sadrzaj>
    <derivirana_varijabla naziv="DomainObject.Predmet.ProtustrankaFormatedWithAdress_1"> Darko Milošević, Nova Ves 45, 10000 Zagreb</derivirana_varijabla>
  </DomainObject.Predmet.ProtustrankaFormatedWithAdress>
  <DomainObject.Predmet.ProtustrankaFormatedWithAdressOIB>
    <izvorni_sadrzaj> Darko Milošević, OIB 40278115102, Nova Ves 45, 10000 Zagreb</izvorni_sadrzaj>
    <derivirana_varijabla naziv="DomainObject.Predmet.ProtustrankaFormatedWithAdressOIB_1"> Darko Milošević, OIB 40278115102, Nova Ves 45, 10000 Zagreb</derivirana_varijabla>
  </DomainObject.Predmet.ProtustrankaFormatedWithAdressOIB>
  <DomainObject.Predmet.ProtustrankaWithAdress>
    <izvorni_sadrzaj>Darko Milošević Nova Ves 45, 10000 Zagreb</izvorni_sadrzaj>
    <derivirana_varijabla naziv="DomainObject.Predmet.ProtustrankaWithAdress_1">Darko Milošević Nova Ves 45, 10000 Zagreb</derivirana_varijabla>
  </DomainObject.Predmet.ProtustrankaWithAdress>
  <DomainObject.Predmet.ProtustrankaWithAdressOIB>
    <izvorni_sadrzaj>Darko Milošević, OIB 40278115102, Nova Ves 45, 10000 Zagreb</izvorni_sadrzaj>
    <derivirana_varijabla naziv="DomainObject.Predmet.ProtustrankaWithAdressOIB_1">Darko Milošević, OIB 40278115102, Nova Ves 45, 10000 Zagreb</derivirana_varijabla>
  </DomainObject.Predmet.ProtustrankaWithAdressOIB>
  <DomainObject.Predmet.ProtustrankaNazivFormated>
    <izvorni_sadrzaj>Darko Milošević</izvorni_sadrzaj>
    <derivirana_varijabla naziv="DomainObject.Predmet.ProtustrankaNazivFormated_1">Darko Milošević</derivirana_varijabla>
  </DomainObject.Predmet.ProtustrankaNazivFormated>
  <DomainObject.Predmet.ProtustrankaNazivFormatedOIB>
    <izvorni_sadrzaj>Darko Milošević, OIB 40278115102</izvorni_sadrzaj>
    <derivirana_varijabla naziv="DomainObject.Predmet.ProtustrankaNazivFormatedOIB_1">Darko Milošević, OIB 40278115102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Darko Milošević</item>
    </izvorni_sadrzaj>
    <derivirana_varijabla naziv="DomainObject.Predmet.ProtuStrankaListFormated_1">
      <item>Darko Milošević</item>
    </derivirana_varijabla>
  </DomainObject.Predmet.ProtuStrankaListFormated>
  <DomainObject.Predmet.ProtuStrankaListFormatedOIB>
    <izvorni_sadrzaj>
      <item>Darko Milošević, OIB 40278115102</item>
    </izvorni_sadrzaj>
    <derivirana_varijabla naziv="DomainObject.Predmet.ProtuStrankaListFormatedOIB_1">
      <item>Darko Milošević, OIB 40278115102</item>
    </derivirana_varijabla>
  </DomainObject.Predmet.ProtuStrankaListFormatedOIB>
  <DomainObject.Predmet.ProtuStrankaListFormatedWithAdress>
    <izvorni_sadrzaj>
      <item>Darko Milošević, Nova Ves 45, 10000 Zagreb</item>
    </izvorni_sadrzaj>
    <derivirana_varijabla naziv="DomainObject.Predmet.ProtuStrankaListFormatedWithAdress_1">
      <item>Darko Milošević, Nova Ves 45, 10000 Zagreb</item>
    </derivirana_varijabla>
  </DomainObject.Predmet.ProtuStrankaListFormatedWithAdress>
  <DomainObject.Predmet.ProtuStrankaListFormatedWithAdressOIB>
    <izvorni_sadrzaj>
      <item>Darko Milošević, OIB 40278115102, Nova Ves 45, 10000 Zagreb</item>
    </izvorni_sadrzaj>
    <derivirana_varijabla naziv="DomainObject.Predmet.ProtuStrankaListFormatedWithAdressOIB_1">
      <item>Darko Milošević, OIB 40278115102, Nova Ves 45, 10000 Zagreb</item>
    </derivirana_varijabla>
  </DomainObject.Predmet.ProtuStrankaListFormatedWithAdressOIB>
  <DomainObject.Predmet.ProtuStrankaListNazivFormated>
    <izvorni_sadrzaj>
      <item>Darko Milošević</item>
    </izvorni_sadrzaj>
    <derivirana_varijabla naziv="DomainObject.Predmet.ProtuStrankaListNazivFormated_1">
      <item>Darko Milošević</item>
    </derivirana_varijabla>
  </DomainObject.Predmet.ProtuStrankaListNazivFormated>
  <DomainObject.Predmet.ProtuStrankaListNazivFormatedOIB>
    <izvorni_sadrzaj>
      <item>Darko Milošević, OIB 40278115102</item>
    </izvorni_sadrzaj>
    <derivirana_varijabla naziv="DomainObject.Predmet.ProtuStrankaListNazivFormatedOIB_1">
      <item>Darko Milošević, OIB 40278115102</item>
    </derivirana_varijabla>
  </DomainObject.Predmet.ProtuStrankaListNazivFormatedOIB>
  <DomainObject.Predmet.OstaliListFormated>
    <izvorni_sadrzaj>
      <item>Ivica Boltužić</item>
    </izvorni_sadrzaj>
    <derivirana_varijabla naziv="DomainObject.Predmet.OstaliListFormated_1">
      <item>Ivica Boltužić</item>
    </derivirana_varijabla>
  </DomainObject.Predmet.OstaliListFormated>
  <DomainObject.Predmet.OstaliListFormatedOIB>
    <izvorni_sadrzaj>
      <item>Ivica Boltužić, OIB 24281705494</item>
    </izvorni_sadrzaj>
    <derivirana_varijabla naziv="DomainObject.Predmet.OstaliListFormatedOIB_1">
      <item>Ivica Boltužić, OIB 24281705494</item>
    </derivirana_varijabla>
  </DomainObject.Predmet.OstaliListFormatedOIB>
  <DomainObject.Predmet.OstaliListFormatedWithAdress>
    <izvorni_sadrzaj>
      <item>Ivica Boltužić, Jordanovac 113, 10000 Zagreb</item>
    </izvorni_sadrzaj>
    <derivirana_varijabla naziv="DomainObject.Predmet.OstaliListFormatedWithAdress_1">
      <item>Ivica Boltužić, Jordanovac 113, 10000 Zagreb</item>
    </derivirana_varijabla>
  </DomainObject.Predmet.OstaliListFormatedWithAdress>
  <DomainObject.Predmet.OstaliListFormatedWithAdressOIB>
    <izvorni_sadrzaj>
      <item>Ivica Boltužić, OIB 24281705494, Jordanovac 113, 10000 Zagreb</item>
    </izvorni_sadrzaj>
    <derivirana_varijabla naziv="DomainObject.Predmet.OstaliListFormatedWithAdressOIB_1">
      <item>Ivica Boltužić, OIB 24281705494, Jordanovac 113, 10000 Zagreb</item>
    </derivirana_varijabla>
  </DomainObject.Predmet.OstaliListFormatedWithAdressOIB>
  <DomainObject.Predmet.OstaliListNazivFormated>
    <izvorni_sadrzaj>
      <item>Ivica Boltužić</item>
    </izvorni_sadrzaj>
    <derivirana_varijabla naziv="DomainObject.Predmet.OstaliListNazivFormated_1">
      <item>Ivica Boltužić</item>
    </derivirana_varijabla>
  </DomainObject.Predmet.OstaliListNazivFormated>
  <DomainObject.Predmet.OstaliListNazivFormatedOIB>
    <izvorni_sadrzaj>
      <item>Ivica Boltužić, OIB 24281705494</item>
    </izvorni_sadrzaj>
    <derivirana_varijabla naziv="DomainObject.Predmet.OstaliListNazivFormatedOIB_1"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Darko Milošević</izvorni_sadrzaj>
    <derivirana_varijabla naziv="DomainObject.Predmet.ProtustrankaIDrugi_1">Darko Milošević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Darko Milošević, OIB 40278115102, Nova Ves 45, 10000 Zagreb</izvorni_sadrzaj>
    <derivirana_varijabla naziv="DomainObject.Predmet.ProtustrankaIDrugiAdressOIB_1">Darko Milošević, OIB 40278115102, Nova Ves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2015.</izvorni_sadrzaj>
    <derivirana_varijabla naziv="DomainObject.Predmet.OdlukaRjesenje.DatumDonosenjaOdluke_1">25.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St-711/2014-24</izvorni_sadrzaj>
    <derivirana_varijabla naziv="DomainObject.Predmet.OdlukaRjesenje.Oznaka_1">St-711/2014-24</derivirana_varijabla>
  </DomainObject.Predmet.OdlukaRjesenje.Oznaka>
  <DomainObject.Predmet.SudioniciListNaziv>
    <izvorni_sadrzaj>
      <item>Fina Regionalni centar Zagreb</item>
      <item>Darko Milošević</item>
      <item>VJEROVNICI</item>
      <item>Ivica Boltužić</item>
    </izvorni_sadrzaj>
    <derivirana_varijabla naziv="DomainObject.Predmet.SudioniciListNaziv_1">
      <item>Fina Regionalni centar Zagreb</item>
      <item>Darko Milošević</item>
      <item>VJEROVNICI</item>
      <item>Ivica Boltužić</item>
    </derivirana_varijabla>
  </DomainObject.Predmet.SudioniciListNaziv>
  <DomainObject.Predmet.SudioniciListAdressOIB>
    <izvorni_sadrzaj>
      <item>Fina Regionalni centar Zagreb, OIB 85821130368, Ilica 307,10000 Zagreb</item>
      <item>Darko Milošević, OIB 40278115102, Nova Ves 45,10000 Zagreb</item>
      <item>VJEROVNICI</item>
      <item>Ivica Boltužić, OIB 24281705494, Jordanovac 113,10000 Zagreb</item>
    </izvorni_sadrzaj>
    <derivirana_varijabla naziv="DomainObject.Predmet.SudioniciListAdressOIB_1">
      <item>Fina Regionalni centar Zagreb, OIB 85821130368, Ilica 307,10000 Zagreb</item>
      <item>Darko Milošević, OIB 40278115102, Nova Ves 45,10000 Zagreb</item>
      <item>VJEROVNICI</item>
      <item>Ivica Boltužić, OIB 24281705494,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40278115102</item>
      <item>, OIB null</item>
      <item>, OIB 24281705494</item>
    </izvorni_sadrzaj>
    <derivirana_varijabla naziv="DomainObject.Predmet.SudioniciListNazivOIB_1">
      <item>, OIB 85821130368</item>
      <item>, OIB 40278115102</item>
      <item>, OIB null</item>
      <item>, OIB 24281705494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224</properties:Words>
  <properties:Characters>1100</properties:Characters>
  <properties:Lines>42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2015-12-14T08:11:00Z</dcterms:created>
  <dc:creator>Nada Kraljić</dc:creator>
  <cp:lastModifiedBy>Vinka Mihalinčić</cp:lastModifiedBy>
  <cp:lastPrinted>2015-12-15T09:47:00Z</cp:lastPrinted>
  <dcterms:modified xmlns:xsi="http://www.w3.org/2001/XMLSchema-instance" xsi:type="dcterms:W3CDTF">2015-12-15T09:50:00Z</dcterms:modified>
  <cp:revision>11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