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9305" w14:paraId="fda9305" w:rsidRDefault="000E48A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37AAA">
        <w:rPr>
          <w:rFonts w:cs="Times New Roman" w:eastAsia="Times New Roman"/>
          <w:lang w:eastAsia="hr-HR"/>
        </w:rPr>
        <w:t>5905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37AAA">
        <w:rPr>
          <w:rFonts w:eastAsia="Times New Roman"/>
          <w:lang w:eastAsia="hr-HR"/>
        </w:rPr>
        <w:t>SENIORENBETREUUNG MIT HERZ REKRUTIERUNG jednostavno društvo s ograničenom odgovornošću za pružanje usluga, Zagreb, Draškovićeva 25, OIB: 55697727580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37AAA">
        <w:rPr>
          <w:rFonts w:cs="Times New Roman" w:eastAsia="Times New Roman"/>
          <w:lang w:eastAsia="hr-HR"/>
        </w:rPr>
        <w:t>21.302,24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DB4" w:rsidP="00101D38" w:rsidR="00243DB4">
      <w:pPr>
        <w:spacing w:after="0"/>
      </w:pPr>
      <w:r>
        <w:separator/>
      </w:r>
    </w:p>
  </w:endnote>
  <w:endnote w:id="0" w:type="continuationSeparator">
    <w:p w:rsidRDefault="00243DB4" w:rsidP="00101D38" w:rsidR="00243D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DB4" w:rsidP="00101D38" w:rsidR="00243DB4">
      <w:pPr>
        <w:spacing w:after="0"/>
      </w:pPr>
      <w:r>
        <w:separator/>
      </w:r>
    </w:p>
  </w:footnote>
  <w:footnote w:id="0" w:type="continuationSeparator">
    <w:p w:rsidRDefault="00243DB4" w:rsidP="00101D38" w:rsidR="00243DB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8A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37AAA">
      <w:t>5905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E48AE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E4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8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8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8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8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E4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8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8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8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8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5905</izvorni_sadrzaj>
    <derivirana_varijabla naziv="DomainObject.Predmet.Broj_1">5905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St-5905/2015</izvorni_sadrzaj>
    <derivirana_varijabla naziv="DomainObject.Predmet.OznakaBroj_1">St-5905/2015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Seniorenbetreuung mit Herz Rekrutierung j.d.o.o. zastupanog po punomoćniku Anja Katharina Michels</izvorni_sadrzaj>
    <derivirana_varijabla naziv="DomainObject.Predmet.ProtustrankaFormated_1">  Seniorenbetreuung mit Herz Rekrutierung j.d.o.o. zastupanog po punomoćniku Anja Katharina Michels</derivirana_varijabla>
  </DomainObject.Predmet.ProtustrankaFormated>
  <DomainObject.Predmet.ProtustrankaFormatedOIB>
    <izvorni_sadrzaj>  Seniorenbetreuung mit Herz Rekrutierung j.d.o.o., OIB 55697727580 zastupanog po punomoćniku Anja Katharina Michels</izvorni_sadrzaj>
    <derivirana_varijabla naziv="DomainObject.Predmet.ProtustrankaFormatedOIB_1">  Seniorenbetreuung mit Herz Rekrutierung j.d.o.o., OIB 55697727580 zastupanog po punomoćniku Anja Katharina Michels</derivirana_varijabla>
  </DomainObject.Predmet.ProtustrankaFormatedOIB>
  <DomainObject.Predmet.ProtustrankaFormatedWithAdress>
    <izvorni_sadrzaj> Seniorenbetreuung mit Herz Rekrutierung j.d.o.o., Draškovićeva 25, 10000 Zagreb zastupanog po punomoćniku Anja Katharina Michels</izvorni_sadrzaj>
    <derivirana_varijabla naziv="DomainObject.Predmet.ProtustrankaFormatedWithAdress_1"> Seniorenbetreuung mit Herz Rekrutierung j.d.o.o., Draškovićeva 25, 10000 Zagreb zastupanog po punomoćniku Anja Katharina Michels</derivirana_varijabla>
  </DomainObject.Predmet.ProtustrankaFormatedWithAdress>
  <DomainObject.Predmet.ProtustrankaFormatedWithAdressOIB>
    <izvorni_sadrzaj> Seniorenbetreuung mit Herz Rekrutierung j.d.o.o., OIB 55697727580, Draškovićeva 25, 10000 Zagreb zastupanog po punomoćniku Anja Katharina Michels</izvorni_sadrzaj>
    <derivirana_varijabla naziv="DomainObject.Predmet.ProtustrankaFormatedWithAdressOIB_1"> Seniorenbetreuung mit Herz Rekrutierung j.d.o.o., OIB 55697727580, Draškovićeva 25, 10000 Zagreb zastupanog po punomoćniku Anja Katharina Michels</derivirana_varijabla>
  </DomainObject.Predmet.ProtustrankaFormatedWithAdressOIB>
  <DomainObject.Predmet.ProtustrankaWithAdress>
    <izvorni_sadrzaj>Seniorenbetreuung mit Herz Rekrutierung j.d.o.o. Draškovićeva 25, 10000 Zagreb</izvorni_sadrzaj>
    <derivirana_varijabla naziv="DomainObject.Predmet.ProtustrankaWithAdress_1">Seniorenbetreuung mit Herz Rekrutierung j.d.o.o. Draškovićeva 25, 10000 Zagreb</derivirana_varijabla>
  </DomainObject.Predmet.ProtustrankaWithAdress>
  <DomainObject.Predmet.ProtustrankaWithAdressOIB>
    <izvorni_sadrzaj>Seniorenbetreuung mit Herz Rekrutierung j.d.o.o., OIB 55697727580, Draškovićeva 25, 10000 Zagreb</izvorni_sadrzaj>
    <derivirana_varijabla naziv="DomainObject.Predmet.ProtustrankaWithAdressOIB_1">Seniorenbetreuung mit Herz Rekrutierung j.d.o.o., OIB 55697727580, Draškovićeva 25, 10000 Zagreb</derivirana_varijabla>
  </DomainObject.Predmet.ProtustrankaWithAdressOIB>
  <DomainObject.Predmet.ProtustrankaNazivFormated>
    <izvorni_sadrzaj>Seniorenbetreuung mit Herz Rekrutierung j.d.o.o.</izvorni_sadrzaj>
    <derivirana_varijabla naziv="DomainObject.Predmet.ProtustrankaNazivFormated_1">Seniorenbetreuung mit Herz Rekrutierung j.d.o.o.</derivirana_varijabla>
  </DomainObject.Predmet.ProtustrankaNazivFormated>
  <DomainObject.Predmet.ProtustrankaNazivFormatedOIB>
    <izvorni_sadrzaj>Seniorenbetreuung mit Herz Rekrutierung j.d.o.o., OIB 55697727580</izvorni_sadrzaj>
    <derivirana_varijabla naziv="DomainObject.Predmet.ProtustrankaNazivFormatedOIB_1">Seniorenbetreuung mit Herz Rekrutierung j.d.o.o., OIB 55697727580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Seniorenbetreuung mit Herz Rekrutierung j.d.o.o. zastupanog po punomoćniku Anja Katharina Michels</item>
    </izvorni_sadrzaj>
    <derivirana_varijabla naziv="DomainObject.Predmet.ProtuStrankaListFormated_1">
      <item>Seniorenbetreuung mit Herz Rekrutierung j.d.o.o. zastupanog po punomoćniku Anja Katharina Michels</item>
    </derivirana_varijabla>
  </DomainObject.Predmet.ProtuStrankaListFormated>
  <DomainObject.Predmet.ProtuStrankaListFormatedOIB>
    <izvorni_sadrzaj>
      <item>Seniorenbetreuung mit Herz Rekrutierung j.d.o.o., OIB 55697727580 zastupanog po punomoćniku Anja Katharina Michels</item>
    </izvorni_sadrzaj>
    <derivirana_varijabla naziv="DomainObject.Predmet.ProtuStrankaListFormatedOIB_1">
      <item>Seniorenbetreuung mit Herz Rekrutierung j.d.o.o., OIB 55697727580 zastupanog po punomoćniku Anja Katharina Michels</item>
    </derivirana_varijabla>
  </DomainObject.Predmet.ProtuStrankaListFormatedOIB>
  <DomainObject.Predmet.ProtuStrankaListFormatedWithAdress>
    <izvorni_sadrzaj>
      <item>Seniorenbetreuung mit Herz Rekrutierung j.d.o.o., Draškovićeva 25, 10000 Zagreb zastupanog po punomoćniku Anja Katharina Michels</item>
    </izvorni_sadrzaj>
    <derivirana_varijabla naziv="DomainObject.Predmet.ProtuStrankaListFormatedWithAdress_1">
      <item>Seniorenbetreuung mit Herz Rekrutierung j.d.o.o., Draškovićeva 25, 10000 Zagreb zastupanog po punomoćniku Anja Katharina Michels</item>
    </derivirana_varijabla>
  </DomainObject.Predmet.ProtuStrankaListFormatedWithAdress>
  <DomainObject.Predmet.ProtuStrankaListFormatedWithAdressOIB>
    <izvorni_sadrzaj>
      <item>Seniorenbetreuung mit Herz Rekrutierung j.d.o.o., OIB 55697727580, Draškovićeva 25, 10000 Zagreb zastupanog po punomoćniku Anja Katharina Michels</item>
    </izvorni_sadrzaj>
    <derivirana_varijabla naziv="DomainObject.Predmet.ProtuStrankaListFormatedWithAdressOIB_1">
      <item>Seniorenbetreuung mit Herz Rekrutierung j.d.o.o., OIB 55697727580, Draškovićeva 25, 10000 Zagreb zastupanog po punomoćniku Anja Katharina Michels</item>
    </derivirana_varijabla>
  </DomainObject.Predmet.ProtuStrankaListFormatedWithAdressOIB>
  <DomainObject.Predmet.ProtuStrankaListNazivFormated>
    <izvorni_sadrzaj>
      <item>Seniorenbetreuung mit Herz Rekrutierung j.d.o.o.</item>
    </izvorni_sadrzaj>
    <derivirana_varijabla naziv="DomainObject.Predmet.ProtuStrankaListNazivFormated_1">
      <item>Seniorenbetreuung mit Herz Rekrutierung j.d.o.o.</item>
    </derivirana_varijabla>
  </DomainObject.Predmet.ProtuStrankaListNazivFormated>
  <DomainObject.Predmet.ProtuStrankaListNazivFormatedOIB>
    <izvorni_sadrzaj>
      <item>Seniorenbetreuung mit Herz Rekrutierung j.d.o.o., OIB 55697727580</item>
    </izvorni_sadrzaj>
    <derivirana_varijabla naziv="DomainObject.Predmet.ProtuStrankaListNazivFormatedOIB_1">
      <item>Seniorenbetreuung mit Herz Rekrutierung j.d.o.o., OIB 55697727580</item>
    </derivirana_varijabla>
  </DomainObject.Predmet.ProtuStrankaListNazivFormatedOIB>
  <DomainObject.Predmet.OstaliListFormated>
    <izvorni_sadrzaj>
      <item>Anja Katharina Michels punomoćnik sudionika u postupku Seniorenbetreuung mit Herz Rekrutierung j.d.o.o.</item>
    </izvorni_sadrzaj>
    <derivirana_varijabla naziv="DomainObject.Predmet.OstaliListFormated_1">
      <item>Anja Katharina Michels punomoćnik sudionika u postupku Seniorenbetreuung mit Herz Rekrutierung j.d.o.o.</item>
    </derivirana_varijabla>
  </DomainObject.Predmet.OstaliListFormated>
  <DomainObject.Predmet.OstaliListFormatedOIB>
    <izvorni_sadrzaj>
      <item>Anja Katharina Michels, OIB 38407592798 punomoćnik sudionika u postupku Seniorenbetreuung mit Herz Rekrutierung j.d.o.o.</item>
    </izvorni_sadrzaj>
    <derivirana_varijabla naziv="DomainObject.Predmet.OstaliListFormatedOIB_1">
      <item>Anja Katharina Michels, OIB 38407592798 punomoćnik sudionika u postupku Seniorenbetreuung mit Herz Rekrutierung j.d.o.o.</item>
    </derivirana_varijabla>
  </DomainObject.Predmet.OstaliListFormatedOIB>
  <DomainObject.Predmet.OstaliListFormatedWithAdress>
    <izvorni_sadrzaj>
      <item>Anja Katharina Michels, Friedensstrasse 11, 47677 Willich punomoćnik sudionika u postupku Seniorenbetreuung mit Herz Rekrutierung j.d.o.o.</item>
    </izvorni_sadrzaj>
    <derivirana_varijabla naziv="DomainObject.Predmet.OstaliListFormatedWithAdress_1">
      <item>Anja Katharina Michels, Friedensstrasse 11, 47677 Willich punomoćnik sudionika u postupku Seniorenbetreuung mit Herz Rekrutierung j.d.o.o.</item>
    </derivirana_varijabla>
  </DomainObject.Predmet.OstaliListFormatedWithAdress>
  <DomainObject.Predmet.OstaliListFormatedWithAdressOIB>
    <izvorni_sadrzaj>
      <item>Anja Katharina Michels, OIB 38407592798, Friedensstrasse 11, 47677 Willich punomoćnik sudionika u postupku Seniorenbetreuung mit Herz Rekrutierung j.d.o.o.</item>
    </izvorni_sadrzaj>
    <derivirana_varijabla naziv="DomainObject.Predmet.OstaliListFormatedWithAdressOIB_1">
      <item>Anja Katharina Michels, OIB 38407592798, Friedensstrasse 11, 47677 Willich punomoćnik sudionika u postupku Seniorenbetreuung mit Herz Rekrutierung j.d.o.o.</item>
    </derivirana_varijabla>
  </DomainObject.Predmet.OstaliListFormatedWithAdressOIB>
  <DomainObject.Predmet.OstaliListNazivFormated>
    <izvorni_sadrzaj>
      <item>Anja Katharina Michels</item>
    </izvorni_sadrzaj>
    <derivirana_varijabla naziv="DomainObject.Predmet.OstaliListNazivFormated_1">
      <item>Anja Katharina Michels</item>
    </derivirana_varijabla>
  </DomainObject.Predmet.OstaliListNazivFormated>
  <DomainObject.Predmet.OstaliListNazivFormatedOIB>
    <izvorni_sadrzaj>
      <item>Anja Katharina Michels, OIB 38407592798</item>
    </izvorni_sadrzaj>
    <derivirana_varijabla naziv="DomainObject.Predmet.OstaliListNazivFormatedOIB_1">
      <item>Anja Katharina Michels, OIB 38407592798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Seniorenbetreuung mit Herz Rekrutierung j.d.o.o.</izvorni_sadrzaj>
    <derivirana_varijabla naziv="DomainObject.Predmet.ProtustrankaIDrugi_1">Seniorenbetreuung mit Herz Rekrutierung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Seniorenbetreuung mit Herz Rekrutierung j.d.o.o., OIB 55697727580, Draškovićeva 25, 10000 Zagreb</izvorni_sadrzaj>
    <derivirana_varijabla naziv="DomainObject.Predmet.ProtustrankaIDrugiAdressOIB_1">Seniorenbetreuung mit Herz Rekrutierung j.d.o.o., OIB 55697727580, Draškovićeva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Seniorenbetreuung mit Herz Rekrutierung j.d.o.o.</item>
      <item>Anja Katharina Michels</item>
    </izvorni_sadrzaj>
    <derivirana_varijabla naziv="DomainObject.Predmet.SudioniciListNaziv_1">
      <item>FINA Regionalni centar Zagreb</item>
      <item>Seniorenbetreuung mit Herz Rekrutierung j.d.o.o.</item>
      <item>Anja Katharina Michels</item>
    </derivirana_varijabla>
  </DomainObject.Predmet.SudioniciListNaziv>
  <DomainObject.Predmet.SudioniciListAdressOIB>
    <izvorni_sadrzaj>
      <item>FINA Regionalni centar Zagreb, OIB 85821130368, Trg svibanjskih žrtava 1995. br.1,10000 Zagreb</item>
      <item>Seniorenbetreuung mit Herz Rekrutierung j.d.o.o., OIB 55697727580, Draškovićeva 25,10000 Zagreb</item>
      <item>Anja Katharina Michels, OIB 38407592798, Friedensstrasse 11,47677 Willich</item>
    </izvorni_sadrzaj>
    <derivirana_varijabla naziv="DomainObject.Predmet.SudioniciListAdressOIB_1">
      <item>FINA Regionalni centar Zagreb, OIB 85821130368, Trg svibanjskih žrtava 1995. br.1,10000 Zagreb</item>
      <item>Seniorenbetreuung mit Herz Rekrutierung j.d.o.o., OIB 55697727580, Draškovićeva 25,10000 Zagreb</item>
      <item>Anja Katharina Michels, OIB 38407592798, Friedensstrasse 11,47677 Willich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55697727580</item>
      <item>, OIB 38407592798</item>
    </izvorni_sadrzaj>
    <derivirana_varijabla naziv="DomainObject.Predmet.SudioniciListNazivOIB_1">
      <item>, OIB 85821130368</item>
      <item>, OIB 55697727580</item>
      <item>, OIB 38407592798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1418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2015-12-04T13:34:00Z</dcterms:created>
  <dc:creator>Draženka Prpić</dc:creator>
  <cp:lastModifiedBy>Draženka Prpić</cp:lastModifiedBy>
  <cp:lastPrinted>2015-12-04T13:34:00Z</cp:lastPrinted>
  <dcterms:modified xmlns:xsi="http://www.w3.org/2001/XMLSchema-instance" xsi:type="dcterms:W3CDTF">2015-12-04T13:35:00Z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