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61f6" w14:paraId="3c561f6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501639">
        <w:t>1686</w:t>
      </w:r>
      <w:r w:rsidRPr="00151FF0">
        <w:t>/1</w:t>
      </w:r>
      <w:r w:rsidR="00414684">
        <w:t>6</w:t>
      </w:r>
      <w:r w:rsidRPr="00151FF0">
        <w:t>-</w:t>
      </w:r>
      <w:r w:rsidR="00393577">
        <w:t>29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D58A1" w:rsidP="00A577B6" w:rsidR="00A577B6">
      <w:pPr>
        <w:ind w:firstLine="720"/>
        <w:jc w:val="both"/>
      </w:pPr>
      <w:r w:rsidRPr="00F220A9">
        <w:t xml:space="preserve">Trgovački sud u Osijeku, po sucu mr. sc. Tihomiru Kovačević, kao stečajnom sucu, </w:t>
      </w:r>
      <w:r w:rsidR="007302D7">
        <w:t>u</w:t>
      </w:r>
      <w:r w:rsidRPr="00F220A9">
        <w:t xml:space="preserve"> stečajno</w:t>
      </w:r>
      <w:r w:rsidR="007302D7">
        <w:t>m</w:t>
      </w:r>
      <w:r w:rsidRPr="00F220A9">
        <w:t xml:space="preserve"> postupk</w:t>
      </w:r>
      <w:r w:rsidR="007302D7">
        <w:t>u</w:t>
      </w:r>
      <w:r w:rsidR="00F508D6">
        <w:t xml:space="preserve"> nad dužnikom </w:t>
      </w:r>
      <w:r w:rsidR="00501639" w:rsidRPr="008C385A">
        <w:t>EURO-OSIJEK d.o.o. za trgovinu, graditeljstvo, promet i usluge, Osijek, Ivana Gundulića 28, MBS 030106064, OIB 22333437587</w:t>
      </w:r>
      <w:r w:rsidR="00A577B6" w:rsidRPr="000B1DB2">
        <w:t xml:space="preserve">, dana </w:t>
      </w:r>
      <w:r w:rsidR="00F508D6">
        <w:t>31</w:t>
      </w:r>
      <w:r w:rsidR="00A577B6">
        <w:t>.</w:t>
      </w:r>
      <w:r w:rsidR="00A577B6" w:rsidRPr="000B1DB2">
        <w:t xml:space="preserve"> </w:t>
      </w:r>
      <w:r w:rsidR="00F508D6">
        <w:t>listopad</w:t>
      </w:r>
      <w:r w:rsidR="00A577B6">
        <w:t>a</w:t>
      </w:r>
      <w:r w:rsidR="00A577B6" w:rsidRPr="000B1DB2">
        <w:t xml:space="preserve"> 201</w:t>
      </w:r>
      <w:r w:rsidR="00A577B6">
        <w:t>7</w:t>
      </w:r>
      <w:r w:rsidR="00A577B6"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93577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D35A57" w:rsidRPr="00D35A57">
        <w:t>Marko Tominac, Vinkovci, V. Nazora 3, OIB 98361792494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501639" w:rsidRPr="008C385A">
        <w:t>EURO-OSIJEK d.o.o. za trgovinu, graditeljstvo, promet i usluge, Osijek, Ivana Gundulića 28, MBS 030106064, OIB 22333437587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5D4B25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5D4B25">
        <w:t xml:space="preserve">iz </w:t>
      </w:r>
      <w:r w:rsidR="005D4B25" w:rsidRPr="005D4B25">
        <w:t>Fond</w:t>
      </w:r>
      <w:r w:rsidR="005D4B25">
        <w:t>a</w:t>
      </w:r>
      <w:r w:rsidR="005D4B25" w:rsidRPr="005D4B25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4E714C">
        <w:t>koji će dostaviti u roku od 8 dana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C02572">
        <w:t>1686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393577">
        <w:t>12</w:t>
      </w:r>
      <w:r w:rsidR="009B0F1B">
        <w:t xml:space="preserve"> od </w:t>
      </w:r>
      <w:r w:rsidR="00501639">
        <w:t>2</w:t>
      </w:r>
      <w:r w:rsidR="00393577">
        <w:t>9</w:t>
      </w:r>
      <w:r w:rsidR="009B0F1B">
        <w:t>.</w:t>
      </w:r>
      <w:r w:rsidR="005D46B1">
        <w:t>0</w:t>
      </w:r>
      <w:r w:rsidR="00501639">
        <w:t>8</w:t>
      </w:r>
      <w:r w:rsidR="009B0F1B">
        <w:t>.20</w:t>
      </w:r>
      <w:r w:rsidR="00FE5A6E">
        <w:t>1</w:t>
      </w:r>
      <w:r w:rsidR="009864D7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6166F5">
        <w:t>Marko Tominac iz Vinkovaca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782F39">
        <w:lastRenderedPageBreak/>
        <w:t>3</w:t>
      </w:r>
      <w:r w:rsidR="006166F5">
        <w:t>0</w:t>
      </w:r>
      <w:r w:rsidR="00D23353">
        <w:t>.</w:t>
      </w:r>
      <w:r w:rsidR="006166F5">
        <w:t>1</w:t>
      </w:r>
      <w:r w:rsidR="005D46B1">
        <w:t>0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6166F5" w:rsidRPr="006166F5">
        <w:t xml:space="preserve">31. listopada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2A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D58A1" w:rsidRPr="00FD58A1">
      <w:t>14 St-</w:t>
    </w:r>
    <w:r w:rsidR="00501639" w:rsidRPr="00501639">
      <w:t>1686</w:t>
    </w:r>
    <w:r w:rsidR="00393577" w:rsidRPr="00393577">
      <w:t>/16-29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410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93577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E714C"/>
    <w:rsid w:val="004F225F"/>
    <w:rsid w:val="004F5FD3"/>
    <w:rsid w:val="00500F4A"/>
    <w:rsid w:val="00501639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2A32"/>
    <w:rsid w:val="005C72BB"/>
    <w:rsid w:val="005D2747"/>
    <w:rsid w:val="005D46B1"/>
    <w:rsid w:val="005D4B25"/>
    <w:rsid w:val="005F0872"/>
    <w:rsid w:val="005F4DFA"/>
    <w:rsid w:val="0061543A"/>
    <w:rsid w:val="006166F5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A004C6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02572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35A57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08D6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2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A3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A3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A3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A3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2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A3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A3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A3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A3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veljače 2017.</izvorni_sadrzaj>
    <derivirana_varijabla naziv="DomainObject.Predmet.DatumArhiviranja_1">27.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>27. veljače 2027.</izvorni_sadrzaj>
    <derivirana_varijabla naziv="DomainObject.Predmet.DatumRokaCuvanja_1">27.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veljače 2017.</izvorni_sadrzaj>
    <derivirana_varijabla naziv="DomainObject.Predmet.DatumZatvaranja_1">27.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hr.ibm.icms.common.model.sluzbeneosobe.Referada@36363636[id=5784, dbStatus=null, naziv=14. Referada, oznaka=null, sudac=null] &lt;-hr.ibm.icms.common.model.sluzbeneosobe.Referada@36363636[status dodjele: =false]</izvorni_sadrzaj>
    <derivirana_varijabla naziv="DomainObject.Predmet.MjestoCuvanja_1">hr.ibm.icms.common.model.sluzbeneosobe.Referada@36363636[id=5784, dbStatus=null, naziv=14. Referada, oznaka=null, sudac=null] &lt;-hr.ibm.icms.common.model.sluzbeneosobe.Referada@36363636[status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St-1686/2016</izvorni_sadrzaj>
    <derivirana_varijabla naziv="DomainObject.Predmet.OznakaBroj_1">St-1686/2016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rj. Tt-16/8941-2</izvorni_sadrzaj>
    <derivirana_varijabla naziv="DomainObject.Predmet.PrimjedbaSuca_1">Subjekt brisan rj. Tt-16/8941-2</derivirana_varijabla>
  </DomainObject.Predmet.PrimjedbaSuca>
  <DomainObject.Predmet.ProtustrankaFormated>
    <izvorni_sadrzaj>  EURO-OSIJEK d.o.o. za trgovinu, graditeljstvo, promet i usluge</izvorni_sadrzaj>
    <derivirana_varijabla naziv="DomainObject.Predmet.ProtustrankaFormated_1">  EURO-OSIJEK d.o.o. za trgovinu, graditeljstvo, promet i usluge</derivirana_varijabla>
  </DomainObject.Predmet.ProtustrankaFormated>
  <DomainObject.Predmet.ProtustrankaFormatedOIB>
    <izvorni_sadrzaj>  EURO-OSIJEK d.o.o. za trgovinu, graditeljstvo, promet i usluge, OIB 22333437587</izvorni_sadrzaj>
    <derivirana_varijabla naziv="DomainObject.Predmet.ProtustrankaFormatedOIB_1">  EURO-OSIJEK d.o.o. za trgovinu, graditeljstvo, promet i usluge, OIB 22333437587</derivirana_varijabla>
  </DomainObject.Predmet.ProtustrankaFormatedOIB>
  <DomainObject.Predmet.ProtustrankaFormatedWithAdress>
    <izvorni_sadrzaj> EURO-OSIJEK d.o.o. za trgovinu, graditeljstvo, promet i usluge, Ivana Gundulića 28 , 31000 Osijek</izvorni_sadrzaj>
    <derivirana_varijabla naziv="DomainObject.Predmet.ProtustrankaFormatedWithAdress_1"> EURO-OSIJEK d.o.o. za trgovinu, graditeljstvo, promet i usluge, Ivana Gundulića 28 , 31000 Osijek</derivirana_varijabla>
  </DomainObject.Predmet.ProtustrankaFormatedWithAdress>
  <DomainObject.Predmet.ProtustrankaFormatedWithAdressOIB>
    <izvorni_sadrzaj> EURO-OSIJEK d.o.o. za trgovinu, graditeljstvo, promet i usluge, OIB 22333437587, Ivana Gundulića 28 , 31000 Osijek</izvorni_sadrzaj>
    <derivirana_varijabla naziv="DomainObject.Predmet.ProtustrankaFormatedWithAdressOIB_1"> EURO-OSIJEK d.o.o. za trgovinu, graditeljstvo, promet i usluge, OIB 22333437587, Ivana Gundulića 28 , 31000 Osijek</derivirana_varijabla>
  </DomainObject.Predmet.ProtustrankaFormatedWithAdressOIB>
  <DomainObject.Predmet.ProtustrankaWithAdress>
    <izvorni_sadrzaj>EURO-OSIJEK d.o.o. za trgovinu, graditeljstvo, promet i usluge Ivana Gundulića 28 , 31000 Osijek</izvorni_sadrzaj>
    <derivirana_varijabla naziv="DomainObject.Predmet.ProtustrankaWithAdress_1">EURO-OSIJEK d.o.o. za trgovinu, graditeljstvo, promet i usluge Ivana Gundulića 28 , 31000 Osijek</derivirana_varijabla>
  </DomainObject.Predmet.ProtustrankaWithAdress>
  <DomainObject.Predmet.ProtustrankaWithAdressOIB>
    <izvorni_sadrzaj>EURO-OSIJEK d.o.o. za trgovinu, graditeljstvo, promet i usluge, OIB 22333437587, Ivana Gundulića 28 , 31000 Osijek</izvorni_sadrzaj>
    <derivirana_varijabla naziv="DomainObject.Predmet.ProtustrankaWithAdressOIB_1">EURO-OSIJEK d.o.o. za trgovinu, graditeljstvo, promet i usluge, OIB 22333437587, Ivana Gundulića 28 , 31000 Osijek</derivirana_varijabla>
  </DomainObject.Predmet.ProtustrankaWithAdressOIB>
  <DomainObject.Predmet.ProtustrankaNazivFormated>
    <izvorni_sadrzaj>EURO-OSIJEK d.o.o. za trgovinu, graditeljstvo, promet i usluge</izvorni_sadrzaj>
    <derivirana_varijabla naziv="DomainObject.Predmet.ProtustrankaNazivFormated_1">EURO-OSIJEK d.o.o. za trgovinu, graditeljstvo, promet i usluge</derivirana_varijabla>
  </DomainObject.Predmet.ProtustrankaNazivFormated>
  <DomainObject.Predmet.ProtustrankaNazivFormatedOIB>
    <izvorni_sadrzaj>EURO-OSIJEK d.o.o. za trgovinu, graditeljstvo, promet i usluge, OIB 22333437587</izvorni_sadrzaj>
    <derivirana_varijabla naziv="DomainObject.Predmet.ProtustrankaNazivFormatedOIB_1">EURO-OSIJEK d.o.o. za trgovinu, graditeljstvo, promet i usluge, OIB 22333437587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EURO-OSIJEK d.o.o. za trgovinu, graditeljstvo, promet i usluge</item>
    </izvorni_sadrzaj>
    <derivirana_varijabla naziv="DomainObject.Predmet.ProtuStrankaListFormated_1">
      <item>EURO-OSIJEK d.o.o. za trgovinu, graditeljstvo, promet i usluge</item>
    </derivirana_varijabla>
  </DomainObject.Predmet.ProtuStrankaListFormated>
  <DomainObject.Predmet.ProtuStrankaListFormatedOIB>
    <izvorni_sadrzaj>
      <item>EURO-OSIJEK d.o.o. za trgovinu, graditeljstvo, promet i usluge, OIB 22333437587</item>
    </izvorni_sadrzaj>
    <derivirana_varijabla naziv="DomainObject.Predmet.ProtuStrankaListFormatedOIB_1">
      <item>EURO-OSIJEK d.o.o. za trgovinu, graditeljstvo, promet i usluge, OIB 22333437587</item>
    </derivirana_varijabla>
  </DomainObject.Predmet.ProtuStrankaListFormatedOIB>
  <DomainObject.Predmet.ProtuStrankaListFormatedWithAdress>
    <izvorni_sadrzaj>
      <item>EURO-OSIJEK d.o.o. za trgovinu, graditeljstvo, promet i usluge, Ivana Gundulića 28 , 31000 Osijek</item>
    </izvorni_sadrzaj>
    <derivirana_varijabla naziv="DomainObject.Predmet.ProtuStrankaListFormatedWithAdress_1">
      <item>EURO-OSIJEK d.o.o. za trgovinu, graditeljstvo, promet i usluge, Ivana Gundulića 28 , 31000 Osijek</item>
    </derivirana_varijabla>
  </DomainObject.Predmet.ProtuStrankaListFormatedWithAdress>
  <DomainObject.Predmet.ProtuStrankaListFormatedWithAdressOIB>
    <izvorni_sadrzaj>
      <item>EURO-OSIJEK d.o.o. za trgovinu, graditeljstvo, promet i usluge, OIB 22333437587, Ivana Gundulića 28 , 31000 Osijek</item>
    </izvorni_sadrzaj>
    <derivirana_varijabla naziv="DomainObject.Predmet.ProtuStrankaListFormatedWithAdressOIB_1">
      <item>EURO-OSIJEK d.o.o. za trgovinu, graditeljstvo, promet i usluge, OIB 22333437587, Ivana Gundulića 28 , 31000 Osijek</item>
    </derivirana_varijabla>
  </DomainObject.Predmet.ProtuStrankaListFormatedWithAdressOIB>
  <DomainObject.Predmet.ProtuStrankaListNazivFormated>
    <izvorni_sadrzaj>
      <item>EURO-OSIJEK d.o.o. za trgovinu, graditeljstvo, promet i usluge</item>
    </izvorni_sadrzaj>
    <derivirana_varijabla naziv="DomainObject.Predmet.ProtuStrankaListNazivFormated_1">
      <item>EURO-OSIJEK d.o.o. za trgovinu, graditeljstvo, promet i usluge</item>
    </derivirana_varijabla>
  </DomainObject.Predmet.ProtuStrankaListNazivFormated>
  <DomainObject.Predmet.ProtuStrankaListNazivFormatedOIB>
    <izvorni_sadrzaj>
      <item>EURO-OSIJEK d.o.o. za trgovinu, graditeljstvo, promet i usluge, OIB 22333437587</item>
    </izvorni_sadrzaj>
    <derivirana_varijabla naziv="DomainObject.Predmet.ProtuStrankaListNazivFormatedOIB_1">
      <item>EURO-OSIJEK d.o.o. za trgovinu, graditeljstvo, promet i usluge, OIB 22333437587</item>
    </derivirana_varijabla>
  </DomainObject.Predmet.ProtuStrankaListNazivFormatedOIB>
  <DomainObject.Predmet.OstaliListFormated>
    <izvorni_sadrzaj>
      <item>Marko Tominac</item>
      <item>ŽDO GUO Osijek</item>
      <item>Damir Horvat</item>
    </izvorni_sadrzaj>
    <derivirana_varijabla naziv="DomainObject.Predmet.OstaliListFormated_1">
      <item>Marko Tominac</item>
      <item>ŽDO GUO Osijek</item>
      <item>Damir Horvat</item>
    </derivirana_varijabla>
  </DomainObject.Predmet.OstaliListFormated>
  <DomainObject.Predmet.OstaliListFormatedOIB>
    <izvorni_sadrzaj>
      <item>Marko Tominac, OIB 98361792494</item>
      <item>ŽDO GUO Osijek</item>
      <item>Damir Horvat, OIB 96133837748</item>
    </izvorni_sadrzaj>
    <derivirana_varijabla naziv="DomainObject.Predmet.OstaliListFormatedOIB_1">
      <item>Marko Tominac, OIB 98361792494</item>
      <item>ŽDO GUO Osijek</item>
      <item>Damir Horvat, OIB 96133837748</item>
    </derivirana_varijabla>
  </DomainObject.Predmet.OstaliListFormatedOIB>
  <DomainObject.Predmet.OstaliListFormatedWithAdress>
    <izvorni_sadrzaj>
      <item>Marko Tominac, V. Nazora 3, 32100 Vinkovci</item>
      <item>ŽDO GUO Osijek</item>
      <item>Damir Horvat, Bakarska 12, 31000 Osijek</item>
    </izvorni_sadrzaj>
    <derivirana_varijabla naziv="DomainObject.Predmet.OstaliListFormatedWithAdress_1">
      <item>Marko Tominac, V. Nazora 3, 32100 Vinkovci</item>
      <item>ŽDO GUO Osijek</item>
      <item>Damir Horvat, Bakarska 12, 31000 Osijek</item>
    </derivirana_varijabla>
  </DomainObject.Predmet.OstaliListFormatedWithAdress>
  <DomainObject.Predmet.OstaliListFormatedWithAdressOIB>
    <izvorni_sadrzaj>
      <item>Marko Tominac, OIB 98361792494, V. Nazora 3, 32100 Vinkovci</item>
      <item>ŽDO GUO Osijek</item>
      <item>Damir Horvat, OIB 96133837748, Bakarska 12, 31000 Osijek</item>
    </izvorni_sadrzaj>
    <derivirana_varijabla naziv="DomainObject.Predmet.OstaliListFormatedWithAdressOIB_1">
      <item>Marko Tominac, OIB 98361792494, V. Nazora 3, 32100 Vinkovci</item>
      <item>ŽDO GUO Osijek</item>
      <item>Damir Horvat, OIB 96133837748, Bakarska 12, 31000 Osijek</item>
    </derivirana_varijabla>
  </DomainObject.Predmet.OstaliListFormatedWithAdressOIB>
  <DomainObject.Predmet.OstaliListNazivFormated>
    <izvorni_sadrzaj>
      <item>Marko Tominac</item>
      <item>ŽDO GUO Osijek</item>
      <item>Damir Horvat</item>
    </izvorni_sadrzaj>
    <derivirana_varijabla naziv="DomainObject.Predmet.OstaliListNazivFormated_1">
      <item>Marko Tominac</item>
      <item>ŽDO GUO Osijek</item>
      <item>Damir Horvat</item>
    </derivirana_varijabla>
  </DomainObject.Predmet.OstaliListNazivFormated>
  <DomainObject.Predmet.OstaliListNazivFormatedOIB>
    <izvorni_sadrzaj>
      <item>Marko Tominac, OIB 98361792494</item>
      <item>ŽDO GUO Osijek</item>
      <item>Damir Horvat, OIB 96133837748</item>
    </izvorni_sadrzaj>
    <derivirana_varijabla naziv="DomainObject.Predmet.OstaliListNazivFormatedOIB_1">
      <item>Marko Tominac, OIB 98361792494</item>
      <item>ŽDO GUO Osijek</item>
      <item>Damir Horvat, OIB 96133837748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EURO-OSIJEK d.o.o. za trgovinu, graditeljstvo, promet i usluge</izvorni_sadrzaj>
    <derivirana_varijabla naziv="DomainObject.Predmet.ProtustrankaIDrugi_1">EURO-OSIJEK d.o.o. za trgovinu, graditeljstvo, promet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EURO-OSIJEK d.o.o. za trgovinu, graditeljstvo, promet i usluge, OIB 22333437587, Ivana Gundulića 28 , 31000 Osijek</izvorni_sadrzaj>
    <derivirana_varijabla naziv="DomainObject.Predmet.ProtustrankaIDrugiAdressOIB_1">EURO-OSIJEK d.o.o. za trgovinu, graditeljstvo, promet i usluge, OIB 22333437587, Ivana Gundulića 28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>5. prosinca 2016.</izvorni_sadrzaj>
    <derivirana_varijabla naziv="DomainObject.Predmet.OdlukaRjesenje.DatumPravomocnosti_1">5. prosinca 2016.</derivirana_varijabla>
  </DomainObject.Predmet.OdlukaRjesenje.DatumPravomocnosti>
  <DomainObject.Predmet.OdlukaRjesenje.Oznaka>
    <izvorni_sadrzaj>St-1686/2016-19</izvorni_sadrzaj>
    <derivirana_varijabla naziv="DomainObject.Predmet.OdlukaRjesenje.Oznaka_1">St-1686/2016-19</derivirana_varijabla>
  </DomainObject.Predmet.OdlukaRjesenje.Oznaka>
  <DomainObject.Predmet.SudioniciListNaziv>
    <izvorni_sadrzaj>
      <item>FINA RC OSIJEK</item>
      <item>EURO-OSIJEK d.o.o. za trgovinu, graditeljstvo, promet i usluge</item>
      <item>Marko Tominac</item>
      <item>ŽDO GUO Osijek</item>
      <item>Damir Horvat</item>
    </izvorni_sadrzaj>
    <derivirana_varijabla naziv="DomainObject.Predmet.SudioniciListNaziv_1">
      <item>FINA RC OSIJEK</item>
      <item>EURO-OSIJEK d.o.o. za trgovinu, graditeljstvo, promet i usluge</item>
      <item>Marko Tominac</item>
      <item>ŽDO GUO Osijek</item>
      <item>Damir Horvat</item>
    </derivirana_varijabla>
  </DomainObject.Predmet.SudioniciListNaziv>
  <DomainObject.Predmet.SudioniciListAdressOIB>
    <izvorni_sadrzaj>
      <item>FINA RC OSIJEK, OIB 85821130368</item>
      <item>EURO-OSIJEK d.o.o. za trgovinu, graditeljstvo, promet i usluge, OIB 22333437587, Ivana Gundulića 28 ,31000 Osijek</item>
      <item>Marko Tominac, OIB 98361792494, V. Nazora 3,32100 Vinkovci</item>
      <item>ŽDO GUO Osijek</item>
      <item>Damir Horvat, OIB 96133837748, Bakarska 12,31000 Osijek</item>
    </izvorni_sadrzaj>
    <derivirana_varijabla naziv="DomainObject.Predmet.SudioniciListAdressOIB_1">
      <item>FINA RC OSIJEK, OIB 85821130368</item>
      <item>EURO-OSIJEK d.o.o. za trgovinu, graditeljstvo, promet i usluge, OIB 22333437587, Ivana Gundulića 28 ,31000 Osijek</item>
      <item>Marko Tominac, OIB 98361792494, V. Nazora 3,32100 Vinkovci</item>
      <item>ŽDO GUO Osijek</item>
      <item>Damir Horvat, OIB 96133837748, Bakarska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22333437587</item>
      <item>, OIB 98361792494</item>
      <item>, OIB null</item>
      <item>, OIB 96133837748</item>
    </izvorni_sadrzaj>
    <derivirana_varijabla naziv="DomainObject.Predmet.SudioniciListNazivOIB_1">
      <item>, OIB 85821130368</item>
      <item>, OIB 22333437587</item>
      <item>, OIB 98361792494</item>
      <item>, OIB null</item>
      <item>, OIB 96133837748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406</properties:Words>
  <properties:Characters>2242</properties:Characters>
  <properties:Lines>69</properties:Lines>
  <properties:Paragraphs>21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2017-10-31T10:45:00Z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