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2189f" w14:paraId="3f2189f" w:rsidRDefault="00D70CF1" w:rsidP="00D70CF1" w:rsidR="00125ED5">
      <w:pPr>
        <w:ind w:hanging="720" w:left="360"/>
        <w:jc w:val="right"/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D70CF1" w:rsidP="00D70CF1" w:rsidR="00D70CF1">
      <w:r>
        <w:rPr>
          <w:rStyle w:val="Naglaeno"/>
        </w:rPr>
        <w:t xml:space="preserve">             </w:t>
      </w:r>
      <w:r w:rsidR="006D19D3">
        <w:rPr>
          <w:b/>
          <w:bCs/>
          <w:noProof/>
          <w:lang w:eastAsia="hr-HR"/>
        </w:rPr>
        <w:drawing>
          <wp:inline distR="0" distL="0" distB="0" distT="0">
            <wp:extent cy="798830" cx="69469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8830" cx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0CF1" w:rsidP="00D70CF1" w:rsidR="00D70CF1"/>
    <w:p w:rsidRDefault="00D70CF1" w:rsidP="00D70CF1" w:rsidR="00D70CF1">
      <w:pPr>
        <w:ind w:hanging="720" w:left="360"/>
        <w:rPr>
          <w:b/>
        </w:rPr>
      </w:pPr>
      <w:r>
        <w:rPr>
          <w:b/>
        </w:rPr>
        <w:t xml:space="preserve">     REPUBLIKA HRVATSKA</w:t>
      </w:r>
      <w:r>
        <w:rPr>
          <w:b/>
        </w:rPr>
        <w:tab/>
      </w:r>
    </w:p>
    <w:p w:rsidRDefault="00D70CF1" w:rsidP="00D70CF1" w:rsidR="00125ED5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 </w:t>
      </w:r>
      <w:r>
        <w:rPr>
          <w:sz w:val="22"/>
          <w:szCs w:val="22"/>
        </w:rPr>
        <w:tab/>
      </w:r>
    </w:p>
    <w:p w:rsidRDefault="007E195C" w:rsidP="00125ED5" w:rsidR="00B75497" w:rsidRPr="007E195C">
      <w:pPr>
        <w:ind w:hanging="720" w:left="360"/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 w:rsidR="00F94690">
        <w:rPr>
          <w:sz w:val="22"/>
          <w:szCs w:val="22"/>
        </w:rPr>
        <w:t>3</w:t>
      </w:r>
      <w:r>
        <w:rPr>
          <w:sz w:val="22"/>
          <w:szCs w:val="22"/>
        </w:rPr>
        <w:t xml:space="preserve">  </w:t>
      </w:r>
      <w:r w:rsidRPr="00536C32">
        <w:rPr>
          <w:sz w:val="22"/>
          <w:szCs w:val="22"/>
        </w:rPr>
        <w:t>St-</w:t>
      </w:r>
      <w:r w:rsidR="00D7067A">
        <w:rPr>
          <w:sz w:val="22"/>
          <w:szCs w:val="22"/>
        </w:rPr>
        <w:t xml:space="preserve">2094/16-7           </w:t>
      </w:r>
      <w:r w:rsidR="00740FAF">
        <w:rPr>
          <w:sz w:val="22"/>
          <w:szCs w:val="22"/>
        </w:rPr>
        <w:t xml:space="preserve"> </w:t>
      </w:r>
      <w:r w:rsidR="001131BD">
        <w:rPr>
          <w:b/>
        </w:rPr>
        <w:t xml:space="preserve">   </w:t>
      </w:r>
    </w:p>
    <w:p w:rsidRDefault="00B75497" w:rsidP="00B75497" w:rsidR="00B75497">
      <w:pPr>
        <w:pStyle w:val="Naslov1"/>
        <w:rPr>
          <w:lang w:val="hr-HR"/>
        </w:rPr>
      </w:pPr>
    </w:p>
    <w:p w:rsidRDefault="00B75497" w:rsidP="00D70CF1" w:rsidR="00B75497" w:rsidRPr="00757EF7">
      <w:pPr>
        <w:pStyle w:val="Naslov1"/>
        <w:jc w:val="left"/>
        <w:rPr>
          <w:b w:val="false"/>
          <w:lang w:val="hr-HR"/>
        </w:rPr>
      </w:pPr>
    </w:p>
    <w:p w:rsidRDefault="00BE6F62" w:rsidP="00BE6F62" w:rsidR="00B75497" w:rsidRPr="00757EF7">
      <w:pPr>
        <w:pStyle w:val="Naslov1"/>
        <w:rPr>
          <w:b w:val="false"/>
          <w:lang w:val="hr-HR"/>
        </w:rPr>
      </w:pPr>
      <w:r w:rsidRPr="00757EF7">
        <w:rPr>
          <w:b w:val="false"/>
          <w:lang w:val="hr-HR"/>
        </w:rPr>
        <w:t xml:space="preserve">U  I M E  R E P U B L I K E  H R V A T S K E </w:t>
      </w:r>
    </w:p>
    <w:p w:rsidRDefault="00B75497" w:rsidP="00B75497" w:rsidR="00B75497" w:rsidRPr="00757EF7">
      <w:pPr>
        <w:pStyle w:val="Naslov1"/>
        <w:rPr>
          <w:b w:val="false"/>
          <w:lang w:val="es-ES"/>
        </w:rPr>
      </w:pPr>
      <w:r w:rsidRPr="00757EF7">
        <w:rPr>
          <w:b w:val="false"/>
          <w:lang w:val="hr-HR"/>
        </w:rPr>
        <w:t>R J E Š E N J E</w:t>
      </w:r>
    </w:p>
    <w:p w:rsidRDefault="00B75497" w:rsidP="00B75497" w:rsidR="00B75497" w:rsidRPr="00757EF7">
      <w:pPr>
        <w:jc w:val="center"/>
        <w:rPr>
          <w:bCs/>
        </w:rPr>
      </w:pPr>
    </w:p>
    <w:p w:rsidRDefault="00B75497" w:rsidP="00B75497" w:rsidR="00B75497">
      <w:pPr>
        <w:jc w:val="center"/>
        <w:rPr>
          <w:b/>
          <w:bCs/>
        </w:rPr>
      </w:pPr>
    </w:p>
    <w:p w:rsidRDefault="00720C3D" w:rsidP="00705D6A" w:rsidR="00B75497" w:rsidRPr="00705D6A">
      <w:pPr>
        <w:ind w:firstLine="708"/>
        <w:jc w:val="both"/>
      </w:pPr>
      <w:r>
        <w:t>TRGOVAČKI SUD U OSIJEKU</w:t>
      </w:r>
      <w:r w:rsidR="00B75497">
        <w:t xml:space="preserve">, po sucu </w:t>
      </w:r>
      <w:r w:rsidR="00BA00A7">
        <w:t>Gordani Njari</w:t>
      </w:r>
      <w:r w:rsidR="00B75497">
        <w:t>, u stečajnom predmetu</w:t>
      </w:r>
      <w:r w:rsidR="00561FE0">
        <w:rPr>
          <w:b/>
          <w:bCs/>
        </w:rPr>
        <w:t xml:space="preserve"> </w:t>
      </w:r>
      <w:r w:rsidR="00013F0F">
        <w:rPr>
          <w:bCs/>
        </w:rPr>
        <w:t>po</w:t>
      </w:r>
      <w:r w:rsidR="00013F0F">
        <w:t>vodom zahtjeva Financijske agencije Regionalni centar Osijek, Podružnica Osijek, L. Jagera 3, OIB 85821130368,</w:t>
      </w:r>
      <w:r w:rsidR="00013F0F">
        <w:rPr>
          <w:b/>
          <w:bCs/>
        </w:rPr>
        <w:t xml:space="preserve"> </w:t>
      </w:r>
      <w:r w:rsidR="00013F0F">
        <w:rPr>
          <w:bCs/>
        </w:rPr>
        <w:t xml:space="preserve">za provedbom skraćenog stečajnog postupka </w:t>
      </w:r>
      <w:r w:rsidR="00705D6A">
        <w:rPr>
          <w:bCs/>
        </w:rPr>
        <w:t xml:space="preserve">nad dužnikom </w:t>
      </w:r>
      <w:r w:rsidR="00740FAF" w:rsidRPr="00740FAF">
        <w:rPr>
          <w:bCs/>
        </w:rPr>
        <w:t xml:space="preserve">KAPITEL IN </w:t>
      </w:r>
      <w:r w:rsidR="00A355E5">
        <w:rPr>
          <w:bCs/>
        </w:rPr>
        <w:t xml:space="preserve">d.o.o.  </w:t>
      </w:r>
      <w:r w:rsidR="00740FAF" w:rsidRPr="00740FAF">
        <w:rPr>
          <w:bCs/>
        </w:rPr>
        <w:t>Osijek, Ružina 41, MBS: 030098656, OIB: 15371251662,</w:t>
      </w:r>
      <w:r w:rsidR="00740FAF">
        <w:rPr>
          <w:bCs/>
        </w:rPr>
        <w:t xml:space="preserve">  </w:t>
      </w:r>
      <w:r w:rsidR="00D346BA">
        <w:rPr>
          <w:bCs/>
        </w:rPr>
        <w:t>dana</w:t>
      </w:r>
      <w:r w:rsidR="00A355E5">
        <w:rPr>
          <w:bCs/>
        </w:rPr>
        <w:t xml:space="preserve"> 26. rujna </w:t>
      </w:r>
      <w:r w:rsidR="00740FAF">
        <w:rPr>
          <w:bCs/>
        </w:rPr>
        <w:t xml:space="preserve"> 2016.  </w:t>
      </w:r>
    </w:p>
    <w:p w:rsidRDefault="00B75497" w:rsidP="00B75497" w:rsidR="00B75497">
      <w:pPr>
        <w:jc w:val="both"/>
      </w:pPr>
    </w:p>
    <w:p w:rsidRDefault="00B75497" w:rsidP="00B75497" w:rsidR="00B75497" w:rsidRPr="002321C7">
      <w:pPr>
        <w:jc w:val="center"/>
        <w:rPr>
          <w:bCs/>
        </w:rPr>
      </w:pPr>
      <w:r w:rsidRPr="002321C7">
        <w:t xml:space="preserve">    r i j e š i o   j e</w:t>
      </w:r>
    </w:p>
    <w:p w:rsidRDefault="00B75497" w:rsidP="00B75497" w:rsidR="00B75497">
      <w:pPr>
        <w:jc w:val="both"/>
      </w:pPr>
    </w:p>
    <w:p w:rsidRDefault="009927A0" w:rsidP="00B15931" w:rsidR="00705D6A">
      <w:pPr>
        <w:ind w:firstLine="720"/>
        <w:jc w:val="both"/>
        <w:rPr>
          <w:bCs/>
        </w:rPr>
      </w:pPr>
      <w:r>
        <w:t xml:space="preserve">Obustavlja se skraćeni stečajni postupak nad dužnikom </w:t>
      </w:r>
      <w:r w:rsidRPr="009927A0">
        <w:t xml:space="preserve">KAPITEL IN </w:t>
      </w:r>
      <w:r w:rsidR="00A355E5">
        <w:t xml:space="preserve">d.o.o.   </w:t>
      </w:r>
      <w:r w:rsidRPr="009927A0">
        <w:t xml:space="preserve"> Osijek, Ružina 41, MBS: 030098656, OIB: 15371251662,</w:t>
      </w:r>
      <w:r w:rsidR="005A3426">
        <w:t xml:space="preserve"> </w:t>
      </w:r>
      <w:r w:rsidR="00B15931">
        <w:t xml:space="preserve">a zahtjev </w:t>
      </w:r>
      <w:r>
        <w:t xml:space="preserve">FINE Regionalni centar Osijek, Podružnica Osijek od </w:t>
      </w:r>
      <w:r w:rsidR="00CE4EC2">
        <w:t xml:space="preserve">09. kolovoza </w:t>
      </w:r>
      <w:r w:rsidR="00B15931">
        <w:t>2016.</w:t>
      </w:r>
      <w:r>
        <w:t xml:space="preserve"> zaprimljen kod ovog suda </w:t>
      </w:r>
      <w:r w:rsidR="00CE4EC2">
        <w:t xml:space="preserve">10. kolovoza </w:t>
      </w:r>
      <w:r w:rsidR="00B15931">
        <w:t xml:space="preserve">2016. </w:t>
      </w:r>
      <w:r>
        <w:t>Klasa: 110-07/1</w:t>
      </w:r>
      <w:r w:rsidR="00B15931">
        <w:t>6</w:t>
      </w:r>
      <w:r>
        <w:t>-01/04, Urudžbeni broj: 04-06-1</w:t>
      </w:r>
      <w:r w:rsidR="00CE4EC2">
        <w:t>6</w:t>
      </w:r>
      <w:r>
        <w:t>-</w:t>
      </w:r>
      <w:r w:rsidR="00CE4EC2">
        <w:t>11042 s</w:t>
      </w:r>
      <w:r w:rsidR="00B15931">
        <w:t xml:space="preserve">e odbacuje. </w:t>
      </w:r>
    </w:p>
    <w:p w:rsidRDefault="000F37AE" w:rsidP="000F37AE" w:rsidR="000F37AE">
      <w:pPr>
        <w:pStyle w:val="Naslov1"/>
        <w:jc w:val="left"/>
        <w:rPr>
          <w:lang w:val="hr-HR"/>
        </w:rPr>
      </w:pPr>
    </w:p>
    <w:p w:rsidRDefault="00B75497" w:rsidP="00B75497" w:rsidR="00B75497" w:rsidRPr="002321C7">
      <w:pPr>
        <w:pStyle w:val="Naslov1"/>
        <w:rPr>
          <w:b w:val="false"/>
          <w:lang w:val="hr-HR"/>
        </w:rPr>
      </w:pPr>
      <w:r w:rsidRPr="002321C7">
        <w:rPr>
          <w:b w:val="false"/>
          <w:lang w:val="hr-HR"/>
        </w:rPr>
        <w:t>Obrazloženje</w:t>
      </w:r>
    </w:p>
    <w:p w:rsidRDefault="0027709B" w:rsidP="00B75497" w:rsidR="0027709B">
      <w:pPr>
        <w:jc w:val="both"/>
        <w:rPr>
          <w:b/>
          <w:bCs/>
        </w:rPr>
      </w:pPr>
    </w:p>
    <w:p w:rsidRDefault="00BE3A23" w:rsidP="0027709B" w:rsidR="0027709B">
      <w:pPr>
        <w:ind w:firstLine="720"/>
        <w:jc w:val="both"/>
      </w:pPr>
      <w:r>
        <w:t xml:space="preserve">Na zahtjev FINE Regionalni centar Osijek </w:t>
      </w:r>
      <w:r w:rsidR="0027709B">
        <w:t xml:space="preserve">za provedbu skraćenog stečajnog postupka nad dužnikom </w:t>
      </w:r>
      <w:r w:rsidR="005A3426" w:rsidRPr="005A3426">
        <w:t xml:space="preserve">KAPITEL IN </w:t>
      </w:r>
      <w:r w:rsidR="00C3580C">
        <w:t xml:space="preserve">d.o.o.  </w:t>
      </w:r>
      <w:r w:rsidR="005A3426" w:rsidRPr="005A3426">
        <w:t>Osijek, Ružina 41, MBS: 030098656, OIB: 15371251662,</w:t>
      </w:r>
      <w:r w:rsidR="005A3426">
        <w:t xml:space="preserve"> </w:t>
      </w:r>
      <w:r w:rsidR="0071726A">
        <w:rPr>
          <w:bCs/>
        </w:rPr>
        <w:t>Trgovački</w:t>
      </w:r>
      <w:r w:rsidR="0027709B">
        <w:rPr>
          <w:bCs/>
        </w:rPr>
        <w:t xml:space="preserve"> sud </w:t>
      </w:r>
      <w:r w:rsidR="0071726A">
        <w:rPr>
          <w:bCs/>
        </w:rPr>
        <w:t>u Osijeku</w:t>
      </w:r>
      <w:r w:rsidR="0009777D">
        <w:rPr>
          <w:bCs/>
        </w:rPr>
        <w:t xml:space="preserve"> je</w:t>
      </w:r>
      <w:r w:rsidR="0071726A">
        <w:rPr>
          <w:bCs/>
        </w:rPr>
        <w:t xml:space="preserve"> </w:t>
      </w:r>
      <w:r w:rsidR="0027709B">
        <w:rPr>
          <w:bCs/>
        </w:rPr>
        <w:t xml:space="preserve">sukladno čl. 430. </w:t>
      </w:r>
      <w:r w:rsidR="0027709B" w:rsidRPr="0015501B">
        <w:t>Stečajn</w:t>
      </w:r>
      <w:r w:rsidR="0027709B">
        <w:t xml:space="preserve">og zakona </w:t>
      </w:r>
      <w:r w:rsidR="0027709B" w:rsidRPr="0015501B">
        <w:t>(„Narodne novine“ br. 71/15. u daljnjem tekstu SZ-a)</w:t>
      </w:r>
      <w:r w:rsidR="0027709B">
        <w:t xml:space="preserve"> </w:t>
      </w:r>
      <w:r w:rsidR="0009777D">
        <w:rPr>
          <w:bCs/>
        </w:rPr>
        <w:t xml:space="preserve"> dana </w:t>
      </w:r>
      <w:r w:rsidR="00066910">
        <w:rPr>
          <w:bCs/>
        </w:rPr>
        <w:t>13. rujna</w:t>
      </w:r>
      <w:r w:rsidR="0022534A">
        <w:rPr>
          <w:bCs/>
        </w:rPr>
        <w:t xml:space="preserve"> 2016. </w:t>
      </w:r>
      <w:r w:rsidR="0027709B">
        <w:t>objavio oglas na mrežnoj stranici e-oglasna ploča sudova</w:t>
      </w:r>
      <w:r w:rsidR="00846D54">
        <w:t xml:space="preserve"> pod poslovnim brojem </w:t>
      </w:r>
      <w:r w:rsidR="0071726A">
        <w:t>St-</w:t>
      </w:r>
      <w:r w:rsidR="00066910">
        <w:t xml:space="preserve">2094/16-3 </w:t>
      </w:r>
      <w:r w:rsidR="003E6B9E">
        <w:t>kojim je pozvao osob</w:t>
      </w:r>
      <w:r w:rsidR="00846D54">
        <w:t>u</w:t>
      </w:r>
      <w:r w:rsidR="003E6B9E">
        <w:t xml:space="preserve"> ovlašten</w:t>
      </w:r>
      <w:r w:rsidR="00846D54">
        <w:t>u</w:t>
      </w:r>
      <w:r w:rsidR="003E6B9E">
        <w:t xml:space="preserve"> za zastupanje dužnika da u roku od l5 dana od dana objave oglasa podnes</w:t>
      </w:r>
      <w:r w:rsidR="00846D54">
        <w:t>e</w:t>
      </w:r>
      <w:r w:rsidR="003E6B9E">
        <w:t xml:space="preserve"> sudu javnobilježnički ovjerovljeni popis imovine i obveza na propisanom obrascu te vjerovnike da najkasnije u roku od 45 dana od objave oglase predlož</w:t>
      </w:r>
      <w:r w:rsidR="00846D54">
        <w:t xml:space="preserve">e otvaranje stečajnog postupka, te da uplate predujam u iznosu od 10.000,00 kn za pokriće troškova tog postupka na žiro-račun ovoga suda. </w:t>
      </w:r>
    </w:p>
    <w:p w:rsidRDefault="003E6B9E" w:rsidP="0027709B" w:rsidR="003E6B9E">
      <w:pPr>
        <w:ind w:firstLine="720"/>
        <w:jc w:val="both"/>
      </w:pPr>
    </w:p>
    <w:p w:rsidRDefault="0071726A" w:rsidP="001A31D7" w:rsidR="003E6B9E">
      <w:pPr>
        <w:ind w:firstLine="720"/>
        <w:jc w:val="both"/>
      </w:pPr>
      <w:r>
        <w:t xml:space="preserve">Podneskom </w:t>
      </w:r>
      <w:r w:rsidR="00F324C7">
        <w:t xml:space="preserve">zaprimljenim kod ovog suda </w:t>
      </w:r>
      <w:r w:rsidR="00C3580C">
        <w:t>14</w:t>
      </w:r>
      <w:r w:rsidR="00066910">
        <w:t>.</w:t>
      </w:r>
      <w:r w:rsidR="00C3580C">
        <w:t xml:space="preserve"> r</w:t>
      </w:r>
      <w:r w:rsidR="00066910">
        <w:t>ujna</w:t>
      </w:r>
      <w:r w:rsidR="0022534A">
        <w:t xml:space="preserve"> 2016.</w:t>
      </w:r>
      <w:r w:rsidR="00F324C7">
        <w:t xml:space="preserve"> stečajni dužnik je predložio obustavu postupka budući je </w:t>
      </w:r>
      <w:r w:rsidR="0022534A">
        <w:t>izmirio dospjele obveze te je</w:t>
      </w:r>
      <w:r w:rsidR="00D93374">
        <w:t xml:space="preserve"> po pozivu suda </w:t>
      </w:r>
      <w:r w:rsidR="000E2F16">
        <w:t xml:space="preserve">dana 23. rujna 2016.  dostavio  </w:t>
      </w:r>
      <w:r w:rsidR="00D93374">
        <w:t xml:space="preserve">potvrdu o blokadi računa i novčanih sredstava ovršenika </w:t>
      </w:r>
      <w:r w:rsidR="001A31D7">
        <w:t xml:space="preserve">FINE </w:t>
      </w:r>
      <w:r w:rsidR="00F324C7">
        <w:t xml:space="preserve">Sektor poslovne mreže </w:t>
      </w:r>
      <w:r w:rsidR="001A31D7">
        <w:t>Osijek</w:t>
      </w:r>
      <w:r w:rsidR="00223CB6">
        <w:t xml:space="preserve"> od </w:t>
      </w:r>
      <w:r w:rsidR="002114C0">
        <w:t xml:space="preserve">21. rujna 2016. </w:t>
      </w:r>
      <w:r w:rsidR="00223CB6">
        <w:t>iz koje</w:t>
      </w:r>
      <w:r w:rsidR="001A31D7">
        <w:t>g</w:t>
      </w:r>
      <w:r w:rsidR="00223CB6">
        <w:t xml:space="preserve"> je razvidno da </w:t>
      </w:r>
      <w:r w:rsidR="00AE46B8">
        <w:t xml:space="preserve">na </w:t>
      </w:r>
      <w:r w:rsidR="000033B8">
        <w:t>dan</w:t>
      </w:r>
      <w:r w:rsidR="00AF446D">
        <w:t xml:space="preserve"> </w:t>
      </w:r>
      <w:r w:rsidR="002114C0">
        <w:t>21.</w:t>
      </w:r>
      <w:r w:rsidR="000E2F16">
        <w:t xml:space="preserve"> rujna  </w:t>
      </w:r>
      <w:r w:rsidR="00AF446D">
        <w:t xml:space="preserve"> 2016.</w:t>
      </w:r>
      <w:r w:rsidR="00AE46B8">
        <w:t xml:space="preserve"> dužnik</w:t>
      </w:r>
      <w:r w:rsidR="00AF446D">
        <w:t xml:space="preserve"> nema </w:t>
      </w:r>
      <w:r w:rsidR="00AE46B8">
        <w:t>ne</w:t>
      </w:r>
      <w:r w:rsidR="00AF446D">
        <w:t xml:space="preserve">podmirenih obveza  te da isti nije u blokadi.                                            </w:t>
      </w:r>
    </w:p>
    <w:p w:rsidRDefault="00124F84" w:rsidP="0027709B" w:rsidR="00124F84">
      <w:pPr>
        <w:ind w:firstLine="720"/>
        <w:jc w:val="both"/>
      </w:pPr>
    </w:p>
    <w:p w:rsidRDefault="00124F84" w:rsidP="00A45F81" w:rsidR="00D53B66" w:rsidRPr="00A45F81">
      <w:pPr>
        <w:ind w:firstLine="720"/>
        <w:jc w:val="both"/>
      </w:pPr>
      <w:r>
        <w:t xml:space="preserve">Iz navedenog slijedi da je dužnik postao sposoban za plaćanje slijedom čega je valjalo obustaviti skraćeni stečajni postupak </w:t>
      </w:r>
      <w:r w:rsidR="00F30BD9">
        <w:t>i riješiti kao u izreci sukladno čl. 128. st. 9. SZ-a</w:t>
      </w:r>
      <w:r w:rsidR="000011EC">
        <w:t>.</w:t>
      </w:r>
    </w:p>
    <w:p w:rsidRDefault="00B75497" w:rsidP="00B75497" w:rsidR="00B75497">
      <w:pPr>
        <w:jc w:val="both"/>
      </w:pPr>
    </w:p>
    <w:p w:rsidRDefault="00B75497" w:rsidP="00A45F81" w:rsidR="00FB7F6B" w:rsidRPr="00A45F81">
      <w:pPr>
        <w:jc w:val="both"/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2114C0">
        <w:rPr>
          <w:bCs/>
        </w:rPr>
        <w:t xml:space="preserve">26. rujna </w:t>
      </w:r>
      <w:r w:rsidR="00AE46B8">
        <w:rPr>
          <w:bCs/>
        </w:rPr>
        <w:t xml:space="preserve"> 2016.                        </w:t>
      </w:r>
    </w:p>
    <w:p w:rsidRDefault="00FB7F6B" w:rsidP="00FB7F6B" w:rsidR="00FB7F6B">
      <w:pPr>
        <w:ind w:firstLine="708" w:left="1416"/>
        <w:jc w:val="both"/>
        <w:rPr>
          <w:b/>
          <w:bCs/>
        </w:rPr>
      </w:pPr>
    </w:p>
    <w:p w:rsidRDefault="00E64420" w:rsidP="00E64420" w:rsidR="00E64420">
      <w:pPr>
        <w:ind w:firstLine="708" w:left="1416"/>
        <w:jc w:val="both"/>
        <w:rPr>
          <w:b/>
          <w:bCs/>
        </w:rPr>
      </w:pPr>
    </w:p>
    <w:p w:rsidRDefault="00E64420" w:rsidP="00E64420" w:rsidR="00E64420">
      <w:pPr>
        <w:jc w:val="both"/>
      </w:pPr>
      <w:r>
        <w:t xml:space="preserve">ZAPISNIČAR                                                                                             S U D A C </w:t>
      </w:r>
    </w:p>
    <w:p w:rsidRDefault="00E64420" w:rsidP="00E64420" w:rsidR="00E64420">
      <w:pPr>
        <w:jc w:val="both"/>
      </w:pPr>
      <w:r>
        <w:t xml:space="preserve">Sanja Ban                                                                                                  Gordana Njari </w:t>
      </w:r>
    </w:p>
    <w:p w:rsidRDefault="00E64420" w:rsidP="00E64420" w:rsidR="00E64420">
      <w:pPr>
        <w:jc w:val="both"/>
      </w:pPr>
    </w:p>
    <w:p w:rsidRDefault="00E64420" w:rsidP="00E64420" w:rsidR="00E64420">
      <w:pPr>
        <w:jc w:val="both"/>
        <w:rPr>
          <w:b/>
          <w:bCs/>
        </w:rPr>
      </w:pPr>
    </w:p>
    <w:p w:rsidRDefault="00E64420" w:rsidP="00E64420" w:rsidR="00E64420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E64420" w:rsidP="00E64420" w:rsidR="00E64420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E64420" w:rsidP="00E64420" w:rsidR="00E64420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E64420" w:rsidP="00E64420" w:rsidR="00E64420">
      <w:pPr>
        <w:pStyle w:val="Tijeloteksta"/>
        <w:rPr>
          <w:bCs/>
          <w:lang w:val="hr-HR"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E64420" w:rsidP="00E64420" w:rsidR="00E64420">
      <w:pPr>
        <w:jc w:val="both"/>
        <w:rPr>
          <w:bCs/>
        </w:rPr>
      </w:pPr>
      <w:r>
        <w:rPr>
          <w:bCs/>
        </w:rPr>
        <w:t>D N A :</w:t>
      </w:r>
    </w:p>
    <w:p w:rsidRDefault="00E64420" w:rsidP="00E64420" w:rsidR="00E64420">
      <w:pPr>
        <w:numPr>
          <w:ilvl w:val="0"/>
          <w:numId w:val="2"/>
        </w:numPr>
        <w:jc w:val="both"/>
      </w:pPr>
      <w:r>
        <w:t>Predlagatelju na njihov poslovni broj</w:t>
      </w:r>
    </w:p>
    <w:p w:rsidRDefault="00E64420" w:rsidP="00E64420" w:rsidR="00E64420">
      <w:pPr>
        <w:numPr>
          <w:ilvl w:val="0"/>
          <w:numId w:val="2"/>
        </w:numPr>
        <w:jc w:val="both"/>
      </w:pPr>
      <w:r>
        <w:t xml:space="preserve">Dužniku  </w:t>
      </w:r>
    </w:p>
    <w:p w:rsidRDefault="00E64420" w:rsidP="00E64420" w:rsidR="00E64420">
      <w:pPr>
        <w:numPr>
          <w:ilvl w:val="0"/>
          <w:numId w:val="2"/>
        </w:numPr>
        <w:jc w:val="both"/>
      </w:pPr>
      <w:r>
        <w:t xml:space="preserve">e-oglasna ploča suda           </w:t>
      </w:r>
    </w:p>
    <w:p w:rsidRDefault="00E64420" w:rsidP="00E64420" w:rsidR="00E64420">
      <w:pPr>
        <w:numPr>
          <w:ilvl w:val="0"/>
          <w:numId w:val="2"/>
        </w:numPr>
        <w:jc w:val="both"/>
      </w:pPr>
      <w:r>
        <w:t xml:space="preserve">Rj. obustavom </w:t>
      </w:r>
    </w:p>
    <w:p w:rsidRDefault="00E64420" w:rsidP="00E64420" w:rsidR="00E64420">
      <w:pPr>
        <w:numPr>
          <w:ilvl w:val="0"/>
          <w:numId w:val="2"/>
        </w:numPr>
        <w:jc w:val="both"/>
      </w:pPr>
      <w:r>
        <w:t xml:space="preserve">K 19.10.         </w:t>
      </w:r>
    </w:p>
    <w:p w:rsidRDefault="00E64420" w:rsidP="00E64420" w:rsidR="00E64420">
      <w:pPr>
        <w:ind w:left="360"/>
        <w:jc w:val="both"/>
      </w:pPr>
    </w:p>
    <w:p w:rsidRDefault="00FB7F6B" w:rsidP="00FB7F6B" w:rsidR="00FB7F6B">
      <w:pPr>
        <w:rPr>
          <w:rFonts w:cs="Tahoma" w:hAnsi="Tahoma" w:ascii="Tahoma"/>
          <w:b/>
        </w:rPr>
      </w:pPr>
    </w:p>
    <w:p w:rsidRDefault="00FB7F6B" w:rsidP="00C16430" w:rsidR="00FB7F6B">
      <w:pPr>
        <w:ind w:firstLine="708" w:left="1416"/>
        <w:jc w:val="both"/>
        <w:rPr>
          <w:b/>
          <w:bCs/>
        </w:rPr>
      </w:pPr>
    </w:p>
    <w:p w:rsidRDefault="00FB7F6B" w:rsidP="00C16430" w:rsidR="00FB7F6B">
      <w:pPr>
        <w:ind w:firstLine="708" w:left="1416"/>
        <w:jc w:val="both"/>
        <w:rPr>
          <w:b/>
          <w:bCs/>
        </w:rPr>
      </w:pPr>
    </w:p>
    <w:p w:rsidRDefault="00FB7F6B" w:rsidP="00C16430" w:rsidR="00FB7F6B">
      <w:pPr>
        <w:ind w:firstLine="708" w:left="1416"/>
        <w:jc w:val="both"/>
        <w:rPr>
          <w:b/>
          <w:bCs/>
        </w:rPr>
      </w:pPr>
    </w:p>
    <w:sectPr w:rsidSect="00873F42" w:rsidR="00FB7F6B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E44" w:rsidP="00873F42" w:rsidR="005D1E44">
      <w:r>
        <w:separator/>
      </w:r>
    </w:p>
  </w:endnote>
  <w:endnote w:id="0" w:type="continuationSeparator">
    <w:p w:rsidRDefault="005D1E44" w:rsidP="00873F42" w:rsidR="005D1E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E44" w:rsidP="00873F42" w:rsidR="005D1E44">
      <w:r>
        <w:separator/>
      </w:r>
    </w:p>
  </w:footnote>
  <w:footnote w:id="0" w:type="continuationSeparator">
    <w:p w:rsidRDefault="005D1E44" w:rsidP="00873F42" w:rsidR="005D1E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3F42" w:rsidP="004A4257" w:rsidR="004A4257" w:rsidRPr="00F94690">
    <w:pPr>
      <w:pStyle w:val="Naslov1"/>
      <w:jc w:val="right"/>
      <w:rPr>
        <w:b w:val="false"/>
        <w:lang w:val="hr-HR"/>
      </w:rPr>
    </w:pPr>
    <w:r w:rsidRPr="00F94690">
      <w:rPr>
        <w:b w:val="false"/>
      </w:rPr>
      <w:fldChar w:fldCharType="begin"/>
    </w:r>
    <w:r w:rsidRPr="00F94690">
      <w:rPr>
        <w:b w:val="false"/>
      </w:rPr>
      <w:instrText>PAGE   \* MERGEFORMAT</w:instrText>
    </w:r>
    <w:r w:rsidRPr="00F94690">
      <w:rPr>
        <w:b w:val="false"/>
      </w:rPr>
      <w:fldChar w:fldCharType="separate"/>
    </w:r>
    <w:r w:rsidR="00437091">
      <w:rPr>
        <w:b w:val="false"/>
        <w:noProof/>
      </w:rPr>
      <w:t>2</w:t>
    </w:r>
    <w:r w:rsidRPr="00F94690">
      <w:rPr>
        <w:b w:val="false"/>
      </w:rPr>
      <w:fldChar w:fldCharType="end"/>
    </w:r>
    <w:r w:rsidRPr="00F94690">
      <w:rPr>
        <w:b w:val="false"/>
      </w:rPr>
      <w:t xml:space="preserve">                                       </w:t>
    </w:r>
    <w:r w:rsidR="00F94690" w:rsidRPr="00F94690">
      <w:rPr>
        <w:b w:val="false"/>
        <w:sz w:val="22"/>
        <w:szCs w:val="22"/>
      </w:rPr>
      <w:t xml:space="preserve"> </w:t>
    </w:r>
    <w:r w:rsidR="002114C0" w:rsidRPr="002114C0">
      <w:rPr>
        <w:b w:val="false"/>
        <w:sz w:val="22"/>
        <w:szCs w:val="22"/>
      </w:rPr>
      <w:t>3  St-2094/16-7</w:t>
    </w:r>
    <w:r w:rsidR="002114C0">
      <w:rPr>
        <w:sz w:val="22"/>
        <w:szCs w:val="22"/>
      </w:rPr>
      <w:t xml:space="preserve">            </w:t>
    </w:r>
    <w:r w:rsidR="002114C0">
      <w:rPr>
        <w:b w:val="false"/>
      </w:rPr>
      <w:t xml:space="preserve">   </w:t>
    </w:r>
  </w:p>
  <w:p w:rsidRDefault="00873F42" w:rsidP="00873F42" w:rsidR="00873F42">
    <w:pPr>
      <w:pStyle w:val="Naslov1"/>
      <w:jc w:val="right"/>
      <w:rPr>
        <w:lang w:val="hr-HR"/>
      </w:rPr>
    </w:pPr>
    <w:r>
      <w:t xml:space="preserve"> </w:t>
    </w:r>
  </w:p>
  <w:p w:rsidRDefault="00873F42" w:rsidR="00873F42">
    <w:pPr>
      <w:pStyle w:val="Zaglavlje"/>
      <w:jc w:val="center"/>
    </w:pPr>
  </w:p>
  <w:p w:rsidRDefault="00873F42" w:rsidR="00873F4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11EC"/>
    <w:rsid w:val="000033B8"/>
    <w:rsid w:val="00013F0F"/>
    <w:rsid w:val="00027C6F"/>
    <w:rsid w:val="000357D1"/>
    <w:rsid w:val="00066910"/>
    <w:rsid w:val="00070172"/>
    <w:rsid w:val="00072890"/>
    <w:rsid w:val="0009777D"/>
    <w:rsid w:val="000C2C24"/>
    <w:rsid w:val="000E2F16"/>
    <w:rsid w:val="000F37AE"/>
    <w:rsid w:val="0010734A"/>
    <w:rsid w:val="001131BD"/>
    <w:rsid w:val="00124F84"/>
    <w:rsid w:val="00125ED5"/>
    <w:rsid w:val="00154A6B"/>
    <w:rsid w:val="00173651"/>
    <w:rsid w:val="001A31D7"/>
    <w:rsid w:val="001C2D4A"/>
    <w:rsid w:val="001D2166"/>
    <w:rsid w:val="002114C0"/>
    <w:rsid w:val="00223CB6"/>
    <w:rsid w:val="0022534A"/>
    <w:rsid w:val="002321C7"/>
    <w:rsid w:val="002468B4"/>
    <w:rsid w:val="00263C0D"/>
    <w:rsid w:val="0027709B"/>
    <w:rsid w:val="002840C2"/>
    <w:rsid w:val="00287EC6"/>
    <w:rsid w:val="002B5B3A"/>
    <w:rsid w:val="002E7214"/>
    <w:rsid w:val="00325F32"/>
    <w:rsid w:val="003331FB"/>
    <w:rsid w:val="00347E0A"/>
    <w:rsid w:val="00365512"/>
    <w:rsid w:val="00380787"/>
    <w:rsid w:val="003A59D3"/>
    <w:rsid w:val="003A6382"/>
    <w:rsid w:val="003B06A8"/>
    <w:rsid w:val="003B7AAC"/>
    <w:rsid w:val="003C59A3"/>
    <w:rsid w:val="003D159D"/>
    <w:rsid w:val="003E6B9E"/>
    <w:rsid w:val="00417E07"/>
    <w:rsid w:val="00437091"/>
    <w:rsid w:val="00443403"/>
    <w:rsid w:val="00455C18"/>
    <w:rsid w:val="00456233"/>
    <w:rsid w:val="00481F25"/>
    <w:rsid w:val="004840DB"/>
    <w:rsid w:val="004A4257"/>
    <w:rsid w:val="004B4519"/>
    <w:rsid w:val="004F40E0"/>
    <w:rsid w:val="00515B25"/>
    <w:rsid w:val="00536C32"/>
    <w:rsid w:val="0055334F"/>
    <w:rsid w:val="00561FE0"/>
    <w:rsid w:val="00571630"/>
    <w:rsid w:val="00583AE6"/>
    <w:rsid w:val="005A3426"/>
    <w:rsid w:val="005B76FD"/>
    <w:rsid w:val="005C13FE"/>
    <w:rsid w:val="005D1E44"/>
    <w:rsid w:val="005E2B09"/>
    <w:rsid w:val="005E739C"/>
    <w:rsid w:val="00607A96"/>
    <w:rsid w:val="006832C3"/>
    <w:rsid w:val="006A5E89"/>
    <w:rsid w:val="006B2387"/>
    <w:rsid w:val="006D19D3"/>
    <w:rsid w:val="006D702A"/>
    <w:rsid w:val="006F0A36"/>
    <w:rsid w:val="00705D6A"/>
    <w:rsid w:val="00707E18"/>
    <w:rsid w:val="00710662"/>
    <w:rsid w:val="0071726A"/>
    <w:rsid w:val="00720C3D"/>
    <w:rsid w:val="00740FAF"/>
    <w:rsid w:val="00757EF7"/>
    <w:rsid w:val="00765984"/>
    <w:rsid w:val="007A3D74"/>
    <w:rsid w:val="007A769B"/>
    <w:rsid w:val="007C1C95"/>
    <w:rsid w:val="007E00C0"/>
    <w:rsid w:val="007E195C"/>
    <w:rsid w:val="00846D54"/>
    <w:rsid w:val="00873F42"/>
    <w:rsid w:val="008A5DB2"/>
    <w:rsid w:val="00941CE7"/>
    <w:rsid w:val="009435C2"/>
    <w:rsid w:val="009927A0"/>
    <w:rsid w:val="009D3A2B"/>
    <w:rsid w:val="009E2A56"/>
    <w:rsid w:val="00A050BE"/>
    <w:rsid w:val="00A32472"/>
    <w:rsid w:val="00A355E5"/>
    <w:rsid w:val="00A45F7B"/>
    <w:rsid w:val="00A45F81"/>
    <w:rsid w:val="00A84A1C"/>
    <w:rsid w:val="00AE35A7"/>
    <w:rsid w:val="00AE46B8"/>
    <w:rsid w:val="00AF446D"/>
    <w:rsid w:val="00AF73D4"/>
    <w:rsid w:val="00B15931"/>
    <w:rsid w:val="00B22F31"/>
    <w:rsid w:val="00B6174E"/>
    <w:rsid w:val="00B75497"/>
    <w:rsid w:val="00B945F6"/>
    <w:rsid w:val="00B9730A"/>
    <w:rsid w:val="00BA00A7"/>
    <w:rsid w:val="00BE3A23"/>
    <w:rsid w:val="00BE6F62"/>
    <w:rsid w:val="00C16430"/>
    <w:rsid w:val="00C318C9"/>
    <w:rsid w:val="00C3580C"/>
    <w:rsid w:val="00C37A56"/>
    <w:rsid w:val="00C6631D"/>
    <w:rsid w:val="00CB5060"/>
    <w:rsid w:val="00CB7CF2"/>
    <w:rsid w:val="00CC5FC7"/>
    <w:rsid w:val="00CE2A4F"/>
    <w:rsid w:val="00CE4EC2"/>
    <w:rsid w:val="00D002BC"/>
    <w:rsid w:val="00D02CC0"/>
    <w:rsid w:val="00D346BA"/>
    <w:rsid w:val="00D51A7E"/>
    <w:rsid w:val="00D53A08"/>
    <w:rsid w:val="00D53B66"/>
    <w:rsid w:val="00D62A66"/>
    <w:rsid w:val="00D6710A"/>
    <w:rsid w:val="00D7067A"/>
    <w:rsid w:val="00D70CF1"/>
    <w:rsid w:val="00D82831"/>
    <w:rsid w:val="00D93374"/>
    <w:rsid w:val="00DA57DC"/>
    <w:rsid w:val="00DA7551"/>
    <w:rsid w:val="00DB1856"/>
    <w:rsid w:val="00E63BC0"/>
    <w:rsid w:val="00E64420"/>
    <w:rsid w:val="00E6544D"/>
    <w:rsid w:val="00EB0257"/>
    <w:rsid w:val="00ED07AA"/>
    <w:rsid w:val="00F03D23"/>
    <w:rsid w:val="00F04195"/>
    <w:rsid w:val="00F04E96"/>
    <w:rsid w:val="00F30BD9"/>
    <w:rsid w:val="00F324C7"/>
    <w:rsid w:val="00F40AC3"/>
    <w:rsid w:val="00F94690"/>
    <w:rsid w:val="00F971B3"/>
    <w:rsid w:val="00FA04B5"/>
    <w:rsid w:val="00FB7F6B"/>
    <w:rsid w:val="00FC068C"/>
    <w:rsid w:val="00FC45CB"/>
    <w:rsid w:val="00FD09BD"/>
    <w:rsid w:val="00FE0646"/>
    <w:rsid w:val="00FF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370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709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709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709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709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370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709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709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709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709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003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904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37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127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702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67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69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44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752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537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7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800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17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565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618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225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947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78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08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2094</izvorni_sadrzaj>
    <derivirana_varijabla naziv="DomainObject.Predmet.Broj_1">2094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St-2094/2016</izvorni_sadrzaj>
    <derivirana_varijabla naziv="DomainObject.Predmet.OznakaBroj_1">St-2094/2016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KAPITEL IN društvo s ograničenom odgovornošću za građevinarstvo, projektiranje i usluge</izvorni_sadrzaj>
    <derivirana_varijabla naziv="DomainObject.Predmet.ProtustrankaFormated_1">  KAPITEL IN društvo s ograničenom odgovornošću za građevinarstvo, projektiranje i usluge</derivirana_varijabla>
  </DomainObject.Predmet.ProtustrankaFormated>
  <DomainObject.Predmet.ProtustrankaFormatedOIB>
    <izvorni_sadrzaj>  KAPITEL IN društvo s ograničenom odgovornošću za građevinarstvo, projektiranje i usluge, OIB 15371251662</izvorni_sadrzaj>
    <derivirana_varijabla naziv="DomainObject.Predmet.ProtustrankaFormatedOIB_1">  KAPITEL IN društvo s ograničenom odgovornošću za građevinarstvo, projektiranje i usluge, OIB 15371251662</derivirana_varijabla>
  </DomainObject.Predmet.ProtustrankaFormatedOIB>
  <DomainObject.Predmet.ProtustrankaFormatedWithAdress>
    <izvorni_sadrzaj> KAPITEL IN društvo s ograničenom odgovornošću za građevinarstvo, projektiranje i usluge, Ružina 41, 31000 Osijek</izvorni_sadrzaj>
    <derivirana_varijabla naziv="DomainObject.Predmet.ProtustrankaFormatedWithAdress_1"> KAPITEL IN društvo s ograničenom odgovornošću za građevinarstvo, projektiranje i usluge, Ružina 41, 31000 Osijek</derivirana_varijabla>
  </DomainObject.Predmet.ProtustrankaFormatedWithAdress>
  <DomainObject.Predmet.ProtustrankaFormatedWithAdressOIB>
    <izvorni_sadrzaj> KAPITEL IN društvo s ograničenom odgovornošću za građevinarstvo, projektiranje i usluge, OIB 15371251662, Ružina 41, 31000 Osijek</izvorni_sadrzaj>
    <derivirana_varijabla naziv="DomainObject.Predmet.ProtustrankaFormatedWithAdressOIB_1"> KAPITEL IN društvo s ograničenom odgovornošću za građevinarstvo, projektiranje i usluge, OIB 15371251662, Ružina 41, 31000 Osijek</derivirana_varijabla>
  </DomainObject.Predmet.ProtustrankaFormatedWithAdressOIB>
  <DomainObject.Predmet.ProtustrankaWithAdress>
    <izvorni_sadrzaj>KAPITEL IN društvo s ograničenom odgovornošću za građevinarstvo, projektiranje i usluge Ružina 41, 31000 Osijek</izvorni_sadrzaj>
    <derivirana_varijabla naziv="DomainObject.Predmet.ProtustrankaWithAdress_1">KAPITEL IN društvo s ograničenom odgovornošću za građevinarstvo, projektiranje i usluge Ružina 41, 31000 Osijek</derivirana_varijabla>
  </DomainObject.Predmet.ProtustrankaWithAdress>
  <DomainObject.Predmet.ProtustrankaWithAdressOIB>
    <izvorni_sadrzaj>KAPITEL IN društvo s ograničenom odgovornošću za građevinarstvo, projektiranje i usluge, OIB 15371251662, Ružina 41, 31000 Osijek</izvorni_sadrzaj>
    <derivirana_varijabla naziv="DomainObject.Predmet.ProtustrankaWithAdressOIB_1">KAPITEL IN društvo s ograničenom odgovornošću za građevinarstvo, projektiranje i usluge, OIB 15371251662, Ružina 41, 31000 Osijek</derivirana_varijabla>
  </DomainObject.Predmet.ProtustrankaWithAdressOIB>
  <DomainObject.Predmet.ProtustrankaNazivFormated>
    <izvorni_sadrzaj>KAPITEL IN društvo s ograničenom odgovornošću za građevinarstvo, projektiranje i usluge</izvorni_sadrzaj>
    <derivirana_varijabla naziv="DomainObject.Predmet.ProtustrankaNazivFormated_1">KAPITEL IN društvo s ograničenom odgovornošću za građevinarstvo, projektiranje i usluge</derivirana_varijabla>
  </DomainObject.Predmet.ProtustrankaNazivFormated>
  <DomainObject.Predmet.ProtustrankaNazivFormatedOIB>
    <izvorni_sadrzaj>KAPITEL IN društvo s ograničenom odgovornošću za građevinarstvo, projektiranje i usluge, OIB 15371251662</izvorni_sadrzaj>
    <derivirana_varijabla naziv="DomainObject.Predmet.ProtustrankaNazivFormatedOIB_1">KAPITEL IN društvo s ograničenom odgovornošću za građevinarstvo, projektiranje i usluge, OIB 15371251662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KAPITEL IN društvo s ograničenom odgovornošću za građevinarstvo, projektiranje i usluge</item>
    </izvorni_sadrzaj>
    <derivirana_varijabla naziv="DomainObject.Predmet.ProtuStrankaListFormated_1">
      <item>KAPITEL IN društvo s ograničenom odgovornošću za građevinarstvo, projektiranje i usluge</item>
    </derivirana_varijabla>
  </DomainObject.Predmet.ProtuStrankaListFormated>
  <DomainObject.Predmet.ProtuStrankaListFormatedOIB>
    <izvorni_sadrzaj>
      <item>KAPITEL IN društvo s ograničenom odgovornošću za građevinarstvo, projektiranje i usluge, OIB 15371251662</item>
    </izvorni_sadrzaj>
    <derivirana_varijabla naziv="DomainObject.Predmet.ProtuStrankaListFormatedOIB_1">
      <item>KAPITEL IN društvo s ograničenom odgovornošću za građevinarstvo, projektiranje i usluge, OIB 15371251662</item>
    </derivirana_varijabla>
  </DomainObject.Predmet.ProtuStrankaListFormatedOIB>
  <DomainObject.Predmet.ProtuStrankaListFormatedWithAdress>
    <izvorni_sadrzaj>
      <item>KAPITEL IN društvo s ograničenom odgovornošću za građevinarstvo, projektiranje i usluge, Ružina 41, 31000 Osijek</item>
    </izvorni_sadrzaj>
    <derivirana_varijabla naziv="DomainObject.Predmet.ProtuStrankaListFormatedWithAdress_1">
      <item>KAPITEL IN društvo s ograničenom odgovornošću za građevinarstvo, projektiranje i usluge, Ružina 41, 31000 Osijek</item>
    </derivirana_varijabla>
  </DomainObject.Predmet.ProtuStrankaListFormatedWithAdress>
  <DomainObject.Predmet.ProtuStrankaListFormatedWithAdressOIB>
    <izvorni_sadrzaj>
      <item>KAPITEL IN društvo s ograničenom odgovornošću za građevinarstvo, projektiranje i usluge, OIB 15371251662, Ružina 41, 31000 Osijek</item>
    </izvorni_sadrzaj>
    <derivirana_varijabla naziv="DomainObject.Predmet.ProtuStrankaListFormatedWithAdressOIB_1">
      <item>KAPITEL IN društvo s ograničenom odgovornošću za građevinarstvo, projektiranje i usluge, OIB 15371251662, Ružina 41, 31000 Osijek</item>
    </derivirana_varijabla>
  </DomainObject.Predmet.ProtuStrankaListFormatedWithAdressOIB>
  <DomainObject.Predmet.ProtuStrankaListNazivFormated>
    <izvorni_sadrzaj>
      <item>KAPITEL IN društvo s ograničenom odgovornošću za građevinarstvo, projektiranje i usluge</item>
    </izvorni_sadrzaj>
    <derivirana_varijabla naziv="DomainObject.Predmet.ProtuStrankaListNazivFormated_1">
      <item>KAPITEL IN društvo s ograničenom odgovornošću za građevinarstvo, projektiranje i usluge</item>
    </derivirana_varijabla>
  </DomainObject.Predmet.ProtuStrankaListNazivFormated>
  <DomainObject.Predmet.ProtuStrankaListNazivFormatedOIB>
    <izvorni_sadrzaj>
      <item>KAPITEL IN društvo s ograničenom odgovornošću za građevinarstvo, projektiranje i usluge, OIB 15371251662</item>
    </izvorni_sadrzaj>
    <derivirana_varijabla naziv="DomainObject.Predmet.ProtuStrankaListNazivFormatedOIB_1">
      <item>KAPITEL IN društvo s ograničenom odgovornošću za građevinarstvo, projektiranje i usluge, OIB 15371251662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KAPITEL IN društvo s ograničenom odgovornošću za građevinarstvo, projektiranje i usluge</izvorni_sadrzaj>
    <derivirana_varijabla naziv="DomainObject.Predmet.ProtustrankaIDrugi_1">KAPITEL IN društvo s ograničenom odgovornošću za građevinarstvo, projektiranje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KAPITEL IN društvo s ograničenom odgovornošću za građevinarstvo, projektiranje i usluge, OIB 15371251662, Ružina 41, 31000 Osijek</izvorni_sadrzaj>
    <derivirana_varijabla naziv="DomainObject.Predmet.ProtustrankaIDrugiAdressOIB_1">KAPITEL IN društvo s ograničenom odgovornošću za građevinarstvo, projektiranje i usluge, OIB 15371251662, Ružina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KAPITEL IN društvo s ograničenom odgovornošću za građevinarstvo, projektiranje i usluge</item>
    </izvorni_sadrzaj>
    <derivirana_varijabla naziv="DomainObject.Predmet.SudioniciListNaziv_1">
      <item>FINA RC OSIJEK</item>
      <item>KAPITEL IN društvo s ograničenom odgovornošću za građevinarstvo, projektiranje i usluge</item>
    </derivirana_varijabla>
  </DomainObject.Predmet.SudioniciListNaziv>
  <DomainObject.Predmet.SudioniciListAdressOIB>
    <izvorni_sadrzaj>
      <item>FINA RC OSIJEK, OIB 85821130368</item>
      <item>KAPITEL IN društvo s ograničenom odgovornošću za građevinarstvo, projektiranje i usluge, OIB 15371251662, Ružina 41,31000 Osijek</item>
    </izvorni_sadrzaj>
    <derivirana_varijabla naziv="DomainObject.Predmet.SudioniciListAdressOIB_1">
      <item>FINA RC OSIJEK, OIB 85821130368</item>
      <item>KAPITEL IN društvo s ograničenom odgovornošću za građevinarstvo, projektiranje i usluge, OIB 15371251662, Ružina 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15371251662</item>
    </izvorni_sadrzaj>
    <derivirana_varijabla naziv="DomainObject.Predmet.SudioniciListNazivOIB_1">
      <item>, OIB 85821130368</item>
      <item>, OIB 15371251662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D57BF1-D5A9-40C5-BF85-680F2A140D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423</properties:Words>
  <properties:Characters>2135</properties:Characters>
  <properties:Lines>71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2016-09-26T11:45:00Z</dcterms:created>
  <dc:creator>mkocijan</dc:creator>
  <cp:lastModifiedBy>Sanja Ban</cp:lastModifiedBy>
  <cp:lastPrinted>2016-09-26T11:44:00Z</cp:lastPrinted>
  <dcterms:modified xmlns:xsi="http://www.w3.org/2001/XMLSchema-instance" xsi:type="dcterms:W3CDTF">2016-09-26T11:47:00Z</dcterms:modified>
  <cp:revision>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