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544644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565E34">
              <w:rPr>
                <w:noProof/>
                <w:sz w:val="24"/>
              </w:rPr>
              <w:t>109</w:t>
            </w:r>
            <w:r w:rsidR="00544644">
              <w:rPr>
                <w:noProof/>
                <w:sz w:val="24"/>
              </w:rPr>
              <w:t>9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4a44814" w14:paraId="4a44814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9C1DEC">
        <w:t>UNUČIĆ j.d.o.o., OIB: 95625813941, Split, Krbavska 43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9C1DEC" w:rsidRPr="009C1DEC">
        <w:t>UNUČIĆ j.d.o.o., OIB: 95625813941, Split, Krbavska 43</w:t>
      </w:r>
      <w:r w:rsidR="00427BC0">
        <w:t xml:space="preserve">, </w:t>
      </w:r>
      <w:r>
        <w:t xml:space="preserve">na </w:t>
      </w:r>
      <w:r w:rsidR="00CD3C29">
        <w:t>dan 2</w:t>
      </w:r>
      <w:r w:rsidR="009C1DEC">
        <w:t>9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9C1DEC">
        <w:t>120</w:t>
      </w:r>
      <w:r>
        <w:t xml:space="preserve"> </w:t>
      </w:r>
      <w:r w:rsidRPr="008A558F">
        <w:t xml:space="preserve">dana, u ukupnom iznosu </w:t>
      </w:r>
      <w:r w:rsidR="000006E3">
        <w:t xml:space="preserve">od </w:t>
      </w:r>
      <w:r w:rsidR="009C1DEC">
        <w:t>6.060,49</w:t>
      </w:r>
      <w:r w:rsidR="00977805">
        <w:t xml:space="preserve">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0E26B9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006E3"/>
    <w:rsid w:val="00066650"/>
    <w:rsid w:val="00067753"/>
    <w:rsid w:val="00076623"/>
    <w:rsid w:val="00085E7C"/>
    <w:rsid w:val="000B4D96"/>
    <w:rsid w:val="000D5416"/>
    <w:rsid w:val="000E26B9"/>
    <w:rsid w:val="000E6D83"/>
    <w:rsid w:val="000F6403"/>
    <w:rsid w:val="001700A0"/>
    <w:rsid w:val="00196215"/>
    <w:rsid w:val="001D3E5A"/>
    <w:rsid w:val="00221F64"/>
    <w:rsid w:val="00222F09"/>
    <w:rsid w:val="0028585D"/>
    <w:rsid w:val="002C251D"/>
    <w:rsid w:val="00364774"/>
    <w:rsid w:val="00396087"/>
    <w:rsid w:val="003C2F22"/>
    <w:rsid w:val="0040302B"/>
    <w:rsid w:val="00417EA6"/>
    <w:rsid w:val="004225AC"/>
    <w:rsid w:val="00427BC0"/>
    <w:rsid w:val="00544644"/>
    <w:rsid w:val="00565E34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7BA3"/>
    <w:rsid w:val="009C1DEC"/>
    <w:rsid w:val="00A51DE9"/>
    <w:rsid w:val="00A54697"/>
    <w:rsid w:val="00A701BA"/>
    <w:rsid w:val="00AC1D87"/>
    <w:rsid w:val="00B46C21"/>
    <w:rsid w:val="00B7506F"/>
    <w:rsid w:val="00B772A2"/>
    <w:rsid w:val="00BC3309"/>
    <w:rsid w:val="00CA6E0F"/>
    <w:rsid w:val="00CD3C29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851F6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6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6B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6B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6B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6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6B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6B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6B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St-1099/2017</izvorni_sadrzaj>
    <derivirana_varijabla naziv="DomainObject.Predmet.OznakaBroj_1">St-1099/2017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UNUČIĆ jednostavno društvo s ograničenom odgovornošću za trgovinu i usluge</izvorni_sadrzaj>
    <derivirana_varijabla naziv="DomainObject.Predmet.ProtustrankaFormated_1">  UNUČIĆ jednostavno društvo s ograničenom odgovornošću za trgovinu i usluge</derivirana_varijabla>
  </DomainObject.Predmet.ProtustrankaFormated>
  <DomainObject.Predmet.ProtustrankaFormatedOIB>
    <izvorni_sadrzaj>  UNUČIĆ jednostavno društvo s ograničenom odgovornošću za trgovinu i usluge, OIB 95625813941</izvorni_sadrzaj>
    <derivirana_varijabla naziv="DomainObject.Predmet.ProtustrankaFormatedOIB_1">  UNUČIĆ jednostavno društvo s ograničenom odgovornošću za trgovinu i usluge, OIB 95625813941</derivirana_varijabla>
  </DomainObject.Predmet.ProtustrankaFormatedOIB>
  <DomainObject.Predmet.ProtustrankaFormatedWithAdress>
    <izvorni_sadrzaj> UNUČIĆ jednostavno društvo s ograničenom odgovornošću za trgovinu i usluge, Krbavska 43, 21000 Split</izvorni_sadrzaj>
    <derivirana_varijabla naziv="DomainObject.Predmet.ProtustrankaFormatedWithAdress_1"> UNUČIĆ jednostavno društvo s ograničenom odgovornošću za trgovinu i usluge, Krbavska 43, 21000 Split</derivirana_varijabla>
  </DomainObject.Predmet.ProtustrankaFormatedWithAdress>
  <DomainObject.Predmet.ProtustrankaFormatedWithAdressOIB>
    <izvorni_sadrzaj> UNUČIĆ jednostavno društvo s ograničenom odgovornošću za trgovinu i usluge, OIB 95625813941, Krbavska 43, 21000 Split</izvorni_sadrzaj>
    <derivirana_varijabla naziv="DomainObject.Predmet.ProtustrankaFormatedWithAdressOIB_1"> UNUČIĆ jednostavno društvo s ograničenom odgovornošću za trgovinu i usluge, OIB 95625813941, Krbavska 43, 21000 Split</derivirana_varijabla>
  </DomainObject.Predmet.ProtustrankaFormatedWithAdressOIB>
  <DomainObject.Predmet.ProtustrankaWithAdress>
    <izvorni_sadrzaj>UNUČIĆ jednostavno društvo s ograničenom odgovornošću za trgovinu i usluge Krbavska 43, 21000 Split</izvorni_sadrzaj>
    <derivirana_varijabla naziv="DomainObject.Predmet.ProtustrankaWithAdress_1">UNUČIĆ jednostavno društvo s ograničenom odgovornošću za trgovinu i usluge Krbavska 43, 21000 Split</derivirana_varijabla>
  </DomainObject.Predmet.ProtustrankaWithAdress>
  <DomainObject.Predmet.ProtustrankaWithAdressOIB>
    <izvorni_sadrzaj>UNUČIĆ jednostavno društvo s ograničenom odgovornošću za trgovinu i usluge, OIB 95625813941, Krbavska 43, 21000 Split</izvorni_sadrzaj>
    <derivirana_varijabla naziv="DomainObject.Predmet.ProtustrankaWithAdressOIB_1">UNUČIĆ jednostavno društvo s ograničenom odgovornošću za trgovinu i usluge, OIB 95625813941, Krbavska 43, 21000 Split</derivirana_varijabla>
  </DomainObject.Predmet.ProtustrankaWithAdressOIB>
  <DomainObject.Predmet.ProtustrankaNazivFormated>
    <izvorni_sadrzaj>UNUČIĆ jednostavno društvo s ograničenom odgovornošću za trgovinu i usluge</izvorni_sadrzaj>
    <derivirana_varijabla naziv="DomainObject.Predmet.ProtustrankaNazivFormated_1">UNUČIĆ jednostavno društvo s ograničenom odgovornošću za trgovinu i usluge</derivirana_varijabla>
  </DomainObject.Predmet.ProtustrankaNazivFormated>
  <DomainObject.Predmet.ProtustrankaNazivFormatedOIB>
    <izvorni_sadrzaj>UNUČIĆ jednostavno društvo s ograničenom odgovornošću za trgovinu i usluge, OIB 95625813941</izvorni_sadrzaj>
    <derivirana_varijabla naziv="DomainObject.Predmet.ProtustrankaNazivFormatedOIB_1">UNUČIĆ jednostavno društvo s ograničenom odgovornošću za trgovinu i usluge, OIB 95625813941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6060.49</izvorni_sadrzaj>
    <derivirana_varijabla naziv="DomainObject.Predmet.TrenutnaVrijednost_1">6060.49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UNUČIĆ jednostavno društvo s ograničenom odgovornošću za trgovinu i usluge</item>
    </izvorni_sadrzaj>
    <derivirana_varijabla naziv="DomainObject.Predmet.ProtuStrankaListFormated_1">
      <item>UNUČIĆ jednostavno društvo s ograničenom odgovornošću za trgovinu i usluge</item>
    </derivirana_varijabla>
  </DomainObject.Predmet.ProtuStrankaListFormated>
  <DomainObject.Predmet.ProtuStrankaListFormatedOIB>
    <izvorni_sadrzaj>
      <item>UNUČIĆ jednostavno društvo s ograničenom odgovornošću za trgovinu i usluge, OIB 95625813941</item>
    </izvorni_sadrzaj>
    <derivirana_varijabla naziv="DomainObject.Predmet.ProtuStrankaListFormatedOIB_1">
      <item>UNUČIĆ jednostavno društvo s ograničenom odgovornošću za trgovinu i usluge, OIB 95625813941</item>
    </derivirana_varijabla>
  </DomainObject.Predmet.ProtuStrankaListFormatedOIB>
  <DomainObject.Predmet.ProtuStrankaListFormatedWithAdress>
    <izvorni_sadrzaj>
      <item>UNUČIĆ jednostavno društvo s ograničenom odgovornošću za trgovinu i usluge, Krbavska 43, 21000 Split</item>
    </izvorni_sadrzaj>
    <derivirana_varijabla naziv="DomainObject.Predmet.ProtuStrankaListFormatedWithAdress_1">
      <item>UNUČIĆ jednostavno društvo s ograničenom odgovornošću za trgovinu i usluge, Krbavska 43, 21000 Split</item>
    </derivirana_varijabla>
  </DomainObject.Predmet.ProtuStrankaListFormatedWithAdress>
  <DomainObject.Predmet.ProtuStrankaListFormatedWithAdressOIB>
    <izvorni_sadrzaj>
      <item>UNUČIĆ jednostavno društvo s ograničenom odgovornošću za trgovinu i usluge, OIB 95625813941, Krbavska 43, 21000 Split</item>
    </izvorni_sadrzaj>
    <derivirana_varijabla naziv="DomainObject.Predmet.ProtuStrankaListFormatedWithAdressOIB_1">
      <item>UNUČIĆ jednostavno društvo s ograničenom odgovornošću za trgovinu i usluge, OIB 95625813941, Krbavska 43, 21000 Split</item>
    </derivirana_varijabla>
  </DomainObject.Predmet.ProtuStrankaListFormatedWithAdressOIB>
  <DomainObject.Predmet.ProtuStrankaListNazivFormated>
    <izvorni_sadrzaj>
      <item>UNUČIĆ jednostavno društvo s ograničenom odgovornošću za trgovinu i usluge</item>
    </izvorni_sadrzaj>
    <derivirana_varijabla naziv="DomainObject.Predmet.ProtuStrankaListNazivFormated_1">
      <item>UNUČIĆ jednostavno društvo s ograničenom odgovornošću za trgovinu i usluge</item>
    </derivirana_varijabla>
  </DomainObject.Predmet.ProtuStrankaListNazivFormated>
  <DomainObject.Predmet.ProtuStrankaListNazivFormatedOIB>
    <izvorni_sadrzaj>
      <item>UNUČIĆ jednostavno društvo s ograničenom odgovornošću za trgovinu i usluge, OIB 95625813941</item>
    </izvorni_sadrzaj>
    <derivirana_varijabla naziv="DomainObject.Predmet.ProtuStrankaListNazivFormatedOIB_1">
      <item>UNUČIĆ jednostavno društvo s ograničenom odgovornošću za trgovinu i usluge, OIB 95625813941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UNUČIĆ jednostavno društvo s ograničenom odgovornošću za trgovinu i usluge</izvorni_sadrzaj>
    <derivirana_varijabla naziv="DomainObject.Predmet.ProtustrankaIDrugi_1">UNUČIĆ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UNUČIĆ jednostavno društvo s ograničenom odgovornošću za trgovinu i usluge, OIB 95625813941, Krbavska 43, 21000 Split</izvorni_sadrzaj>
    <derivirana_varijabla naziv="DomainObject.Predmet.ProtustrankaIDrugiAdressOIB_1">UNUČIĆ jednostavno društvo s ograničenom odgovornošću za trgovinu i usluge, OIB 95625813941, Krbavska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UNUČIĆ jednostavno društvo s ograničenom odgovornošću za trgovinu i usluge</item>
      <item>FINANCIJSKA AGENCIJA, RC SPLIT</item>
    </izvorni_sadrzaj>
    <derivirana_varijabla naziv="DomainObject.Predmet.SudioniciListNaziv_1">
      <item>UNUČIĆ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UNUČIĆ jednostavno društvo s ograničenom odgovornošću za trgovinu i usluge, OIB 95625813941, Krbavska 43,21000 Split</item>
      <item>FINANCIJSKA AGENCIJA, RC SPLIT, OIB 85821130368, Mažuranićevo šetalište 24 b,21000 Split</item>
    </izvorni_sadrzaj>
    <derivirana_varijabla naziv="DomainObject.Predmet.SudioniciListAdressOIB_1">
      <item>UNUČIĆ jednostavno društvo s ograničenom odgovornošću za trgovinu i usluge, OIB 95625813941, Krbavska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95625813941</item>
      <item>, OIB 85821130368</item>
    </izvorni_sadrzaj>
    <derivirana_varijabla naziv="DomainObject.Predmet.SudioniciListNazivOIB_1">
      <item>, OIB 95625813941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1811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2017-12-22T09:14:00Z</dcterms:created>
  <dc:creator>Katarina Mikulić</dc:creator>
  <cp:lastModifiedBy>Ana Golub Gruić</cp:lastModifiedBy>
  <cp:lastPrinted>2017-12-22T09:15:00Z</cp:lastPrinted>
  <dcterms:modified xmlns:xsi="http://www.w3.org/2001/XMLSchema-instance" xsi:type="dcterms:W3CDTF">2017-12-22T09:37:00Z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