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8b2e" w14:paraId="a148b2e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0B6D44">
        <w:t>155/11-145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A562E3">
        <w:t>TERMAL</w:t>
      </w:r>
      <w:r w:rsidR="00A562E3" w:rsidRPr="001A7D60">
        <w:t xml:space="preserve"> d.o.o. Zadar u stečaju, </w:t>
      </w:r>
      <w:r w:rsidR="00A562E3">
        <w:t>Fra Grge Martića 1</w:t>
      </w:r>
      <w:r w:rsidR="00A562E3" w:rsidRPr="001A7D60">
        <w:t>, Zadar, OIB:</w:t>
      </w:r>
      <w:r w:rsidR="004D3A06">
        <w:t xml:space="preserve"> </w:t>
      </w:r>
      <w:r w:rsidR="00A562E3">
        <w:t>35668075252</w:t>
      </w:r>
      <w:r w:rsidR="004E41F3" w:rsidRPr="006A0A0E">
        <w:t>, koga zastupa stečajn</w:t>
      </w:r>
      <w:r w:rsidR="00C26CF1">
        <w:t>a</w:t>
      </w:r>
      <w:r w:rsidR="00E36BDA">
        <w:t xml:space="preserve"> upravitelj</w:t>
      </w:r>
      <w:r w:rsidR="00C26CF1">
        <w:t>ica</w:t>
      </w:r>
      <w:r w:rsidR="004E41F3" w:rsidRPr="006A0A0E">
        <w:t xml:space="preserve"> </w:t>
      </w:r>
      <w:r w:rsidR="004E41F3">
        <w:t xml:space="preserve">stečajne mase </w:t>
      </w:r>
      <w:r w:rsidR="00C26CF1">
        <w:t>Ivanka Bosotina</w:t>
      </w:r>
      <w:r w:rsidRPr="009219F7">
        <w:t xml:space="preserve">, dana </w:t>
      </w:r>
      <w:r w:rsidR="00A562E3">
        <w:t>11</w:t>
      </w:r>
      <w:r w:rsidR="00E36BDA">
        <w:t xml:space="preserve">. </w:t>
      </w:r>
      <w:r w:rsidR="00C26CF1">
        <w:t>ožujka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A562E3" w:rsidRPr="001A7D60">
        <w:t>1</w:t>
      </w:r>
      <w:r w:rsidR="00A562E3">
        <w:t>55</w:t>
      </w:r>
      <w:r w:rsidR="00A562E3" w:rsidRPr="001A7D60">
        <w:t>/1</w:t>
      </w:r>
      <w:r w:rsidR="00A562E3">
        <w:t>1</w:t>
      </w:r>
      <w:r w:rsidR="00A562E3" w:rsidRPr="001A7D60">
        <w:t>-1</w:t>
      </w:r>
      <w:r w:rsidR="00A562E3">
        <w:t>2</w:t>
      </w:r>
      <w:r w:rsidR="00A562E3" w:rsidRPr="001A7D60">
        <w:t>3</w:t>
      </w:r>
      <w:r w:rsidR="00A562E3">
        <w:t xml:space="preserve"> </w:t>
      </w:r>
      <w:r>
        <w:t xml:space="preserve">od </w:t>
      </w:r>
      <w:r w:rsidR="00A562E3" w:rsidRPr="001A7D60">
        <w:t>24. lipnja 2014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>V i V</w:t>
      </w:r>
      <w:r w:rsidR="00C26CF1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A562E3">
        <w:t>TERMAL</w:t>
      </w:r>
      <w:r w:rsidR="00A562E3" w:rsidRPr="001A7D60">
        <w:t xml:space="preserve"> d.o.o. Zadar u stečaju</w:t>
      </w:r>
      <w:r w:rsidR="00A562E3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0B6D44" w:rsidR="00071091">
      <w:pPr>
        <w:ind w:firstLine="708"/>
        <w:jc w:val="both"/>
      </w:pPr>
      <w:r w:rsidRPr="00261DA2">
        <w:t>V</w:t>
      </w:r>
      <w:r w:rsidR="00C26CF1">
        <w:t>I</w:t>
      </w:r>
      <w:r w:rsidR="00071091">
        <w:t xml:space="preserve"> Stečajn</w:t>
      </w:r>
      <w:r w:rsidR="00C26CF1">
        <w:t>a</w:t>
      </w:r>
      <w:r w:rsidR="00071091">
        <w:t xml:space="preserve"> upravitelj</w:t>
      </w:r>
      <w:r w:rsidR="00C26CF1">
        <w:t>ica</w:t>
      </w:r>
      <w:r w:rsidR="00071091">
        <w:t xml:space="preserve"> stečajne mase stečajnog dužnika </w:t>
      </w:r>
      <w:r w:rsidR="00A562E3">
        <w:t>TERMAL</w:t>
      </w:r>
      <w:r w:rsidR="00A562E3" w:rsidRPr="001A7D60">
        <w:t xml:space="preserve"> d.o.o. Zadar u stečaju</w:t>
      </w:r>
      <w:r w:rsidR="00071091">
        <w:t xml:space="preserve"> je </w:t>
      </w:r>
      <w:r w:rsidR="00C26CF1">
        <w:t>Ivanka Bosotina,</w:t>
      </w:r>
      <w:r w:rsidR="00E36BDA">
        <w:t xml:space="preserve"> </w:t>
      </w:r>
      <w:r w:rsidR="00C26CF1" w:rsidRPr="0022320B">
        <w:t>Dalmatinskog sabora 3,</w:t>
      </w:r>
      <w:r w:rsidR="00C26CF1">
        <w:t xml:space="preserve"> </w:t>
      </w:r>
      <w:r w:rsidR="00C26CF1" w:rsidRPr="0022320B">
        <w:t>Zadar,</w:t>
      </w:r>
      <w:r w:rsidR="00C26CF1">
        <w:t xml:space="preserve"> </w:t>
      </w:r>
      <w:r w:rsidR="00C26CF1" w:rsidRPr="0022320B">
        <w:t>datum rođenja:</w:t>
      </w:r>
      <w:r w:rsidR="00C26CF1">
        <w:t xml:space="preserve"> </w:t>
      </w:r>
      <w:r w:rsidR="00C26CF1" w:rsidRPr="0022320B">
        <w:t>02.10.1961. godine, mjesto rođenja:</w:t>
      </w:r>
      <w:r w:rsidR="00C26CF1">
        <w:t xml:space="preserve"> </w:t>
      </w:r>
      <w:r w:rsidR="00C26CF1" w:rsidRPr="0022320B">
        <w:t>Zadar, broj osobne iskaznice:</w:t>
      </w:r>
      <w:r w:rsidR="00C26CF1">
        <w:t xml:space="preserve"> </w:t>
      </w:r>
      <w:r w:rsidR="00C26CF1" w:rsidRPr="0022320B">
        <w:t>100216014, izdana od strane:</w:t>
      </w:r>
      <w:r w:rsidR="00C26CF1">
        <w:t xml:space="preserve"> PU Zadarska, OIB: 81654623800</w:t>
      </w:r>
      <w:r w:rsidR="00E36BDA" w:rsidRPr="00FC45F0">
        <w:t xml:space="preserve">, </w:t>
      </w:r>
      <w:r w:rsidR="00071091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A562E3" w:rsidRPr="001A7D60">
        <w:t>1</w:t>
      </w:r>
      <w:r w:rsidR="00A562E3">
        <w:t>55</w:t>
      </w:r>
      <w:r w:rsidR="00A562E3" w:rsidRPr="001A7D60">
        <w:t>/1</w:t>
      </w:r>
      <w:r w:rsidR="00A562E3">
        <w:t>1</w:t>
      </w:r>
      <w:r w:rsidR="00A562E3" w:rsidRPr="001A7D60">
        <w:t>-1</w:t>
      </w:r>
      <w:r w:rsidR="00A562E3">
        <w:t>2</w:t>
      </w:r>
      <w:r w:rsidR="00A562E3" w:rsidRPr="001A7D60">
        <w:t>3</w:t>
      </w:r>
      <w:r w:rsidR="00A562E3">
        <w:t xml:space="preserve"> od </w:t>
      </w:r>
      <w:r w:rsidR="00A562E3" w:rsidRPr="001A7D60">
        <w:t>24. lipnja 2014</w:t>
      </w:r>
      <w:r w:rsidR="00C26CF1">
        <w:t xml:space="preserve">. obustavljen je i </w:t>
      </w:r>
      <w:r>
        <w:t xml:space="preserve">zaključen stečajni postupak nad stečajnim dužnikom </w:t>
      </w:r>
      <w:r w:rsidR="00A562E3">
        <w:t>TERMAL</w:t>
      </w:r>
      <w:r w:rsidR="00A562E3" w:rsidRPr="001A7D60">
        <w:t xml:space="preserve"> d.o.o. Zadar 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A562E3">
        <w:t>10</w:t>
      </w:r>
      <w:r w:rsidR="00C26CF1" w:rsidRPr="002C2F57">
        <w:t>. ožujka</w:t>
      </w:r>
      <w:r w:rsidR="004E41F3">
        <w:t xml:space="preserve"> 2016</w:t>
      </w:r>
      <w:r>
        <w:t>. stečajn</w:t>
      </w:r>
      <w:r w:rsidR="00C26CF1">
        <w:t>a</w:t>
      </w:r>
      <w:r>
        <w:t xml:space="preserve"> upravitelj</w:t>
      </w:r>
      <w:r w:rsidR="00C26CF1">
        <w:t>ica</w:t>
      </w:r>
      <w:r>
        <w:t xml:space="preserve"> stečajne mase stečajnog dužnika </w:t>
      </w:r>
      <w:r w:rsidR="00C26CF1">
        <w:t>predložila</w:t>
      </w:r>
      <w:r w:rsidR="00CE56A0">
        <w:t xml:space="preserve"> je dopunu rješenja posl. br. 1 St-</w:t>
      </w:r>
      <w:r w:rsidR="00A562E3" w:rsidRPr="001A7D60">
        <w:t>1</w:t>
      </w:r>
      <w:r w:rsidR="00A562E3">
        <w:t>55</w:t>
      </w:r>
      <w:r w:rsidR="00A562E3" w:rsidRPr="001A7D60">
        <w:t>/1</w:t>
      </w:r>
      <w:r w:rsidR="00A562E3">
        <w:t>1</w:t>
      </w:r>
      <w:r w:rsidR="00A562E3" w:rsidRPr="001A7D60">
        <w:t>-1</w:t>
      </w:r>
      <w:r w:rsidR="00A562E3">
        <w:t>2</w:t>
      </w:r>
      <w:r w:rsidR="00A562E3" w:rsidRPr="001A7D60">
        <w:t>3</w:t>
      </w:r>
      <w:r w:rsidR="00A562E3">
        <w:t xml:space="preserve"> od </w:t>
      </w:r>
      <w:r w:rsidR="00A562E3" w:rsidRPr="001A7D60">
        <w:t>24. lipnja 2014</w:t>
      </w:r>
      <w:r w:rsidR="00CE56A0">
        <w:t>. radi upisa stečajne mase u sudski registar temeljem čl. 438. Stečajnog zakona (Narodne n</w:t>
      </w:r>
      <w:r w:rsidR="002C2F57">
        <w:t>ovine 71/15).</w:t>
      </w:r>
    </w:p>
    <w:p w:rsidRDefault="002C2F57" w:rsidP="002C2F57" w:rsidR="004D3A06" w:rsidRPr="004D3A06">
      <w:pPr>
        <w:pStyle w:val="Tijeloteksta"/>
        <w:ind w:firstLine="709"/>
      </w:pPr>
      <w:r w:rsidRPr="004D3A06">
        <w:t>Prijedlog temelji na tvrdnji da</w:t>
      </w:r>
      <w:r w:rsidR="004D3A06" w:rsidRPr="004D3A06">
        <w:t xml:space="preserve"> stečajni dužnik vodi nekoliko parničnih postupaka</w:t>
      </w:r>
      <w:r w:rsidR="004D3A06">
        <w:t>, a nekoliko je okončanih te je radi izravne naplate neophodno da ovrhovoditelj, ovdje stečajni dužnik ima OIB.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562E3">
        <w:t>11</w:t>
      </w:r>
      <w:r w:rsidR="00C26CF1">
        <w:t xml:space="preserve">. ožujka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47D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562E3">
          <w:t>155/11-145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C0747D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B6D44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34DC5"/>
    <w:rsid w:val="00261DA2"/>
    <w:rsid w:val="002C2F57"/>
    <w:rsid w:val="00365D1F"/>
    <w:rsid w:val="003D16F6"/>
    <w:rsid w:val="003F1475"/>
    <w:rsid w:val="004616BF"/>
    <w:rsid w:val="004B42D9"/>
    <w:rsid w:val="004D3A06"/>
    <w:rsid w:val="004D663C"/>
    <w:rsid w:val="004E41F3"/>
    <w:rsid w:val="006356E9"/>
    <w:rsid w:val="006466C1"/>
    <w:rsid w:val="00657942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A562E3"/>
    <w:rsid w:val="00A94666"/>
    <w:rsid w:val="00AA7BE2"/>
    <w:rsid w:val="00AB02AB"/>
    <w:rsid w:val="00AD608D"/>
    <w:rsid w:val="00AE03AE"/>
    <w:rsid w:val="00B2536D"/>
    <w:rsid w:val="00BE6C59"/>
    <w:rsid w:val="00C0747D"/>
    <w:rsid w:val="00C26CF1"/>
    <w:rsid w:val="00CE56A0"/>
    <w:rsid w:val="00D13B38"/>
    <w:rsid w:val="00D86209"/>
    <w:rsid w:val="00E00E4D"/>
    <w:rsid w:val="00E36BDA"/>
    <w:rsid w:val="00E52B77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2014.</izvorni_sadrzaj>
    <derivirana_varijabla naziv="DomainObject.Predmet.DatumRjesavanja_1">3. srpnja 2014.</derivirana_varijabla>
  </DomainObject.Predmet.DatumRjesavanja>
  <DomainObject.Predmet.DatumRokaCuvanja>
    <izvorni_sadrzaj>24. srpnja 2025.</izvorni_sadrzaj>
    <derivirana_varijabla naziv="DomainObject.Predmet.DatumRokaCuvanja_1">24.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hr.ibm.icms.common.model.sluzbeneosobe.UstrojstvenaJedinica@52335233[id=5815, dbStatus=null, naziv=Referada 1, oznaka=null, sudac=null]</izvorni_sadrzaj>
    <derivirana_varijabla naziv="DomainObject.Predmet.MjestoCuvanja_1">hr.ibm.icms.common.model.sluzbeneosobe.UstrojstvenaJedinica@52335233[id=5815,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St-155/2011</izvorni_sadrzaj>
    <derivirana_varijabla naziv="DomainObject.Predmet.OznakaBroj_1">St-155/2011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28.08.14.
SPIS NA UVIDU U ŽUP. SUDU U ŠIBENIKU
vraćen 10.03.16.</izvorni_sadrzaj>
    <derivirana_varijabla naziv="DomainObject.Predmet.PrimjedbaSuca_1">BRISAN 28.08.14.
SPIS NA UVIDU U ŽUP. SUDU U ŠIBENIKU
vraćen 10.03.16.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TERMAL d.o.o. u stečaju Zadar zastupanog po punomoćniku Odvj. Helena Zudenigo</izvorni_sadrzaj>
    <derivirana_varijabla naziv="DomainObject.Predmet.ProtustrankaFormated_1">  TERMAL d.o.o. u stečaju Zadar zastupanog po punomoćniku Odvj. Helena Zudenigo</derivirana_varijabla>
  </DomainObject.Predmet.ProtustrankaFormated>
  <DomainObject.Predmet.ProtustrankaFormatedOIB>
    <izvorni_sadrzaj>  TERMAL d.o.o. u stečaju Zadar, OIB 35668075252 zastupanog po punomoćniku Odvj. Helena Zudenigo</izvorni_sadrzaj>
    <derivirana_varijabla naziv="DomainObject.Predmet.ProtustrankaFormatedOIB_1">  TERMAL d.o.o. u stečaju Zadar, OIB 35668075252 zastupanog po punomoćniku Odvj. Helena Zudenigo</derivirana_varijabla>
  </DomainObject.Predmet.ProtustrankaFormatedOIB>
  <DomainObject.Predmet.ProtustrankaFormatedWithAdress>
    <izvorni_sadrzaj> TERMAL d.o.o. u stečaju Zadar, Stjepana Radića 027, 23000 Zadar zastupanog po punomoćniku Odvj. Helena Zudenigo</izvorni_sadrzaj>
    <derivirana_varijabla naziv="DomainObject.Predmet.ProtustrankaFormatedWithAdress_1"> TERMAL d.o.o. u stečaju Zadar, Stjepana Radića 027, 23000 Zadar zastupanog po punomoćniku Odvj. Helena Zudenigo</derivirana_varijabla>
  </DomainObject.Predmet.ProtustrankaFormatedWithAdress>
  <DomainObject.Predmet.ProtustrankaFormatedWithAdressOIB>
    <izvorni_sadrzaj> TERMAL d.o.o. u stečaju Zadar, OIB 35668075252, Stjepana Radića 027, 23000 Zadar zastupanog po punomoćniku Odvj. Helena Zudenigo</izvorni_sadrzaj>
    <derivirana_varijabla naziv="DomainObject.Predmet.ProtustrankaFormatedWithAdressOIB_1"> TERMAL d.o.o. u stečaju Zadar, OIB 35668075252, Stjepana Radića 027, 23000 Zadar zastupanog po punomoćniku Odvj. Helena Zudenigo</derivirana_varijabla>
  </DomainObject.Predmet.ProtustrankaFormatedWithAdressOIB>
  <DomainObject.Predmet.ProtustrankaWithAdress>
    <izvorni_sadrzaj>TERMAL d.o.o. u stečaju Zadar Stjepana Radića 027, 23000 Zadar</izvorni_sadrzaj>
    <derivirana_varijabla naziv="DomainObject.Predmet.ProtustrankaWithAdress_1">TERMAL d.o.o. u stečaju Zadar Stjepana Radića 027, 23000 Zadar</derivirana_varijabla>
  </DomainObject.Predmet.ProtustrankaWithAdress>
  <DomainObject.Predmet.ProtustrankaWithAdressOIB>
    <izvorni_sadrzaj>TERMAL d.o.o. u stečaju Zadar, OIB 35668075252, Stjepana Radića 027, 23000 Zadar</izvorni_sadrzaj>
    <derivirana_varijabla naziv="DomainObject.Predmet.ProtustrankaWithAdressOIB_1">TERMAL d.o.o. u stečaju Zadar, OIB 35668075252, Stjepana Radića 027, 23000 Zadar</derivirana_varijabla>
  </DomainObject.Predmet.ProtustrankaWithAdressOIB>
  <DomainObject.Predmet.ProtustrankaNazivFormated>
    <izvorni_sadrzaj>TERMAL d.o.o. u stečaju Zadar</izvorni_sadrzaj>
    <derivirana_varijabla naziv="DomainObject.Predmet.ProtustrankaNazivFormated_1">TERMAL d.o.o. u stečaju Zadar</derivirana_varijabla>
  </DomainObject.Predmet.ProtustrankaNazivFormated>
  <DomainObject.Predmet.ProtustrankaNazivFormatedOIB>
    <izvorni_sadrzaj>TERMAL d.o.o. u stečaju Zadar, OIB 35668075252</izvorni_sadrzaj>
    <derivirana_varijabla naziv="DomainObject.Predmet.ProtustrankaNazivFormatedOIB_1">TERMAL d.o.o. u stečaju Zadar, OIB 35668075252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 Područni ured Zadar; Branislav Veljančić</izvorni_sadrzaj>
    <derivirana_varijabla naziv="DomainObject.Predmet.StrankaFormated_1">  MF, PU Područni ured Zadar; Branislav Veljančić</derivirana_varijabla>
  </DomainObject.Predmet.StrankaFormated>
  <DomainObject.Predmet.StrankaFormatedOIB>
    <izvorni_sadrzaj>  MF, PU Područni ured Zadar; Branislav Veljančić, OIB 35668075252</izvorni_sadrzaj>
    <derivirana_varijabla naziv="DomainObject.Predmet.StrankaFormatedOIB_1">  MF, PU Područni ured Zadar; Branislav Veljančić, OIB 35668075252</derivirana_varijabla>
  </DomainObject.Predmet.StrankaFormatedOIB>
  <DomainObject.Predmet.StrankaFormatedWithAdress>
    <izvorni_sadrzaj> MF, PU Područni ured Zadar, 23000 Zadar; Branislav Veljančić</izvorni_sadrzaj>
    <derivirana_varijabla naziv="DomainObject.Predmet.StrankaFormatedWithAdress_1"> MF, PU Područni ured Zadar, 23000 Zadar; Branislav Veljančić</derivirana_varijabla>
  </DomainObject.Predmet.StrankaFormatedWithAdress>
  <DomainObject.Predmet.StrankaFormatedWithAdressOIB>
    <izvorni_sadrzaj> MF, PU Područni ured Zadar, 23000 Zadar; Branislav Veljančić, OIB 35668075252</izvorni_sadrzaj>
    <derivirana_varijabla naziv="DomainObject.Predmet.StrankaFormatedWithAdressOIB_1"> MF, PU Područni ured Zadar, 23000 Zadar; Branislav Veljančić, OIB 35668075252</derivirana_varijabla>
  </DomainObject.Predmet.StrankaFormatedWithAdressOIB>
  <DomainObject.Predmet.StrankaWithAdress>
    <izvorni_sadrzaj>MF, PU Područni ured Zadar 23000 Zadar,Branislav Veljančić </izvorni_sadrzaj>
    <derivirana_varijabla naziv="DomainObject.Predmet.StrankaWithAdress_1">MF, PU Područni ured Zadar 23000 Zadar,Branislav Veljančić </derivirana_varijabla>
  </DomainObject.Predmet.StrankaWithAdress>
  <DomainObject.Predmet.StrankaWithAdressOIB>
    <izvorni_sadrzaj>MF, PU Područni ured Zadar, 23000 Zadar,Branislav Veljančić, OIB 35668075252</izvorni_sadrzaj>
    <derivirana_varijabla naziv="DomainObject.Predmet.StrankaWithAdressOIB_1">MF, PU Područni ured Zadar, 23000 Zadar,Branislav Veljančić, OIB 35668075252</derivirana_varijabla>
  </DomainObject.Predmet.StrankaWithAdressOIB>
  <DomainObject.Predmet.StrankaNazivFormated>
    <izvorni_sadrzaj>MF, PU Područni ured Zadar,Branislav Veljančić</izvorni_sadrzaj>
    <derivirana_varijabla naziv="DomainObject.Predmet.StrankaNazivFormated_1">MF, PU Područni ured Zadar,Branislav Veljančić</derivirana_varijabla>
  </DomainObject.Predmet.StrankaNazivFormated>
  <DomainObject.Predmet.StrankaNazivFormatedOIB>
    <izvorni_sadrzaj>MF, PU Područni ured Zadar,Branislav Veljančić, OIB 35668075252</izvorni_sadrzaj>
    <derivirana_varijabla naziv="DomainObject.Predmet.StrankaNazivFormatedOIB_1">MF, PU Područni ured Zadar,Branislav Veljančić, OIB 35668075252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230186.46</izvorni_sadrzaj>
    <derivirana_varijabla naziv="DomainObject.Predmet.TrenutnaVrijednost_1">230186.46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PU Područni ured Zadar</item>
      <item>Branislav Veljančić</item>
    </izvorni_sadrzaj>
    <derivirana_varijabla naziv="DomainObject.Predmet.StrankaListFormated_1">
      <item>MF, PU Područni ured Zadar</item>
      <item>Branislav Veljančić</item>
    </derivirana_varijabla>
  </DomainObject.Predmet.StrankaListFormated>
  <DomainObject.Predmet.StrankaListFormatedOIB>
    <izvorni_sadrzaj>
      <item>MF, PU Područni ured Zadar</item>
      <item>Branislav Veljančić, OIB 35668075252</item>
    </izvorni_sadrzaj>
    <derivirana_varijabla naziv="DomainObject.Predmet.StrankaListFormatedOIB_1">
      <item>MF, PU Područni ured Zadar</item>
      <item>Branislav Veljančić, OIB 35668075252</item>
    </derivirana_varijabla>
  </DomainObject.Predmet.StrankaListFormatedOIB>
  <DomainObject.Predmet.StrankaListFormatedWithAdress>
    <izvorni_sadrzaj>
      <item>MF, PU Područni ured Zadar, 23000 Zadar</item>
      <item>Branislav Veljančić</item>
    </izvorni_sadrzaj>
    <derivirana_varijabla naziv="DomainObject.Predmet.StrankaListFormatedWithAdress_1">
      <item>MF, PU Područni ured Zadar, 23000 Zadar</item>
      <item>Branislav Veljančić</item>
    </derivirana_varijabla>
  </DomainObject.Predmet.StrankaListFormatedWithAdress>
  <DomainObject.Predmet.StrankaListFormatedWithAdressOIB>
    <izvorni_sadrzaj>
      <item>MF, PU Područni ured Zadar, 23000 Zadar</item>
      <item>Branislav Veljančić, OIB 35668075252</item>
    </izvorni_sadrzaj>
    <derivirana_varijabla naziv="DomainObject.Predmet.StrankaListFormatedWithAdressOIB_1">
      <item>MF, PU Područni ured Zadar, 23000 Zadar</item>
      <item>Branislav Veljančić, OIB 35668075252</item>
    </derivirana_varijabla>
  </DomainObject.Predmet.StrankaListFormatedWithAdressOIB>
  <DomainObject.Predmet.StrankaListNazivFormated>
    <izvorni_sadrzaj>
      <item>MF, PU Područni ured Zadar</item>
      <item>Branislav Veljančić</item>
    </izvorni_sadrzaj>
    <derivirana_varijabla naziv="DomainObject.Predmet.StrankaListNazivFormated_1">
      <item>MF, PU Područni ured Zadar</item>
      <item>Branislav Veljančić</item>
    </derivirana_varijabla>
  </DomainObject.Predmet.StrankaListNazivFormated>
  <DomainObject.Predmet.StrankaListNazivFormatedOIB>
    <izvorni_sadrzaj>
      <item>MF, PU Područni ured Zadar</item>
      <item>Branislav Veljančić, OIB 35668075252</item>
    </izvorni_sadrzaj>
    <derivirana_varijabla naziv="DomainObject.Predmet.StrankaListNazivFormatedOIB_1">
      <item>MF, PU Područni ured Zadar</item>
      <item>Branislav Veljančić, OIB 35668075252</item>
    </derivirana_varijabla>
  </DomainObject.Predmet.StrankaListNazivFormatedOIB>
  <DomainObject.Predmet.ProtuStrankaListFormated>
    <izvorni_sadrzaj>
      <item>TERMAL d.o.o. u stečaju Zadar zastupanog po punomoćniku Odvj. Helena Zudenigo</item>
    </izvorni_sadrzaj>
    <derivirana_varijabla naziv="DomainObject.Predmet.ProtuStrankaListFormated_1">
      <item>TERMAL d.o.o. u stečaju Zadar zastupanog po punomoćniku Odvj. Helena Zudenigo</item>
    </derivirana_varijabla>
  </DomainObject.Predmet.ProtuStrankaListFormated>
  <DomainObject.Predmet.ProtuStrankaListFormatedOIB>
    <izvorni_sadrzaj>
      <item>TERMAL d.o.o. u stečaju Zadar, OIB 35668075252 zastupanog po punomoćniku Odvj. Helena Zudenigo</item>
    </izvorni_sadrzaj>
    <derivirana_varijabla naziv="DomainObject.Predmet.ProtuStrankaListFormatedOIB_1">
      <item>TERMAL d.o.o. u stečaju Zadar, OIB 35668075252 zastupanog po punomoćniku Odvj. Helena Zudenigo</item>
    </derivirana_varijabla>
  </DomainObject.Predmet.ProtuStrankaListFormatedOIB>
  <DomainObject.Predmet.ProtuStrankaListFormatedWithAdress>
    <izvorni_sadrzaj>
      <item>TERMAL d.o.o. u stečaju Zadar, Stjepana Radića 027, 23000 Zadar zastupanog po punomoćniku Odvj. Helena Zudenigo</item>
    </izvorni_sadrzaj>
    <derivirana_varijabla naziv="DomainObject.Predmet.ProtuStrankaListFormatedWithAdress_1">
      <item>TERMAL d.o.o. u stečaju Zadar, Stjepana Radića 027, 23000 Zadar zastupanog po punomoćniku Odvj. Helena Zudenigo</item>
    </derivirana_varijabla>
  </DomainObject.Predmet.ProtuStrankaListFormatedWithAdress>
  <DomainObject.Predmet.ProtuStrankaListFormatedWithAdressOIB>
    <izvorni_sadrzaj>
      <item>TERMAL d.o.o. u stečaju Zadar, OIB 35668075252, Stjepana Radića 027, 23000 Zadar zastupanog po punomoćniku Odvj. Helena Zudenigo</item>
    </izvorni_sadrzaj>
    <derivirana_varijabla naziv="DomainObject.Predmet.ProtuStrankaListFormatedWithAdressOIB_1">
      <item>TERMAL d.o.o. u stečaju Zadar, OIB 35668075252, Stjepana Radića 027, 23000 Zadar zastupanog po punomoćniku Odvj. Helena Zudenigo</item>
    </derivirana_varijabla>
  </DomainObject.Predmet.ProtuStrankaListFormatedWithAdressOIB>
  <DomainObject.Predmet.ProtuStrankaListNazivFormated>
    <izvorni_sadrzaj>
      <item>TERMAL d.o.o. u stečaju Zadar</item>
    </izvorni_sadrzaj>
    <derivirana_varijabla naziv="DomainObject.Predmet.ProtuStrankaListNazivFormated_1">
      <item>TERMAL d.o.o. u stečaju Zadar</item>
    </derivirana_varijabla>
  </DomainObject.Predmet.ProtuStrankaListNazivFormated>
  <DomainObject.Predmet.ProtuStrankaListNazivFormatedOIB>
    <izvorni_sadrzaj>
      <item>TERMAL d.o.o. u stečaju Zadar, OIB 35668075252</item>
    </izvorni_sadrzaj>
    <derivirana_varijabla naziv="DomainObject.Predmet.ProtuStrankaListNazivFormatedOIB_1">
      <item>TERMAL d.o.o. u stečaju Zadar, OIB 35668075252</item>
    </derivirana_varijabla>
  </DomainObject.Predmet.ProtuStrankaListNazivFormatedOIB>
  <DomainObject.Predmet.OstaliListFormated>
    <izvorni_sadrzaj>
      <item>Odvj. Helena Zudenigo punomoćnik sudionika u postupku TERMAL d.o.o. u stečaju Zadar</item>
      <item>Ivanka Bosotina</item>
    </izvorni_sadrzaj>
    <derivirana_varijabla naziv="DomainObject.Predmet.OstaliListFormated_1">
      <item>Odvj. Helena Zudenigo punomoćnik sudionika u postupku TERMAL d.o.o. u stečaju Zadar</item>
      <item>Ivanka Bosotina</item>
    </derivirana_varijabla>
  </DomainObject.Predmet.OstaliListFormated>
  <DomainObject.Predmet.OstaliListFormatedOIB>
    <izvorni_sadrzaj>
      <item>Odvj. Helena Zudenigo punomoćnik sudionika u postupku TERMAL d.o.o. u stečaju Zadar</item>
      <item>Ivanka Bosotina, OIB 62648489645</item>
    </izvorni_sadrzaj>
    <derivirana_varijabla naziv="DomainObject.Predmet.OstaliListFormatedOIB_1">
      <item>Odvj. Helena Zudenigo punomoćnik sudionika u postupku TERMAL d.o.o. u stečaju Zadar</item>
      <item>Ivanka Bosotina, OIB 62648489645</item>
    </derivirana_varijabla>
  </DomainObject.Predmet.OstaliListFormatedOIB>
  <DomainObject.Predmet.OstaliListFormatedWithAdress>
    <izvorni_sadrzaj>
      <item>Odvj. Helena Zudenigo, Špire Brusine br. 4/II, 23 000 Zadar punomoćnik sudionika u postupku TERMAL d.o.o. u stečaju Zadar</item>
      <item>Ivanka Bosotina</item>
    </izvorni_sadrzaj>
    <derivirana_varijabla naziv="DomainObject.Predmet.OstaliListFormatedWithAdress_1">
      <item>Odvj. Helena Zudenigo, Špire Brusine br. 4/II, 23 000 Zadar punomoćnik sudionika u postupku TERMAL d.o.o. u stečaju Zadar</item>
      <item>Ivanka Bosotina</item>
    </derivirana_varijabla>
  </DomainObject.Predmet.OstaliListFormatedWithAdress>
  <DomainObject.Predmet.OstaliListFormatedWithAdressOIB>
    <izvorni_sadrzaj>
      <item>Odvj. Helena Zudenigo, Špire Brusine br. 4/II, 23 000 Zadar punomoćnik sudionika u postupku TERMAL d.o.o. u stečaju Zadar</item>
      <item>Ivanka Bosotina, OIB 62648489645</item>
    </izvorni_sadrzaj>
    <derivirana_varijabla naziv="DomainObject.Predmet.OstaliListFormatedWithAdressOIB_1">
      <item>Odvj. Helena Zudenigo, Špire Brusine br. 4/II, 23 000 Zadar punomoćnik sudionika u postupku TERMAL d.o.o. u stečaju Zadar</item>
      <item>Ivanka Bosotina, OIB 62648489645</item>
    </derivirana_varijabla>
  </DomainObject.Predmet.OstaliListFormatedWithAdressOIB>
  <DomainObject.Predmet.OstaliListNazivFormated>
    <izvorni_sadrzaj>
      <item>Odvj. Helena Zudenigo</item>
      <item>Ivanka Bosotina</item>
    </izvorni_sadrzaj>
    <derivirana_varijabla naziv="DomainObject.Predmet.OstaliListNazivFormated_1">
      <item>Odvj. Helena Zudenigo</item>
      <item>Ivanka Bosotina</item>
    </derivirana_varijabla>
  </DomainObject.Predmet.OstaliListNazivFormated>
  <DomainObject.Predmet.OstaliListNazivFormatedOIB>
    <izvorni_sadrzaj>
      <item>Odvj. Helena Zudenigo</item>
      <item>Ivanka Bosotina, OIB 62648489645</item>
    </izvorni_sadrzaj>
    <derivirana_varijabla naziv="DomainObject.Predmet.OstaliListNazivFormatedOIB_1">
      <item>Odvj. Helena Zudenigo</item>
      <item>Ivanka Bosotina, OIB 62648489645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Veljančić i dr.</izvorni_sadrzaj>
    <derivirana_varijabla naziv="DomainObject.Predmet.StrankaIDrugi_1">Branislav Veljančić i dr.</derivirana_varijabla>
  </DomainObject.Predmet.StrankaIDrugi>
  <DomainObject.Predmet.ProtustrankaIDrugi>
    <izvorni_sadrzaj>TERMAL d.o.o. u stečaju Zadar</izvorni_sadrzaj>
    <derivirana_varijabla naziv="DomainObject.Predmet.ProtustrankaIDrugi_1">TERMAL d.o.o. u stečaju Zadar</derivirana_varijabla>
  </DomainObject.Predmet.ProtustrankaIDrugi>
  <DomainObject.Predmet.StrankaIDrugiAdressOIB>
    <izvorni_sadrzaj>Branislav Veljančić, OIB 35668075252 i dr.</izvorni_sadrzaj>
    <derivirana_varijabla naziv="DomainObject.Predmet.StrankaIDrugiAdressOIB_1">Branislav Veljančić, OIB 35668075252 i dr.</derivirana_varijabla>
  </DomainObject.Predmet.StrankaIDrugiAdressOIB>
  <DomainObject.Predmet.ProtustrankaIDrugiAdressOIB>
    <izvorni_sadrzaj>TERMAL d.o.o. u stečaju Zadar, OIB 35668075252, Stjepana Radića 027, 23000 Zadar</izvorni_sadrzaj>
    <derivirana_varijabla naziv="DomainObject.Predmet.ProtustrankaIDrugiAdressOIB_1">TERMAL d.o.o. u stečaju Zadar, OIB 35668075252, Stjepana Radića 027,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lipnja 2014.</izvorni_sadrzaj>
    <derivirana_varijabla naziv="DomainObject.Predmet.OdlukaRjesenje.DatumDonosenjaOdluke_1">24. lipnja 2014.</derivirana_varijabla>
  </DomainObject.Predmet.OdlukaRjesenje.DatumDonosenjaOdluke>
  <DomainObject.Predmet.OdlukaRjesenje.DatumPravomocnosti>
    <izvorni_sadrzaj>10. srpnja 2014.</izvorni_sadrzaj>
    <derivirana_varijabla naziv="DomainObject.Predmet.OdlukaRjesenje.DatumPravomocnosti_1">10. srpnja 2014.</derivirana_varijabla>
  </DomainObject.Predmet.OdlukaRjesenje.DatumPravomocnosti>
  <DomainObject.Predmet.OdlukaRjesenje.Oznaka>
    <izvorni_sadrzaj>St-155/2011-96</izvorni_sadrzaj>
    <derivirana_varijabla naziv="DomainObject.Predmet.OdlukaRjesenje.Oznaka_1">St-155/2011-96</derivirana_varijabla>
  </DomainObject.Predmet.OdlukaRjesenje.Oznaka>
  <DomainObject.Predmet.SudioniciListNaziv>
    <izvorni_sadrzaj>
      <item>TERMAL d.o.o. u stečaju Zadar</item>
      <item>MF, PU Područni ured Zadar</item>
      <item>Odvj. Helena Zudenigo</item>
      <item>Ivanka Bosotina</item>
      <item>Branislav Veljančić</item>
    </izvorni_sadrzaj>
    <derivirana_varijabla naziv="DomainObject.Predmet.SudioniciListNaziv_1">
      <item>TERMAL d.o.o. u stečaju Zadar</item>
      <item>MF, PU Područni ured Zadar</item>
      <item>Odvj. Helena Zudenigo</item>
      <item>Ivanka Bosotina</item>
      <item>Branislav Veljančić</item>
    </derivirana_varijabla>
  </DomainObject.Predmet.SudioniciListNaziv>
  <DomainObject.Predmet.SudioniciListAdressOIB>
    <izvorni_sadrzaj>
      <item>TERMAL d.o.o. u stečaju Zadar, OIB 35668075252, Stjepana Radića 027,23000 Zadar</item>
      <item>MF, PU Područni ured Zadar, 23000 Zadar</item>
      <item>Odvj. Helena Zudenigo, Špire Brusine br. 4/II,23 000 Zadar</item>
      <item>Ivanka Bosotina, OIB 62648489645</item>
      <item>Branislav Veljančić, OIB 35668075252</item>
    </izvorni_sadrzaj>
    <derivirana_varijabla naziv="DomainObject.Predmet.SudioniciListAdressOIB_1">
      <item>TERMAL d.o.o. u stečaju Zadar, OIB 35668075252, Stjepana Radića 027,23000 Zadar</item>
      <item>MF, PU Područni ured Zadar, 23000 Zadar</item>
      <item>Odvj. Helena Zudenigo, Špire Brusine br. 4/II,23 000 Zadar</item>
      <item>Ivanka Bosotina, OIB 62648489645</item>
      <item>Branislav Veljančić, OIB 35668075252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35668075252</item>
      <item>, OIB null</item>
      <item>, OIB null</item>
      <item>, OIB 62648489645</item>
      <item>, OIB 35668075252</item>
    </izvorni_sadrzaj>
    <derivirana_varijabla naziv="DomainObject.Predmet.SudioniciListNazivOIB_1">
      <item>, OIB 35668075252</item>
      <item>, OIB null</item>
      <item>, OIB null</item>
      <item>, OIB 62648489645</item>
      <item>, OIB 35668075252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340</properties:Words>
  <properties:Characters>1652</properties:Characters>
  <properties:Lines>60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2016-03-11T07:04:00Z</dcterms:created>
  <dc:creator>Ardena Bajlo</dc:creator>
  <cp:lastModifiedBy>wsadmin</cp:lastModifiedBy>
  <cp:lastPrinted>2010-02-05T10:42:00Z</cp:lastPrinted>
  <dcterms:modified xmlns:xsi="http://www.w3.org/2001/XMLSchema-instance" xsi:type="dcterms:W3CDTF">2016-03-11T12:57:00Z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